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1"/>
        <w:tblW w:w="9384" w:type="dxa"/>
        <w:tblLayout w:type="fixed"/>
        <w:tblCellMar>
          <w:left w:w="10" w:type="dxa"/>
          <w:right w:w="10" w:type="dxa"/>
        </w:tblCellMar>
        <w:tblLook w:val="04A0" w:firstRow="1" w:lastRow="0" w:firstColumn="1" w:lastColumn="0" w:noHBand="0" w:noVBand="1"/>
      </w:tblPr>
      <w:tblGrid>
        <w:gridCol w:w="3005"/>
        <w:gridCol w:w="6379"/>
      </w:tblGrid>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bookmarkStart w:id="0" w:name="_GoBack"/>
            <w:bookmarkEnd w:id="0"/>
            <w:r w:rsidRPr="00EE1D38">
              <w:rPr>
                <w:rFonts w:ascii="Arial" w:hAnsi="Arial"/>
                <w:color w:val="7F7F7F"/>
                <w:sz w:val="12"/>
                <w:szCs w:val="22"/>
                <w:lang w:eastAsia="pl-PL"/>
                <w14:ligatures w14:val="standardContextual"/>
              </w:rPr>
              <w:t>NAZWA ELEMENTU</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PROJEKTU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pacing w:line="276" w:lineRule="auto"/>
              <w:jc w:val="center"/>
              <w:rPr>
                <w:rFonts w:ascii="Arial" w:hAnsi="Arial"/>
                <w:b/>
                <w:sz w:val="28"/>
                <w:szCs w:val="32"/>
                <w:lang w:eastAsia="pl-PL"/>
                <w14:ligatures w14:val="standardContextual"/>
              </w:rPr>
            </w:pPr>
            <w:r w:rsidRPr="00EE1D38">
              <w:rPr>
                <w:rFonts w:ascii="Arial" w:hAnsi="Arial"/>
                <w:b/>
                <w:sz w:val="32"/>
                <w:szCs w:val="32"/>
                <w14:ligatures w14:val="standardContextual"/>
              </w:rPr>
              <w:t xml:space="preserve">SPECYFIKACJA TECHNICZNA WYKONANIA I ODBIORU ROBÓT BUDOWLANYCH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EE1D38">
            <w:pPr>
              <w:pStyle w:val="Standard"/>
              <w:suppressAutoHyphens w:val="0"/>
              <w:spacing w:line="276" w:lineRule="auto"/>
              <w:rPr>
                <w:rFonts w:ascii="Arial" w:hAnsi="Arial"/>
                <w:color w:val="7F7F7F"/>
                <w:sz w:val="12"/>
                <w:szCs w:val="12"/>
                <w:lang w:eastAsia="pl-PL"/>
                <w14:ligatures w14:val="standardContextual"/>
              </w:rPr>
            </w:pPr>
            <w:r w:rsidRPr="00EE1D38">
              <w:rPr>
                <w:rFonts w:ascii="Arial" w:hAnsi="Arial"/>
                <w:color w:val="808080" w:themeColor="background1" w:themeShade="80"/>
                <w:sz w:val="12"/>
                <w:szCs w:val="12"/>
              </w:rPr>
              <w:t>ZAKRES OPRACOWANIA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EE1D38">
            <w:pPr>
              <w:pStyle w:val="Standard"/>
              <w:spacing w:line="276" w:lineRule="auto"/>
              <w:ind w:right="65"/>
              <w:rPr>
                <w:rFonts w:ascii="Arial" w:eastAsia="Times New Roman" w:hAnsi="Arial"/>
                <w:b/>
                <w:bCs/>
                <w:sz w:val="20"/>
                <w:lang w:eastAsia="pl-PL"/>
                <w14:ligatures w14:val="standardContextual"/>
              </w:rPr>
            </w:pPr>
            <w:r w:rsidRPr="00EE1D38">
              <w:rPr>
                <w:rFonts w:ascii="Arial" w:eastAsia="Times New Roman" w:hAnsi="Arial"/>
                <w:b/>
                <w:bCs/>
                <w:sz w:val="20"/>
                <w:lang w:eastAsia="pl-PL"/>
                <w14:ligatures w14:val="standardContextual"/>
              </w:rPr>
              <w:t>Branża budowlana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ZAMIERZENIA</w:t>
            </w:r>
            <w:r w:rsidRPr="00EE1D38">
              <w:rPr>
                <w:rFonts w:ascii="Arial" w:hAnsi="Arial"/>
                <w:color w:val="7F7F7F"/>
                <w:sz w:val="12"/>
                <w:szCs w:val="22"/>
                <w:lang w:eastAsia="pl-PL"/>
                <w14:ligatures w14:val="standardContextual"/>
              </w:rPr>
              <w:br/>
              <w:t>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2755C5" w:rsidP="002755C5">
            <w:pPr>
              <w:pStyle w:val="Standard"/>
              <w:spacing w:line="276" w:lineRule="auto"/>
              <w:ind w:right="65"/>
              <w:jc w:val="both"/>
              <w:rPr>
                <w:rFonts w:ascii="Arial" w:eastAsia="Times New Roman" w:hAnsi="Arial"/>
                <w:b/>
                <w:bCs/>
                <w:sz w:val="20"/>
                <w:lang w:eastAsia="pl-PL"/>
                <w14:ligatures w14:val="standardContextual"/>
              </w:rPr>
            </w:pPr>
            <w:r>
              <w:rPr>
                <w:rFonts w:ascii="Arial" w:eastAsia="Times New Roman" w:hAnsi="Arial"/>
                <w:b/>
                <w:bCs/>
                <w:sz w:val="20"/>
                <w:lang w:eastAsia="pl-PL"/>
                <w14:ligatures w14:val="standardContextual"/>
              </w:rPr>
              <w:t>Zlikwidowanie barier dostępności dla osób ze szczególnymi potrzebami w placówkach ZOZ Ropczyce – przychodnia Zagorzyce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OBIEKTU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Default="002755C5"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Zagorzyce 190,</w:t>
            </w:r>
          </w:p>
          <w:p w:rsidR="002755C5" w:rsidRPr="00EE1D38" w:rsidRDefault="002755C5"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39-126 Zagorzyce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KATEGORIA OBIEKTU</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2755C5"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XI</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JEDNOSTKA EWIDENCYJNA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2755C5"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181504_5</w:t>
            </w:r>
            <w:r w:rsidR="00EE1D38" w:rsidRPr="00EE1D38">
              <w:rPr>
                <w:rFonts w:ascii="Arial" w:hAnsi="Arial"/>
                <w:sz w:val="20"/>
                <w:szCs w:val="22"/>
                <w14:ligatures w14:val="standardContextual"/>
              </w:rPr>
              <w:t xml:space="preserve">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 I NUMER OBRĘBU EWIDENCYJNEGO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2755C5"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0014 Zagorzyce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NUMERY DZIAŁEK EWIDENCYJNYCH</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2755C5"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3307</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IDENTYFIKATOR DZIAŁKI EWIDENCYJNEJ</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2755C5"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181504_5.0014.3307</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IMIĘ I NAZWISKO / NAZWA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2755C5" w:rsidP="00EE1D38">
            <w:pPr>
              <w:pStyle w:val="Standard"/>
              <w:suppressAutoHyphens w:val="0"/>
              <w:spacing w:line="276" w:lineRule="auto"/>
              <w:ind w:right="65"/>
              <w:rPr>
                <w:rFonts w:ascii="Arial" w:eastAsia="Times New Roman" w:hAnsi="Arial"/>
                <w:b/>
                <w:bCs/>
                <w:sz w:val="20"/>
                <w:szCs w:val="22"/>
                <w:lang w:eastAsia="pl-PL"/>
                <w14:ligatures w14:val="standardContextual"/>
              </w:rPr>
            </w:pPr>
            <w:r>
              <w:rPr>
                <w:rFonts w:ascii="Arial" w:eastAsia="Times New Roman" w:hAnsi="Arial"/>
                <w:b/>
                <w:bCs/>
                <w:sz w:val="20"/>
                <w:szCs w:val="22"/>
                <w:lang w:eastAsia="pl-PL"/>
                <w14:ligatures w14:val="standardContextual"/>
              </w:rPr>
              <w:t>Zespół Opieki Zdrowotnej w Ropczycach</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Default="00EE1D38" w:rsidP="002755C5">
            <w:pPr>
              <w:pStyle w:val="Standard"/>
              <w:suppressAutoHyphens w:val="0"/>
              <w:spacing w:line="276" w:lineRule="auto"/>
              <w:ind w:right="65"/>
              <w:rPr>
                <w:rFonts w:ascii="Arial" w:eastAsia="Times New Roman" w:hAnsi="Arial"/>
                <w:b/>
                <w:bCs/>
                <w:sz w:val="20"/>
                <w:szCs w:val="22"/>
                <w:lang w:eastAsia="pl-PL"/>
                <w14:ligatures w14:val="standardContextual"/>
              </w:rPr>
            </w:pPr>
            <w:r w:rsidRPr="00EE1D38">
              <w:rPr>
                <w:rFonts w:ascii="Arial" w:eastAsia="Times New Roman" w:hAnsi="Arial"/>
                <w:b/>
                <w:bCs/>
                <w:sz w:val="20"/>
                <w:szCs w:val="22"/>
                <w:lang w:eastAsia="pl-PL"/>
                <w14:ligatures w14:val="standardContextual"/>
              </w:rPr>
              <w:t xml:space="preserve">ul. </w:t>
            </w:r>
            <w:r w:rsidR="002755C5">
              <w:rPr>
                <w:rFonts w:ascii="Arial" w:eastAsia="Times New Roman" w:hAnsi="Arial"/>
                <w:b/>
                <w:bCs/>
                <w:sz w:val="20"/>
                <w:szCs w:val="22"/>
                <w:lang w:eastAsia="pl-PL"/>
                <w14:ligatures w14:val="standardContextual"/>
              </w:rPr>
              <w:t>Ks. Kard. S. Wyszyńskiego 54</w:t>
            </w:r>
          </w:p>
          <w:p w:rsidR="002755C5" w:rsidRPr="00EE1D38" w:rsidRDefault="002755C5" w:rsidP="002755C5">
            <w:pPr>
              <w:pStyle w:val="Standard"/>
              <w:suppressAutoHyphens w:val="0"/>
              <w:spacing w:line="276" w:lineRule="auto"/>
              <w:ind w:right="65"/>
              <w:rPr>
                <w:rFonts w:ascii="Arial" w:hAnsi="Arial"/>
                <w:b/>
                <w:sz w:val="20"/>
                <w:szCs w:val="22"/>
                <w14:ligatures w14:val="standardContextual"/>
              </w:rPr>
            </w:pPr>
            <w:r>
              <w:rPr>
                <w:rFonts w:ascii="Arial" w:eastAsia="Times New Roman" w:hAnsi="Arial"/>
                <w:b/>
                <w:bCs/>
                <w:sz w:val="20"/>
                <w:szCs w:val="22"/>
                <w:lang w:eastAsia="pl-PL"/>
                <w14:ligatures w14:val="standardContextual"/>
              </w:rPr>
              <w:t>39-100 Ropczyce</w:t>
            </w:r>
          </w:p>
        </w:tc>
      </w:tr>
    </w:tbl>
    <w:p w:rsidR="00842986" w:rsidRDefault="00842986" w:rsidP="00CF25FD">
      <w:pPr>
        <w:pStyle w:val="NRST"/>
      </w:pPr>
    </w:p>
    <w:p w:rsidR="00842986" w:rsidRDefault="00842986" w:rsidP="00842986">
      <w:pPr>
        <w:pStyle w:val="Nagwek1"/>
      </w:pPr>
    </w:p>
    <w:p w:rsidR="00842986" w:rsidRDefault="00842986" w:rsidP="00842986">
      <w:pPr>
        <w:rPr>
          <w:lang w:eastAsia="ar-SA"/>
        </w:rPr>
      </w:pPr>
    </w:p>
    <w:p w:rsidR="00842986" w:rsidRDefault="00842986" w:rsidP="00842986">
      <w:pPr>
        <w:rPr>
          <w:lang w:eastAsia="ar-SA"/>
        </w:rPr>
      </w:pPr>
    </w:p>
    <w:p w:rsidR="00842986" w:rsidRDefault="00842986" w:rsidP="00842986">
      <w:pPr>
        <w:rPr>
          <w:lang w:eastAsia="ar-SA"/>
        </w:rPr>
      </w:pPr>
    </w:p>
    <w:p w:rsidR="00842986" w:rsidRDefault="00842986" w:rsidP="00842986">
      <w:pPr>
        <w:rPr>
          <w:lang w:eastAsia="ar-SA"/>
        </w:rPr>
      </w:pPr>
    </w:p>
    <w:p w:rsidR="00842986" w:rsidRDefault="00842986" w:rsidP="00842986">
      <w:pPr>
        <w:rPr>
          <w:lang w:eastAsia="ar-SA"/>
        </w:rPr>
      </w:pPr>
    </w:p>
    <w:p w:rsidR="00842986" w:rsidRPr="00842986" w:rsidRDefault="00842986" w:rsidP="00842986">
      <w:pPr>
        <w:rPr>
          <w:lang w:eastAsia="ar-SA"/>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694"/>
        <w:gridCol w:w="1134"/>
        <w:gridCol w:w="1417"/>
        <w:gridCol w:w="1134"/>
      </w:tblGrid>
      <w:tr w:rsidR="00842986" w:rsidRPr="00A82DFA" w:rsidTr="005D6D38">
        <w:trPr>
          <w:trHeight w:val="490"/>
        </w:trPr>
        <w:tc>
          <w:tcPr>
            <w:tcW w:w="2835" w:type="dxa"/>
            <w:vAlign w:val="center"/>
          </w:tcPr>
          <w:p w:rsidR="00842986" w:rsidRPr="00A82DFA" w:rsidRDefault="00842986" w:rsidP="005D6D38">
            <w:pPr>
              <w:pStyle w:val="TableParagraph"/>
              <w:ind w:left="83"/>
              <w:rPr>
                <w:rFonts w:ascii="Arial" w:hAnsi="Arial" w:cs="Arial"/>
                <w:color w:val="808080" w:themeColor="background1" w:themeShade="80"/>
                <w:sz w:val="12"/>
              </w:rPr>
            </w:pPr>
            <w:r w:rsidRPr="00A82DFA">
              <w:rPr>
                <w:rFonts w:ascii="Arial" w:hAnsi="Arial" w:cs="Arial"/>
                <w:color w:val="808080" w:themeColor="background1" w:themeShade="80"/>
                <w:sz w:val="12"/>
              </w:rPr>
              <w:t>IMIĘ I</w:t>
            </w:r>
            <w:r w:rsidRPr="00A82DFA">
              <w:rPr>
                <w:rFonts w:ascii="Arial" w:hAnsi="Arial" w:cs="Arial"/>
                <w:color w:val="808080" w:themeColor="background1" w:themeShade="80"/>
                <w:spacing w:val="-2"/>
                <w:sz w:val="12"/>
              </w:rPr>
              <w:t xml:space="preserve"> </w:t>
            </w:r>
            <w:r w:rsidRPr="00A82DFA">
              <w:rPr>
                <w:rFonts w:ascii="Arial" w:hAnsi="Arial" w:cs="Arial"/>
                <w:color w:val="808080" w:themeColor="background1" w:themeShade="80"/>
                <w:sz w:val="12"/>
              </w:rPr>
              <w:t>NAZWISKO</w:t>
            </w:r>
          </w:p>
        </w:tc>
        <w:tc>
          <w:tcPr>
            <w:tcW w:w="2694" w:type="dxa"/>
            <w:vAlign w:val="center"/>
          </w:tcPr>
          <w:p w:rsidR="00842986" w:rsidRPr="0051082A" w:rsidRDefault="00842986" w:rsidP="005D6D38">
            <w:pPr>
              <w:pStyle w:val="TableParagraph"/>
              <w:spacing w:line="244" w:lineRule="auto"/>
              <w:ind w:left="131" w:right="124"/>
              <w:jc w:val="center"/>
              <w:rPr>
                <w:rFonts w:ascii="Arial" w:hAnsi="Arial" w:cs="Arial"/>
                <w:color w:val="808080" w:themeColor="background1" w:themeShade="80"/>
                <w:sz w:val="12"/>
                <w:lang w:val="pl-PL"/>
              </w:rPr>
            </w:pPr>
            <w:r w:rsidRPr="0051082A">
              <w:rPr>
                <w:rFonts w:ascii="Arial" w:hAnsi="Arial" w:cs="Arial"/>
                <w:color w:val="808080" w:themeColor="background1" w:themeShade="80"/>
                <w:sz w:val="12"/>
                <w:lang w:val="pl-PL"/>
              </w:rPr>
              <w:t>SPECJALNOŚĆ I NUMER</w:t>
            </w:r>
            <w:r w:rsidRPr="0051082A">
              <w:rPr>
                <w:rFonts w:ascii="Arial" w:hAnsi="Arial" w:cs="Arial"/>
                <w:color w:val="808080" w:themeColor="background1" w:themeShade="80"/>
                <w:spacing w:val="1"/>
                <w:sz w:val="12"/>
                <w:lang w:val="pl-PL"/>
              </w:rPr>
              <w:t xml:space="preserve"> </w:t>
            </w:r>
            <w:r w:rsidRPr="0051082A">
              <w:rPr>
                <w:rFonts w:ascii="Arial" w:hAnsi="Arial" w:cs="Arial"/>
                <w:color w:val="808080" w:themeColor="background1" w:themeShade="80"/>
                <w:spacing w:val="-1"/>
                <w:sz w:val="12"/>
                <w:lang w:val="pl-PL"/>
              </w:rPr>
              <w:t>UPRAWNIEŃ</w:t>
            </w:r>
            <w:r w:rsidRPr="0051082A">
              <w:rPr>
                <w:rFonts w:ascii="Arial" w:hAnsi="Arial" w:cs="Arial"/>
                <w:color w:val="808080" w:themeColor="background1" w:themeShade="80"/>
                <w:spacing w:val="-5"/>
                <w:sz w:val="12"/>
                <w:lang w:val="pl-PL"/>
              </w:rPr>
              <w:t xml:space="preserve"> </w:t>
            </w:r>
            <w:r w:rsidRPr="0051082A">
              <w:rPr>
                <w:rFonts w:ascii="Arial" w:hAnsi="Arial" w:cs="Arial"/>
                <w:color w:val="808080" w:themeColor="background1" w:themeShade="80"/>
                <w:sz w:val="12"/>
                <w:lang w:val="pl-PL"/>
              </w:rPr>
              <w:t>BUDOWLANYCH</w:t>
            </w:r>
          </w:p>
        </w:tc>
        <w:tc>
          <w:tcPr>
            <w:tcW w:w="1134" w:type="dxa"/>
            <w:vAlign w:val="center"/>
          </w:tcPr>
          <w:p w:rsidR="00842986" w:rsidRPr="00A82DFA" w:rsidRDefault="00842986" w:rsidP="005D6D38">
            <w:pPr>
              <w:pStyle w:val="TableParagraph"/>
              <w:spacing w:line="244" w:lineRule="auto"/>
              <w:ind w:left="57"/>
              <w:jc w:val="center"/>
              <w:rPr>
                <w:rFonts w:ascii="Arial" w:hAnsi="Arial" w:cs="Arial"/>
                <w:color w:val="808080" w:themeColor="background1" w:themeShade="80"/>
                <w:sz w:val="12"/>
              </w:rPr>
            </w:pPr>
            <w:r w:rsidRPr="00A82DFA">
              <w:rPr>
                <w:rFonts w:ascii="Arial" w:hAnsi="Arial" w:cs="Arial"/>
                <w:color w:val="808080" w:themeColor="background1" w:themeShade="80"/>
                <w:sz w:val="12"/>
              </w:rPr>
              <w:t>DATA OPRACOWANIA</w:t>
            </w:r>
          </w:p>
        </w:tc>
        <w:tc>
          <w:tcPr>
            <w:tcW w:w="1417" w:type="dxa"/>
            <w:vAlign w:val="center"/>
          </w:tcPr>
          <w:p w:rsidR="00842986" w:rsidRPr="00A82DFA" w:rsidRDefault="00842986" w:rsidP="005D6D38">
            <w:pPr>
              <w:pStyle w:val="TableParagraph"/>
              <w:spacing w:line="244" w:lineRule="auto"/>
              <w:jc w:val="center"/>
              <w:rPr>
                <w:rFonts w:ascii="Arial" w:hAnsi="Arial" w:cs="Arial"/>
                <w:color w:val="808080" w:themeColor="background1" w:themeShade="80"/>
                <w:sz w:val="12"/>
              </w:rPr>
            </w:pPr>
            <w:r w:rsidRPr="00A82DFA">
              <w:rPr>
                <w:rFonts w:ascii="Arial" w:hAnsi="Arial" w:cs="Arial"/>
                <w:color w:val="808080" w:themeColor="background1" w:themeShade="80"/>
                <w:sz w:val="12"/>
              </w:rPr>
              <w:t>ZAKRES OPRACOWANIA</w:t>
            </w:r>
          </w:p>
        </w:tc>
        <w:tc>
          <w:tcPr>
            <w:tcW w:w="1134" w:type="dxa"/>
            <w:vAlign w:val="center"/>
          </w:tcPr>
          <w:p w:rsidR="00842986" w:rsidRPr="00A82DFA" w:rsidRDefault="00842986" w:rsidP="005D6D38">
            <w:pPr>
              <w:pStyle w:val="TableParagraph"/>
              <w:jc w:val="center"/>
              <w:rPr>
                <w:rFonts w:ascii="Arial" w:hAnsi="Arial" w:cs="Arial"/>
                <w:color w:val="808080" w:themeColor="background1" w:themeShade="80"/>
                <w:sz w:val="12"/>
              </w:rPr>
            </w:pPr>
            <w:r w:rsidRPr="00A82DFA">
              <w:rPr>
                <w:rFonts w:ascii="Arial" w:hAnsi="Arial" w:cs="Arial"/>
                <w:color w:val="808080" w:themeColor="background1" w:themeShade="80"/>
                <w:sz w:val="12"/>
              </w:rPr>
              <w:t>PODPIS</w:t>
            </w:r>
          </w:p>
        </w:tc>
      </w:tr>
      <w:tr w:rsidR="00842986" w:rsidRPr="002755C5" w:rsidTr="005D6D38">
        <w:trPr>
          <w:trHeight w:val="755"/>
        </w:trPr>
        <w:tc>
          <w:tcPr>
            <w:tcW w:w="2835" w:type="dxa"/>
            <w:vAlign w:val="center"/>
          </w:tcPr>
          <w:p w:rsidR="00842986" w:rsidRPr="002755C5" w:rsidRDefault="00842986" w:rsidP="005D6D38">
            <w:pPr>
              <w:pStyle w:val="TableParagraph"/>
              <w:spacing w:before="83"/>
              <w:ind w:left="83"/>
              <w:rPr>
                <w:rFonts w:ascii="Arial" w:hAnsi="Arial" w:cs="Arial"/>
                <w:i/>
                <w:sz w:val="14"/>
                <w:lang w:val="pl-PL"/>
              </w:rPr>
            </w:pPr>
            <w:r w:rsidRPr="0051082A">
              <w:rPr>
                <w:rFonts w:ascii="Arial" w:hAnsi="Arial" w:cs="Arial"/>
                <w:i/>
                <w:sz w:val="14"/>
                <w:lang w:val="pl-PL"/>
              </w:rPr>
              <w:t xml:space="preserve"> </w:t>
            </w:r>
            <w:r w:rsidRPr="002755C5">
              <w:rPr>
                <w:rFonts w:ascii="Arial" w:hAnsi="Arial" w:cs="Arial"/>
                <w:i/>
                <w:sz w:val="12"/>
                <w:lang w:val="pl-PL"/>
              </w:rPr>
              <w:t>Projektant</w:t>
            </w:r>
            <w:r w:rsidRPr="002755C5">
              <w:rPr>
                <w:rFonts w:ascii="Arial" w:hAnsi="Arial" w:cs="Arial"/>
                <w:i/>
                <w:spacing w:val="-5"/>
                <w:sz w:val="12"/>
                <w:lang w:val="pl-PL"/>
              </w:rPr>
              <w:t xml:space="preserve"> </w:t>
            </w:r>
            <w:r w:rsidRPr="002755C5">
              <w:rPr>
                <w:rFonts w:ascii="Arial" w:hAnsi="Arial" w:cs="Arial"/>
                <w:i/>
                <w:sz w:val="12"/>
                <w:lang w:val="pl-PL"/>
              </w:rPr>
              <w:t>główny:</w:t>
            </w:r>
          </w:p>
          <w:p w:rsidR="00842986" w:rsidRPr="002755C5" w:rsidRDefault="00842986" w:rsidP="005D6D38">
            <w:pPr>
              <w:pStyle w:val="TableParagraph"/>
              <w:spacing w:before="3"/>
              <w:ind w:left="83"/>
              <w:rPr>
                <w:rFonts w:ascii="Arial" w:hAnsi="Arial" w:cs="Arial"/>
                <w:sz w:val="20"/>
              </w:rPr>
            </w:pPr>
            <w:r w:rsidRPr="002755C5">
              <w:rPr>
                <w:rFonts w:ascii="Arial" w:hAnsi="Arial" w:cs="Arial"/>
                <w:sz w:val="18"/>
                <w:lang w:val="pl-PL"/>
              </w:rPr>
              <w:t xml:space="preserve"> mgr</w:t>
            </w:r>
            <w:r w:rsidRPr="002755C5">
              <w:rPr>
                <w:rFonts w:ascii="Arial" w:hAnsi="Arial" w:cs="Arial"/>
                <w:spacing w:val="-3"/>
                <w:sz w:val="18"/>
                <w:lang w:val="pl-PL"/>
              </w:rPr>
              <w:t xml:space="preserve"> </w:t>
            </w:r>
            <w:r w:rsidRPr="002755C5">
              <w:rPr>
                <w:rFonts w:ascii="Arial" w:hAnsi="Arial" w:cs="Arial"/>
                <w:sz w:val="18"/>
                <w:lang w:val="pl-PL"/>
              </w:rPr>
              <w:t xml:space="preserve">inż. arch. </w:t>
            </w:r>
            <w:r w:rsidRPr="002755C5">
              <w:rPr>
                <w:rFonts w:ascii="Arial" w:hAnsi="Arial" w:cs="Arial"/>
                <w:sz w:val="18"/>
              </w:rPr>
              <w:t>Sławomir</w:t>
            </w:r>
            <w:r w:rsidRPr="002755C5">
              <w:rPr>
                <w:rFonts w:ascii="Arial" w:hAnsi="Arial" w:cs="Arial"/>
                <w:spacing w:val="-2"/>
                <w:sz w:val="18"/>
              </w:rPr>
              <w:t xml:space="preserve"> </w:t>
            </w:r>
            <w:r w:rsidRPr="002755C5">
              <w:rPr>
                <w:rFonts w:ascii="Arial" w:hAnsi="Arial" w:cs="Arial"/>
                <w:sz w:val="18"/>
              </w:rPr>
              <w:t>Koń</w:t>
            </w:r>
          </w:p>
        </w:tc>
        <w:tc>
          <w:tcPr>
            <w:tcW w:w="2694" w:type="dxa"/>
            <w:vAlign w:val="center"/>
          </w:tcPr>
          <w:p w:rsidR="00842986" w:rsidRPr="002755C5" w:rsidRDefault="00842986" w:rsidP="005D6D38">
            <w:pPr>
              <w:pStyle w:val="TableParagraph"/>
              <w:spacing w:line="242" w:lineRule="auto"/>
              <w:ind w:left="107" w:right="105"/>
              <w:jc w:val="center"/>
              <w:rPr>
                <w:rFonts w:ascii="Arial" w:hAnsi="Arial" w:cs="Arial"/>
                <w:sz w:val="12"/>
                <w:szCs w:val="12"/>
                <w:lang w:val="pl-PL"/>
              </w:rPr>
            </w:pPr>
            <w:r w:rsidRPr="002755C5">
              <w:rPr>
                <w:rFonts w:ascii="Arial" w:hAnsi="Arial" w:cs="Arial"/>
                <w:sz w:val="12"/>
                <w:szCs w:val="12"/>
                <w:lang w:val="pl-PL"/>
              </w:rPr>
              <w:t>do projektowania bez ograniczeń w</w:t>
            </w:r>
            <w:r w:rsidRPr="002755C5">
              <w:rPr>
                <w:rFonts w:ascii="Arial" w:hAnsi="Arial" w:cs="Arial"/>
                <w:spacing w:val="-4"/>
                <w:sz w:val="12"/>
                <w:szCs w:val="12"/>
                <w:lang w:val="pl-PL"/>
              </w:rPr>
              <w:t> </w:t>
            </w:r>
            <w:r w:rsidRPr="002755C5">
              <w:rPr>
                <w:rFonts w:ascii="Arial" w:hAnsi="Arial" w:cs="Arial"/>
                <w:sz w:val="12"/>
                <w:szCs w:val="12"/>
                <w:lang w:val="pl-PL"/>
              </w:rPr>
              <w:t>specjalności</w:t>
            </w:r>
            <w:r w:rsidRPr="002755C5">
              <w:rPr>
                <w:rFonts w:ascii="Arial" w:hAnsi="Arial" w:cs="Arial"/>
                <w:spacing w:val="-2"/>
                <w:sz w:val="12"/>
                <w:szCs w:val="12"/>
                <w:lang w:val="pl-PL"/>
              </w:rPr>
              <w:t xml:space="preserve"> </w:t>
            </w:r>
            <w:r w:rsidRPr="002755C5">
              <w:rPr>
                <w:rFonts w:ascii="Arial" w:hAnsi="Arial" w:cs="Arial"/>
                <w:sz w:val="12"/>
                <w:szCs w:val="12"/>
                <w:lang w:val="pl-PL"/>
              </w:rPr>
              <w:t>architektonicznej</w:t>
            </w:r>
          </w:p>
          <w:p w:rsidR="00842986" w:rsidRPr="002755C5" w:rsidRDefault="00842986" w:rsidP="005D6D38">
            <w:pPr>
              <w:pStyle w:val="TableParagraph"/>
              <w:spacing w:before="1"/>
              <w:ind w:left="107" w:right="104"/>
              <w:jc w:val="center"/>
              <w:rPr>
                <w:rFonts w:ascii="Arial" w:hAnsi="Arial" w:cs="Arial"/>
                <w:sz w:val="20"/>
              </w:rPr>
            </w:pPr>
            <w:r w:rsidRPr="002755C5">
              <w:rPr>
                <w:rFonts w:ascii="Arial" w:hAnsi="Arial" w:cs="Arial"/>
                <w:sz w:val="18"/>
              </w:rPr>
              <w:t>A-131/90</w:t>
            </w:r>
          </w:p>
        </w:tc>
        <w:tc>
          <w:tcPr>
            <w:tcW w:w="1134" w:type="dxa"/>
            <w:vAlign w:val="center"/>
          </w:tcPr>
          <w:p w:rsidR="00842986" w:rsidRPr="002755C5" w:rsidRDefault="00842986" w:rsidP="002755C5">
            <w:pPr>
              <w:pStyle w:val="TableParagraph"/>
              <w:jc w:val="center"/>
              <w:rPr>
                <w:rFonts w:ascii="Arial" w:hAnsi="Arial" w:cs="Arial"/>
                <w:sz w:val="18"/>
              </w:rPr>
            </w:pPr>
            <w:r w:rsidRPr="002755C5">
              <w:rPr>
                <w:rFonts w:ascii="Arial" w:hAnsi="Arial" w:cs="Arial"/>
                <w:sz w:val="18"/>
              </w:rPr>
              <w:t>0</w:t>
            </w:r>
            <w:r w:rsidR="002755C5" w:rsidRPr="002755C5">
              <w:rPr>
                <w:rFonts w:ascii="Arial" w:hAnsi="Arial" w:cs="Arial"/>
                <w:sz w:val="18"/>
              </w:rPr>
              <w:t>2</w:t>
            </w:r>
            <w:r w:rsidRPr="002755C5">
              <w:rPr>
                <w:rFonts w:ascii="Arial" w:hAnsi="Arial" w:cs="Arial"/>
                <w:sz w:val="18"/>
              </w:rPr>
              <w:t>.202</w:t>
            </w:r>
            <w:r w:rsidR="00F07CE9" w:rsidRPr="002755C5">
              <w:rPr>
                <w:rFonts w:ascii="Arial" w:hAnsi="Arial" w:cs="Arial"/>
                <w:sz w:val="18"/>
              </w:rPr>
              <w:t>6</w:t>
            </w:r>
            <w:r w:rsidRPr="002755C5">
              <w:rPr>
                <w:rFonts w:ascii="Arial" w:hAnsi="Arial" w:cs="Arial"/>
                <w:sz w:val="18"/>
              </w:rPr>
              <w:t xml:space="preserve"> r.</w:t>
            </w:r>
          </w:p>
        </w:tc>
        <w:tc>
          <w:tcPr>
            <w:tcW w:w="1417" w:type="dxa"/>
            <w:vAlign w:val="center"/>
          </w:tcPr>
          <w:p w:rsidR="00842986" w:rsidRPr="002755C5" w:rsidRDefault="00842986" w:rsidP="005D6D38">
            <w:pPr>
              <w:pStyle w:val="TableParagraph"/>
              <w:ind w:left="58"/>
              <w:jc w:val="center"/>
              <w:rPr>
                <w:rFonts w:ascii="Arial" w:hAnsi="Arial" w:cs="Arial"/>
                <w:sz w:val="18"/>
              </w:rPr>
            </w:pPr>
            <w:r w:rsidRPr="002755C5">
              <w:rPr>
                <w:rFonts w:ascii="Arial" w:hAnsi="Arial" w:cs="Arial"/>
                <w:sz w:val="18"/>
              </w:rPr>
              <w:t>Architektura</w:t>
            </w:r>
          </w:p>
        </w:tc>
        <w:tc>
          <w:tcPr>
            <w:tcW w:w="1134" w:type="dxa"/>
          </w:tcPr>
          <w:p w:rsidR="00842986" w:rsidRPr="002755C5" w:rsidRDefault="00842986" w:rsidP="005D6D38">
            <w:pPr>
              <w:pStyle w:val="TableParagraph"/>
              <w:rPr>
                <w:rFonts w:ascii="Arial" w:hAnsi="Arial" w:cs="Arial"/>
                <w:sz w:val="16"/>
              </w:rPr>
            </w:pPr>
          </w:p>
        </w:tc>
      </w:tr>
      <w:tr w:rsidR="00842986" w:rsidRPr="002755C5" w:rsidTr="005D6D38">
        <w:trPr>
          <w:trHeight w:val="709"/>
        </w:trPr>
        <w:tc>
          <w:tcPr>
            <w:tcW w:w="2835" w:type="dxa"/>
            <w:vAlign w:val="center"/>
          </w:tcPr>
          <w:p w:rsidR="00842986" w:rsidRPr="002755C5" w:rsidRDefault="00842986" w:rsidP="005D6D38">
            <w:pPr>
              <w:pStyle w:val="TableParagraph"/>
              <w:spacing w:before="83"/>
              <w:ind w:left="83"/>
              <w:rPr>
                <w:rFonts w:ascii="Arial" w:hAnsi="Arial" w:cs="Arial"/>
                <w:i/>
                <w:sz w:val="14"/>
                <w:lang w:val="pl-PL"/>
              </w:rPr>
            </w:pPr>
            <w:r w:rsidRPr="002755C5">
              <w:rPr>
                <w:rFonts w:ascii="Arial" w:hAnsi="Arial" w:cs="Arial"/>
                <w:i/>
                <w:sz w:val="14"/>
                <w:lang w:val="pl-PL"/>
              </w:rPr>
              <w:t xml:space="preserve"> </w:t>
            </w:r>
            <w:r w:rsidRPr="002755C5">
              <w:rPr>
                <w:rFonts w:ascii="Arial" w:hAnsi="Arial" w:cs="Arial"/>
                <w:i/>
                <w:sz w:val="12"/>
                <w:lang w:val="pl-PL"/>
              </w:rPr>
              <w:t>Sprawdzający:</w:t>
            </w:r>
          </w:p>
          <w:p w:rsidR="00842986" w:rsidRPr="002755C5" w:rsidRDefault="00842986" w:rsidP="005D6D38">
            <w:pPr>
              <w:pStyle w:val="TableParagraph"/>
              <w:ind w:left="83"/>
              <w:rPr>
                <w:rFonts w:ascii="Arial" w:hAnsi="Arial" w:cs="Arial"/>
                <w:i/>
                <w:sz w:val="18"/>
                <w:lang w:val="pl-PL"/>
              </w:rPr>
            </w:pPr>
            <w:r w:rsidRPr="002755C5">
              <w:rPr>
                <w:rFonts w:ascii="Arial" w:hAnsi="Arial" w:cs="Arial"/>
                <w:sz w:val="20"/>
                <w:lang w:val="pl-PL"/>
              </w:rPr>
              <w:t xml:space="preserve"> </w:t>
            </w:r>
            <w:r w:rsidRPr="002755C5">
              <w:rPr>
                <w:rFonts w:ascii="Arial" w:hAnsi="Arial" w:cs="Arial"/>
                <w:sz w:val="18"/>
                <w:lang w:val="pl-PL"/>
              </w:rPr>
              <w:t>mgr</w:t>
            </w:r>
            <w:r w:rsidRPr="002755C5">
              <w:rPr>
                <w:rFonts w:ascii="Arial" w:hAnsi="Arial" w:cs="Arial"/>
                <w:spacing w:val="-3"/>
                <w:sz w:val="18"/>
                <w:lang w:val="pl-PL"/>
              </w:rPr>
              <w:t xml:space="preserve"> </w:t>
            </w:r>
            <w:r w:rsidRPr="002755C5">
              <w:rPr>
                <w:rFonts w:ascii="Arial" w:hAnsi="Arial" w:cs="Arial"/>
                <w:sz w:val="18"/>
                <w:lang w:val="pl-PL"/>
              </w:rPr>
              <w:t>inż. arch. Barbara</w:t>
            </w:r>
            <w:r w:rsidRPr="002755C5">
              <w:rPr>
                <w:rFonts w:ascii="Arial" w:hAnsi="Arial" w:cs="Arial"/>
                <w:spacing w:val="-2"/>
                <w:sz w:val="18"/>
                <w:lang w:val="pl-PL"/>
              </w:rPr>
              <w:t xml:space="preserve"> </w:t>
            </w:r>
            <w:r w:rsidRPr="002755C5">
              <w:rPr>
                <w:rFonts w:ascii="Arial" w:hAnsi="Arial" w:cs="Arial"/>
                <w:sz w:val="18"/>
                <w:lang w:val="pl-PL"/>
              </w:rPr>
              <w:t>Koń</w:t>
            </w:r>
          </w:p>
        </w:tc>
        <w:tc>
          <w:tcPr>
            <w:tcW w:w="2694" w:type="dxa"/>
            <w:vAlign w:val="center"/>
          </w:tcPr>
          <w:p w:rsidR="00842986" w:rsidRPr="002755C5" w:rsidRDefault="00842986" w:rsidP="005D6D38">
            <w:pPr>
              <w:pStyle w:val="TableParagraph"/>
              <w:spacing w:line="242" w:lineRule="auto"/>
              <w:ind w:left="107" w:right="105"/>
              <w:jc w:val="center"/>
              <w:rPr>
                <w:rFonts w:ascii="Arial" w:hAnsi="Arial" w:cs="Arial"/>
                <w:sz w:val="12"/>
                <w:lang w:val="pl-PL"/>
              </w:rPr>
            </w:pPr>
            <w:r w:rsidRPr="002755C5">
              <w:rPr>
                <w:rFonts w:ascii="Arial" w:hAnsi="Arial" w:cs="Arial"/>
                <w:sz w:val="12"/>
                <w:lang w:val="pl-PL"/>
              </w:rPr>
              <w:t>do projektowania bez ograniczeń w</w:t>
            </w:r>
            <w:r w:rsidRPr="002755C5">
              <w:rPr>
                <w:rFonts w:ascii="Arial" w:hAnsi="Arial" w:cs="Arial"/>
                <w:spacing w:val="-4"/>
                <w:sz w:val="12"/>
                <w:lang w:val="pl-PL"/>
              </w:rPr>
              <w:t> </w:t>
            </w:r>
            <w:r w:rsidRPr="002755C5">
              <w:rPr>
                <w:rFonts w:ascii="Arial" w:hAnsi="Arial" w:cs="Arial"/>
                <w:sz w:val="12"/>
                <w:lang w:val="pl-PL"/>
              </w:rPr>
              <w:t>specjalności</w:t>
            </w:r>
            <w:r w:rsidRPr="002755C5">
              <w:rPr>
                <w:rFonts w:ascii="Arial" w:hAnsi="Arial" w:cs="Arial"/>
                <w:spacing w:val="-2"/>
                <w:sz w:val="12"/>
                <w:lang w:val="pl-PL"/>
              </w:rPr>
              <w:t xml:space="preserve"> </w:t>
            </w:r>
            <w:r w:rsidRPr="002755C5">
              <w:rPr>
                <w:rFonts w:ascii="Arial" w:hAnsi="Arial" w:cs="Arial"/>
                <w:sz w:val="12"/>
                <w:lang w:val="pl-PL"/>
              </w:rPr>
              <w:t>architektonicznej</w:t>
            </w:r>
          </w:p>
          <w:p w:rsidR="00842986" w:rsidRPr="002755C5" w:rsidRDefault="00842986" w:rsidP="005D6D38">
            <w:pPr>
              <w:pStyle w:val="TableParagraph"/>
              <w:spacing w:line="242" w:lineRule="auto"/>
              <w:ind w:left="107" w:right="105"/>
              <w:jc w:val="center"/>
              <w:rPr>
                <w:rFonts w:ascii="Arial" w:hAnsi="Arial" w:cs="Arial"/>
                <w:sz w:val="14"/>
              </w:rPr>
            </w:pPr>
            <w:r w:rsidRPr="002755C5">
              <w:rPr>
                <w:rFonts w:ascii="Arial" w:hAnsi="Arial" w:cs="Arial"/>
                <w:sz w:val="18"/>
              </w:rPr>
              <w:t>A-140/01</w:t>
            </w:r>
          </w:p>
        </w:tc>
        <w:tc>
          <w:tcPr>
            <w:tcW w:w="1134" w:type="dxa"/>
            <w:vAlign w:val="center"/>
          </w:tcPr>
          <w:p w:rsidR="00842986" w:rsidRPr="002755C5" w:rsidRDefault="00842986" w:rsidP="002755C5">
            <w:pPr>
              <w:pStyle w:val="TableParagraph"/>
              <w:jc w:val="center"/>
              <w:rPr>
                <w:rFonts w:ascii="Arial" w:hAnsi="Arial" w:cs="Arial"/>
                <w:sz w:val="18"/>
              </w:rPr>
            </w:pPr>
            <w:r w:rsidRPr="002755C5">
              <w:rPr>
                <w:rFonts w:ascii="Arial" w:hAnsi="Arial" w:cs="Arial"/>
                <w:sz w:val="18"/>
              </w:rPr>
              <w:t>0</w:t>
            </w:r>
            <w:r w:rsidR="002755C5" w:rsidRPr="002755C5">
              <w:rPr>
                <w:rFonts w:ascii="Arial" w:hAnsi="Arial" w:cs="Arial"/>
                <w:sz w:val="18"/>
              </w:rPr>
              <w:t>2</w:t>
            </w:r>
            <w:r w:rsidRPr="002755C5">
              <w:rPr>
                <w:rFonts w:ascii="Arial" w:hAnsi="Arial" w:cs="Arial"/>
                <w:sz w:val="18"/>
              </w:rPr>
              <w:t>.202</w:t>
            </w:r>
            <w:r w:rsidR="00F07CE9" w:rsidRPr="002755C5">
              <w:rPr>
                <w:rFonts w:ascii="Arial" w:hAnsi="Arial" w:cs="Arial"/>
                <w:sz w:val="18"/>
              </w:rPr>
              <w:t>6</w:t>
            </w:r>
            <w:r w:rsidRPr="002755C5">
              <w:rPr>
                <w:rFonts w:ascii="Arial" w:hAnsi="Arial" w:cs="Arial"/>
                <w:sz w:val="18"/>
              </w:rPr>
              <w:t xml:space="preserve"> r.</w:t>
            </w:r>
          </w:p>
        </w:tc>
        <w:tc>
          <w:tcPr>
            <w:tcW w:w="1417" w:type="dxa"/>
            <w:vAlign w:val="center"/>
          </w:tcPr>
          <w:p w:rsidR="00842986" w:rsidRPr="002755C5" w:rsidRDefault="00842986" w:rsidP="005D6D38">
            <w:pPr>
              <w:pStyle w:val="TableParagraph"/>
              <w:ind w:left="58"/>
              <w:jc w:val="center"/>
              <w:rPr>
                <w:rFonts w:ascii="Arial" w:hAnsi="Arial" w:cs="Arial"/>
                <w:sz w:val="18"/>
              </w:rPr>
            </w:pPr>
            <w:r w:rsidRPr="002755C5">
              <w:rPr>
                <w:rFonts w:ascii="Arial" w:hAnsi="Arial" w:cs="Arial"/>
                <w:sz w:val="18"/>
              </w:rPr>
              <w:t>Architektura</w:t>
            </w:r>
          </w:p>
        </w:tc>
        <w:tc>
          <w:tcPr>
            <w:tcW w:w="1134" w:type="dxa"/>
          </w:tcPr>
          <w:p w:rsidR="00842986" w:rsidRPr="002755C5" w:rsidRDefault="00842986" w:rsidP="005D6D38">
            <w:pPr>
              <w:pStyle w:val="TableParagraph"/>
              <w:rPr>
                <w:rFonts w:ascii="Arial" w:hAnsi="Arial" w:cs="Arial"/>
                <w:sz w:val="16"/>
              </w:rPr>
            </w:pPr>
          </w:p>
        </w:tc>
      </w:tr>
    </w:tbl>
    <w:p w:rsidR="00842986" w:rsidRPr="002755C5" w:rsidRDefault="00842986" w:rsidP="00842986">
      <w:pPr>
        <w:pStyle w:val="Tekstpodstawowy"/>
        <w:ind w:left="1888" w:right="2218"/>
        <w:jc w:val="center"/>
        <w:rPr>
          <w:rFonts w:ascii="Arial" w:hAnsi="Arial" w:cs="Arial"/>
          <w:sz w:val="14"/>
        </w:rPr>
      </w:pPr>
    </w:p>
    <w:p w:rsidR="00842986" w:rsidRDefault="00842986" w:rsidP="002755C5">
      <w:pPr>
        <w:pStyle w:val="Tekstpodstawowy"/>
        <w:ind w:left="1888" w:right="2218"/>
        <w:jc w:val="center"/>
        <w:rPr>
          <w:rFonts w:ascii="Arial" w:hAnsi="Arial" w:cs="Arial"/>
        </w:rPr>
      </w:pPr>
      <w:r w:rsidRPr="002755C5">
        <w:rPr>
          <w:rFonts w:ascii="Arial" w:hAnsi="Arial" w:cs="Arial"/>
        </w:rPr>
        <w:t>Rzeszów,</w:t>
      </w:r>
      <w:r w:rsidRPr="002755C5">
        <w:rPr>
          <w:rFonts w:ascii="Arial" w:hAnsi="Arial" w:cs="Arial"/>
          <w:spacing w:val="-2"/>
        </w:rPr>
        <w:t xml:space="preserve"> </w:t>
      </w:r>
      <w:r w:rsidRPr="002755C5">
        <w:rPr>
          <w:rFonts w:ascii="Arial" w:hAnsi="Arial" w:cs="Arial"/>
        </w:rPr>
        <w:t>0</w:t>
      </w:r>
      <w:r w:rsidR="002755C5" w:rsidRPr="002755C5">
        <w:rPr>
          <w:rFonts w:ascii="Arial" w:hAnsi="Arial" w:cs="Arial"/>
        </w:rPr>
        <w:t>2</w:t>
      </w:r>
      <w:r w:rsidRPr="002755C5">
        <w:rPr>
          <w:rFonts w:ascii="Arial" w:hAnsi="Arial" w:cs="Arial"/>
        </w:rPr>
        <w:t>.202</w:t>
      </w:r>
      <w:r w:rsidR="00F07CE9" w:rsidRPr="002755C5">
        <w:rPr>
          <w:rFonts w:ascii="Arial" w:hAnsi="Arial" w:cs="Arial"/>
        </w:rPr>
        <w:t>6</w:t>
      </w:r>
      <w:r w:rsidRPr="002755C5">
        <w:rPr>
          <w:rFonts w:ascii="Arial" w:hAnsi="Arial" w:cs="Arial"/>
        </w:rPr>
        <w:t xml:space="preserve"> r.</w:t>
      </w:r>
    </w:p>
    <w:p w:rsidR="002755C5" w:rsidRPr="002755C5" w:rsidRDefault="002755C5" w:rsidP="002755C5">
      <w:pPr>
        <w:pStyle w:val="Tekstpodstawowy"/>
        <w:ind w:left="1888" w:right="2218"/>
        <w:jc w:val="center"/>
        <w:rPr>
          <w:rFonts w:ascii="Arial" w:hAnsi="Arial" w:cs="Arial"/>
        </w:rPr>
      </w:pPr>
    </w:p>
    <w:p w:rsidR="002755C5" w:rsidRDefault="00CE00F2">
      <w:pPr>
        <w:pStyle w:val="Spistreci1"/>
        <w:tabs>
          <w:tab w:val="right" w:leader="dot" w:pos="9062"/>
        </w:tabs>
        <w:rPr>
          <w:rFonts w:asciiTheme="minorHAnsi" w:eastAsiaTheme="minorEastAsia" w:hAnsiTheme="minorHAnsi" w:cstheme="minorBidi"/>
          <w:noProof/>
          <w:lang w:eastAsia="pl-PL"/>
        </w:rPr>
      </w:pPr>
      <w:r>
        <w:rPr>
          <w:b/>
          <w:smallCaps/>
        </w:rPr>
        <w:lastRenderedPageBreak/>
        <w:fldChar w:fldCharType="begin"/>
      </w:r>
      <w:r>
        <w:rPr>
          <w:b/>
          <w:smallCaps/>
        </w:rPr>
        <w:instrText xml:space="preserve"> TOC \h \z \t "NR ST;1;SP_P_1 - (poziom 1);2;SP_P_2 - (POZIOM 2);3;SP_P_3 - (POZIOM 3);4;SP_P_4 - (POZIOM 4);5" </w:instrText>
      </w:r>
      <w:r>
        <w:rPr>
          <w:b/>
          <w:smallCaps/>
        </w:rPr>
        <w:fldChar w:fldCharType="separate"/>
      </w:r>
      <w:hyperlink w:anchor="_Toc223354345" w:history="1">
        <w:r w:rsidR="002755C5" w:rsidRPr="00302993">
          <w:rPr>
            <w:rStyle w:val="Hipercze"/>
            <w:noProof/>
          </w:rPr>
          <w:t>B.00.00.00 Wymagania Ogólne</w:t>
        </w:r>
        <w:r w:rsidR="002755C5">
          <w:rPr>
            <w:noProof/>
            <w:webHidden/>
          </w:rPr>
          <w:tab/>
        </w:r>
        <w:r w:rsidR="002755C5">
          <w:rPr>
            <w:noProof/>
            <w:webHidden/>
          </w:rPr>
          <w:fldChar w:fldCharType="begin"/>
        </w:r>
        <w:r w:rsidR="002755C5">
          <w:rPr>
            <w:noProof/>
            <w:webHidden/>
          </w:rPr>
          <w:instrText xml:space="preserve"> PAGEREF _Toc223354345 \h </w:instrText>
        </w:r>
        <w:r w:rsidR="002755C5">
          <w:rPr>
            <w:noProof/>
            <w:webHidden/>
          </w:rPr>
        </w:r>
        <w:r w:rsidR="002755C5">
          <w:rPr>
            <w:noProof/>
            <w:webHidden/>
          </w:rPr>
          <w:fldChar w:fldCharType="separate"/>
        </w:r>
        <w:r w:rsidR="00CA2DC4">
          <w:rPr>
            <w:noProof/>
            <w:webHidden/>
          </w:rPr>
          <w:t>11</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346" w:history="1">
        <w:r w:rsidR="002755C5" w:rsidRPr="00302993">
          <w:rPr>
            <w:rStyle w:val="Hipercze"/>
            <w:noProof/>
          </w:rPr>
          <w:t>1. CZĘŚĆ OGÓLNA</w:t>
        </w:r>
        <w:r w:rsidR="002755C5">
          <w:rPr>
            <w:noProof/>
            <w:webHidden/>
          </w:rPr>
          <w:tab/>
        </w:r>
        <w:r w:rsidR="002755C5">
          <w:rPr>
            <w:noProof/>
            <w:webHidden/>
          </w:rPr>
          <w:fldChar w:fldCharType="begin"/>
        </w:r>
        <w:r w:rsidR="002755C5">
          <w:rPr>
            <w:noProof/>
            <w:webHidden/>
          </w:rPr>
          <w:instrText xml:space="preserve"> PAGEREF _Toc223354346 \h </w:instrText>
        </w:r>
        <w:r w:rsidR="002755C5">
          <w:rPr>
            <w:noProof/>
            <w:webHidden/>
          </w:rPr>
        </w:r>
        <w:r w:rsidR="002755C5">
          <w:rPr>
            <w:noProof/>
            <w:webHidden/>
          </w:rPr>
          <w:fldChar w:fldCharType="separate"/>
        </w:r>
        <w:r w:rsidR="00CA2DC4">
          <w:rPr>
            <w:noProof/>
            <w:webHidden/>
          </w:rPr>
          <w:t>11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47" w:history="1">
        <w:r w:rsidR="002755C5" w:rsidRPr="00302993">
          <w:rPr>
            <w:rStyle w:val="Hipercze"/>
            <w:noProof/>
          </w:rPr>
          <w:t>1.1. Nazwa nadana przez zamawiającego</w:t>
        </w:r>
        <w:r w:rsidR="002755C5">
          <w:rPr>
            <w:noProof/>
            <w:webHidden/>
          </w:rPr>
          <w:tab/>
        </w:r>
        <w:r w:rsidR="002755C5">
          <w:rPr>
            <w:noProof/>
            <w:webHidden/>
          </w:rPr>
          <w:fldChar w:fldCharType="begin"/>
        </w:r>
        <w:r w:rsidR="002755C5">
          <w:rPr>
            <w:noProof/>
            <w:webHidden/>
          </w:rPr>
          <w:instrText xml:space="preserve"> PAGEREF _Toc223354347 \h </w:instrText>
        </w:r>
        <w:r w:rsidR="002755C5">
          <w:rPr>
            <w:noProof/>
            <w:webHidden/>
          </w:rPr>
        </w:r>
        <w:r w:rsidR="002755C5">
          <w:rPr>
            <w:noProof/>
            <w:webHidden/>
          </w:rPr>
          <w:fldChar w:fldCharType="separate"/>
        </w:r>
        <w:r w:rsidR="00CA2DC4">
          <w:rPr>
            <w:noProof/>
            <w:webHidden/>
          </w:rPr>
          <w:t>11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48" w:history="1">
        <w:r w:rsidR="002755C5" w:rsidRPr="00302993">
          <w:rPr>
            <w:rStyle w:val="Hipercze"/>
            <w:noProof/>
          </w:rPr>
          <w:t>1.2. Przedmiot i zakres robót budowlanych</w:t>
        </w:r>
        <w:r w:rsidR="002755C5">
          <w:rPr>
            <w:noProof/>
            <w:webHidden/>
          </w:rPr>
          <w:tab/>
        </w:r>
        <w:r w:rsidR="002755C5">
          <w:rPr>
            <w:noProof/>
            <w:webHidden/>
          </w:rPr>
          <w:fldChar w:fldCharType="begin"/>
        </w:r>
        <w:r w:rsidR="002755C5">
          <w:rPr>
            <w:noProof/>
            <w:webHidden/>
          </w:rPr>
          <w:instrText xml:space="preserve"> PAGEREF _Toc223354348 \h </w:instrText>
        </w:r>
        <w:r w:rsidR="002755C5">
          <w:rPr>
            <w:noProof/>
            <w:webHidden/>
          </w:rPr>
        </w:r>
        <w:r w:rsidR="002755C5">
          <w:rPr>
            <w:noProof/>
            <w:webHidden/>
          </w:rPr>
          <w:fldChar w:fldCharType="separate"/>
        </w:r>
        <w:r w:rsidR="00CA2DC4">
          <w:rPr>
            <w:noProof/>
            <w:webHidden/>
          </w:rPr>
          <w:t>11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49" w:history="1">
        <w:r w:rsidR="002755C5" w:rsidRPr="00302993">
          <w:rPr>
            <w:rStyle w:val="Hipercze"/>
            <w:noProof/>
          </w:rPr>
          <w:t>1.3. Wyszczególnienie i opis prac towarzyszących i robót tymczasowych</w:t>
        </w:r>
        <w:r w:rsidR="002755C5">
          <w:rPr>
            <w:noProof/>
            <w:webHidden/>
          </w:rPr>
          <w:tab/>
        </w:r>
        <w:r w:rsidR="002755C5">
          <w:rPr>
            <w:noProof/>
            <w:webHidden/>
          </w:rPr>
          <w:fldChar w:fldCharType="begin"/>
        </w:r>
        <w:r w:rsidR="002755C5">
          <w:rPr>
            <w:noProof/>
            <w:webHidden/>
          </w:rPr>
          <w:instrText xml:space="preserve"> PAGEREF _Toc223354349 \h </w:instrText>
        </w:r>
        <w:r w:rsidR="002755C5">
          <w:rPr>
            <w:noProof/>
            <w:webHidden/>
          </w:rPr>
        </w:r>
        <w:r w:rsidR="002755C5">
          <w:rPr>
            <w:noProof/>
            <w:webHidden/>
          </w:rPr>
          <w:fldChar w:fldCharType="separate"/>
        </w:r>
        <w:r w:rsidR="00CA2DC4">
          <w:rPr>
            <w:noProof/>
            <w:webHidden/>
          </w:rPr>
          <w:t>11</w:t>
        </w:r>
        <w:r w:rsidR="002755C5">
          <w:rPr>
            <w:noProof/>
            <w:webHidden/>
          </w:rPr>
          <w:fldChar w:fldCharType="end"/>
        </w:r>
      </w:hyperlink>
    </w:p>
    <w:p w:rsidR="002755C5" w:rsidRDefault="00C60DDB">
      <w:pPr>
        <w:pStyle w:val="Spistreci4"/>
        <w:tabs>
          <w:tab w:val="right" w:leader="dot" w:pos="9062"/>
        </w:tabs>
        <w:rPr>
          <w:noProof/>
        </w:rPr>
      </w:pPr>
      <w:hyperlink w:anchor="_Toc223354350" w:history="1">
        <w:r w:rsidR="002755C5" w:rsidRPr="00302993">
          <w:rPr>
            <w:rStyle w:val="Hipercze"/>
            <w:noProof/>
          </w:rPr>
          <w:t>1.3.1. Roboty Tymczasowe</w:t>
        </w:r>
        <w:r w:rsidR="002755C5">
          <w:rPr>
            <w:noProof/>
            <w:webHidden/>
          </w:rPr>
          <w:tab/>
        </w:r>
        <w:r w:rsidR="002755C5">
          <w:rPr>
            <w:noProof/>
            <w:webHidden/>
          </w:rPr>
          <w:fldChar w:fldCharType="begin"/>
        </w:r>
        <w:r w:rsidR="002755C5">
          <w:rPr>
            <w:noProof/>
            <w:webHidden/>
          </w:rPr>
          <w:instrText xml:space="preserve"> PAGEREF _Toc223354350 \h </w:instrText>
        </w:r>
        <w:r w:rsidR="002755C5">
          <w:rPr>
            <w:noProof/>
            <w:webHidden/>
          </w:rPr>
        </w:r>
        <w:r w:rsidR="002755C5">
          <w:rPr>
            <w:noProof/>
            <w:webHidden/>
          </w:rPr>
          <w:fldChar w:fldCharType="separate"/>
        </w:r>
        <w:r w:rsidR="00CA2DC4">
          <w:rPr>
            <w:noProof/>
            <w:webHidden/>
          </w:rPr>
          <w:t>11</w:t>
        </w:r>
        <w:r w:rsidR="002755C5">
          <w:rPr>
            <w:noProof/>
            <w:webHidden/>
          </w:rPr>
          <w:fldChar w:fldCharType="end"/>
        </w:r>
      </w:hyperlink>
    </w:p>
    <w:p w:rsidR="002755C5" w:rsidRDefault="00C60DDB">
      <w:pPr>
        <w:pStyle w:val="Spistreci4"/>
        <w:tabs>
          <w:tab w:val="right" w:leader="dot" w:pos="9062"/>
        </w:tabs>
        <w:rPr>
          <w:noProof/>
        </w:rPr>
      </w:pPr>
      <w:hyperlink w:anchor="_Toc223354351" w:history="1">
        <w:r w:rsidR="002755C5" w:rsidRPr="00302993">
          <w:rPr>
            <w:rStyle w:val="Hipercze"/>
            <w:noProof/>
          </w:rPr>
          <w:t>1.3.2. Prace Towarzyszące</w:t>
        </w:r>
        <w:r w:rsidR="002755C5">
          <w:rPr>
            <w:noProof/>
            <w:webHidden/>
          </w:rPr>
          <w:tab/>
        </w:r>
        <w:r w:rsidR="002755C5">
          <w:rPr>
            <w:noProof/>
            <w:webHidden/>
          </w:rPr>
          <w:fldChar w:fldCharType="begin"/>
        </w:r>
        <w:r w:rsidR="002755C5">
          <w:rPr>
            <w:noProof/>
            <w:webHidden/>
          </w:rPr>
          <w:instrText xml:space="preserve"> PAGEREF _Toc223354351 \h </w:instrText>
        </w:r>
        <w:r w:rsidR="002755C5">
          <w:rPr>
            <w:noProof/>
            <w:webHidden/>
          </w:rPr>
        </w:r>
        <w:r w:rsidR="002755C5">
          <w:rPr>
            <w:noProof/>
            <w:webHidden/>
          </w:rPr>
          <w:fldChar w:fldCharType="separate"/>
        </w:r>
        <w:r w:rsidR="00CA2DC4">
          <w:rPr>
            <w:noProof/>
            <w:webHidden/>
          </w:rPr>
          <w:t>11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52" w:history="1">
        <w:r w:rsidR="002755C5" w:rsidRPr="00302993">
          <w:rPr>
            <w:rStyle w:val="Hipercze"/>
            <w:noProof/>
          </w:rPr>
          <w:t>1.4. Informacje o terenie budowy</w:t>
        </w:r>
        <w:r w:rsidR="002755C5">
          <w:rPr>
            <w:noProof/>
            <w:webHidden/>
          </w:rPr>
          <w:tab/>
        </w:r>
        <w:r w:rsidR="002755C5">
          <w:rPr>
            <w:noProof/>
            <w:webHidden/>
          </w:rPr>
          <w:fldChar w:fldCharType="begin"/>
        </w:r>
        <w:r w:rsidR="002755C5">
          <w:rPr>
            <w:noProof/>
            <w:webHidden/>
          </w:rPr>
          <w:instrText xml:space="preserve"> PAGEREF _Toc223354352 \h </w:instrText>
        </w:r>
        <w:r w:rsidR="002755C5">
          <w:rPr>
            <w:noProof/>
            <w:webHidden/>
          </w:rPr>
        </w:r>
        <w:r w:rsidR="002755C5">
          <w:rPr>
            <w:noProof/>
            <w:webHidden/>
          </w:rPr>
          <w:fldChar w:fldCharType="separate"/>
        </w:r>
        <w:r w:rsidR="00CA2DC4">
          <w:rPr>
            <w:noProof/>
            <w:webHidden/>
          </w:rPr>
          <w:t>12</w:t>
        </w:r>
        <w:r w:rsidR="002755C5">
          <w:rPr>
            <w:noProof/>
            <w:webHidden/>
          </w:rPr>
          <w:fldChar w:fldCharType="end"/>
        </w:r>
      </w:hyperlink>
    </w:p>
    <w:p w:rsidR="002755C5" w:rsidRDefault="00C60DDB">
      <w:pPr>
        <w:pStyle w:val="Spistreci4"/>
        <w:tabs>
          <w:tab w:val="right" w:leader="dot" w:pos="9062"/>
        </w:tabs>
        <w:rPr>
          <w:noProof/>
        </w:rPr>
      </w:pPr>
      <w:hyperlink w:anchor="_Toc223354353" w:history="1">
        <w:r w:rsidR="002755C5" w:rsidRPr="00302993">
          <w:rPr>
            <w:rStyle w:val="Hipercze"/>
            <w:noProof/>
          </w:rPr>
          <w:t>1.4.1. Przekazanie terenu budowy</w:t>
        </w:r>
        <w:r w:rsidR="002755C5">
          <w:rPr>
            <w:noProof/>
            <w:webHidden/>
          </w:rPr>
          <w:tab/>
        </w:r>
        <w:r w:rsidR="002755C5">
          <w:rPr>
            <w:noProof/>
            <w:webHidden/>
          </w:rPr>
          <w:fldChar w:fldCharType="begin"/>
        </w:r>
        <w:r w:rsidR="002755C5">
          <w:rPr>
            <w:noProof/>
            <w:webHidden/>
          </w:rPr>
          <w:instrText xml:space="preserve"> PAGEREF _Toc223354353 \h </w:instrText>
        </w:r>
        <w:r w:rsidR="002755C5">
          <w:rPr>
            <w:noProof/>
            <w:webHidden/>
          </w:rPr>
        </w:r>
        <w:r w:rsidR="002755C5">
          <w:rPr>
            <w:noProof/>
            <w:webHidden/>
          </w:rPr>
          <w:fldChar w:fldCharType="separate"/>
        </w:r>
        <w:r w:rsidR="00CA2DC4">
          <w:rPr>
            <w:noProof/>
            <w:webHidden/>
          </w:rPr>
          <w:t>12</w:t>
        </w:r>
        <w:r w:rsidR="002755C5">
          <w:rPr>
            <w:noProof/>
            <w:webHidden/>
          </w:rPr>
          <w:fldChar w:fldCharType="end"/>
        </w:r>
      </w:hyperlink>
    </w:p>
    <w:p w:rsidR="002755C5" w:rsidRDefault="00C60DDB">
      <w:pPr>
        <w:pStyle w:val="Spistreci4"/>
        <w:tabs>
          <w:tab w:val="right" w:leader="dot" w:pos="9062"/>
        </w:tabs>
        <w:rPr>
          <w:noProof/>
        </w:rPr>
      </w:pPr>
      <w:hyperlink w:anchor="_Toc223354354" w:history="1">
        <w:r w:rsidR="002755C5" w:rsidRPr="00302993">
          <w:rPr>
            <w:rStyle w:val="Hipercze"/>
            <w:noProof/>
          </w:rPr>
          <w:t>1.4.2. Zaplecze budowy</w:t>
        </w:r>
        <w:r w:rsidR="002755C5">
          <w:rPr>
            <w:noProof/>
            <w:webHidden/>
          </w:rPr>
          <w:tab/>
        </w:r>
        <w:r w:rsidR="002755C5">
          <w:rPr>
            <w:noProof/>
            <w:webHidden/>
          </w:rPr>
          <w:fldChar w:fldCharType="begin"/>
        </w:r>
        <w:r w:rsidR="002755C5">
          <w:rPr>
            <w:noProof/>
            <w:webHidden/>
          </w:rPr>
          <w:instrText xml:space="preserve"> PAGEREF _Toc223354354 \h </w:instrText>
        </w:r>
        <w:r w:rsidR="002755C5">
          <w:rPr>
            <w:noProof/>
            <w:webHidden/>
          </w:rPr>
        </w:r>
        <w:r w:rsidR="002755C5">
          <w:rPr>
            <w:noProof/>
            <w:webHidden/>
          </w:rPr>
          <w:fldChar w:fldCharType="separate"/>
        </w:r>
        <w:r w:rsidR="00CA2DC4">
          <w:rPr>
            <w:noProof/>
            <w:webHidden/>
          </w:rPr>
          <w:t>12</w:t>
        </w:r>
        <w:r w:rsidR="002755C5">
          <w:rPr>
            <w:noProof/>
            <w:webHidden/>
          </w:rPr>
          <w:fldChar w:fldCharType="end"/>
        </w:r>
      </w:hyperlink>
    </w:p>
    <w:p w:rsidR="002755C5" w:rsidRDefault="00C60DDB">
      <w:pPr>
        <w:pStyle w:val="Spistreci4"/>
        <w:tabs>
          <w:tab w:val="right" w:leader="dot" w:pos="9062"/>
        </w:tabs>
        <w:rPr>
          <w:noProof/>
        </w:rPr>
      </w:pPr>
      <w:hyperlink w:anchor="_Toc223354355" w:history="1">
        <w:r w:rsidR="002755C5" w:rsidRPr="00302993">
          <w:rPr>
            <w:rStyle w:val="Hipercze"/>
            <w:noProof/>
          </w:rPr>
          <w:t>1.4.3. Zabezpieczenie terenu budowy</w:t>
        </w:r>
        <w:r w:rsidR="002755C5">
          <w:rPr>
            <w:noProof/>
            <w:webHidden/>
          </w:rPr>
          <w:tab/>
        </w:r>
        <w:r w:rsidR="002755C5">
          <w:rPr>
            <w:noProof/>
            <w:webHidden/>
          </w:rPr>
          <w:fldChar w:fldCharType="begin"/>
        </w:r>
        <w:r w:rsidR="002755C5">
          <w:rPr>
            <w:noProof/>
            <w:webHidden/>
          </w:rPr>
          <w:instrText xml:space="preserve"> PAGEREF _Toc223354355 \h </w:instrText>
        </w:r>
        <w:r w:rsidR="002755C5">
          <w:rPr>
            <w:noProof/>
            <w:webHidden/>
          </w:rPr>
        </w:r>
        <w:r w:rsidR="002755C5">
          <w:rPr>
            <w:noProof/>
            <w:webHidden/>
          </w:rPr>
          <w:fldChar w:fldCharType="separate"/>
        </w:r>
        <w:r w:rsidR="00CA2DC4">
          <w:rPr>
            <w:noProof/>
            <w:webHidden/>
          </w:rPr>
          <w:t>12</w:t>
        </w:r>
        <w:r w:rsidR="002755C5">
          <w:rPr>
            <w:noProof/>
            <w:webHidden/>
          </w:rPr>
          <w:fldChar w:fldCharType="end"/>
        </w:r>
      </w:hyperlink>
    </w:p>
    <w:p w:rsidR="002755C5" w:rsidRDefault="00C60DDB">
      <w:pPr>
        <w:pStyle w:val="Spistreci4"/>
        <w:tabs>
          <w:tab w:val="right" w:leader="dot" w:pos="9062"/>
        </w:tabs>
        <w:rPr>
          <w:noProof/>
        </w:rPr>
      </w:pPr>
      <w:hyperlink w:anchor="_Toc223354356" w:history="1">
        <w:r w:rsidR="002755C5" w:rsidRPr="00302993">
          <w:rPr>
            <w:rStyle w:val="Hipercze"/>
            <w:noProof/>
          </w:rPr>
          <w:t>1.4.4. Dokumenty budowy</w:t>
        </w:r>
        <w:r w:rsidR="002755C5">
          <w:rPr>
            <w:noProof/>
            <w:webHidden/>
          </w:rPr>
          <w:tab/>
        </w:r>
        <w:r w:rsidR="002755C5">
          <w:rPr>
            <w:noProof/>
            <w:webHidden/>
          </w:rPr>
          <w:fldChar w:fldCharType="begin"/>
        </w:r>
        <w:r w:rsidR="002755C5">
          <w:rPr>
            <w:noProof/>
            <w:webHidden/>
          </w:rPr>
          <w:instrText xml:space="preserve"> PAGEREF _Toc223354356 \h </w:instrText>
        </w:r>
        <w:r w:rsidR="002755C5">
          <w:rPr>
            <w:noProof/>
            <w:webHidden/>
          </w:rPr>
        </w:r>
        <w:r w:rsidR="002755C5">
          <w:rPr>
            <w:noProof/>
            <w:webHidden/>
          </w:rPr>
          <w:fldChar w:fldCharType="separate"/>
        </w:r>
        <w:r w:rsidR="00CA2DC4">
          <w:rPr>
            <w:noProof/>
            <w:webHidden/>
          </w:rPr>
          <w:t>13</w:t>
        </w:r>
        <w:r w:rsidR="002755C5">
          <w:rPr>
            <w:noProof/>
            <w:webHidden/>
          </w:rPr>
          <w:fldChar w:fldCharType="end"/>
        </w:r>
      </w:hyperlink>
    </w:p>
    <w:p w:rsidR="002755C5" w:rsidRDefault="00C60DDB">
      <w:pPr>
        <w:pStyle w:val="Spistreci5"/>
        <w:tabs>
          <w:tab w:val="right" w:leader="dot" w:pos="9062"/>
        </w:tabs>
        <w:rPr>
          <w:noProof/>
        </w:rPr>
      </w:pPr>
      <w:hyperlink w:anchor="_Toc223354357" w:history="1">
        <w:r w:rsidR="002755C5" w:rsidRPr="00302993">
          <w:rPr>
            <w:rStyle w:val="Hipercze"/>
            <w:noProof/>
          </w:rPr>
          <w:t>1.4.4.1. Program Zapewnienia Jakości (PZJ)</w:t>
        </w:r>
        <w:r w:rsidR="002755C5">
          <w:rPr>
            <w:noProof/>
            <w:webHidden/>
          </w:rPr>
          <w:tab/>
        </w:r>
        <w:r w:rsidR="002755C5">
          <w:rPr>
            <w:noProof/>
            <w:webHidden/>
          </w:rPr>
          <w:fldChar w:fldCharType="begin"/>
        </w:r>
        <w:r w:rsidR="002755C5">
          <w:rPr>
            <w:noProof/>
            <w:webHidden/>
          </w:rPr>
          <w:instrText xml:space="preserve"> PAGEREF _Toc223354357 \h </w:instrText>
        </w:r>
        <w:r w:rsidR="002755C5">
          <w:rPr>
            <w:noProof/>
            <w:webHidden/>
          </w:rPr>
        </w:r>
        <w:r w:rsidR="002755C5">
          <w:rPr>
            <w:noProof/>
            <w:webHidden/>
          </w:rPr>
          <w:fldChar w:fldCharType="separate"/>
        </w:r>
        <w:r w:rsidR="00CA2DC4">
          <w:rPr>
            <w:noProof/>
            <w:webHidden/>
          </w:rPr>
          <w:t>13</w:t>
        </w:r>
        <w:r w:rsidR="002755C5">
          <w:rPr>
            <w:noProof/>
            <w:webHidden/>
          </w:rPr>
          <w:fldChar w:fldCharType="end"/>
        </w:r>
      </w:hyperlink>
    </w:p>
    <w:p w:rsidR="002755C5" w:rsidRDefault="00C60DDB">
      <w:pPr>
        <w:pStyle w:val="Spistreci5"/>
        <w:tabs>
          <w:tab w:val="right" w:leader="dot" w:pos="9062"/>
        </w:tabs>
        <w:rPr>
          <w:noProof/>
        </w:rPr>
      </w:pPr>
      <w:hyperlink w:anchor="_Toc223354358" w:history="1">
        <w:r w:rsidR="002755C5" w:rsidRPr="00302993">
          <w:rPr>
            <w:rStyle w:val="Hipercze"/>
            <w:noProof/>
          </w:rPr>
          <w:t>1.4.4.2. Dziennik budowy</w:t>
        </w:r>
        <w:r w:rsidR="002755C5">
          <w:rPr>
            <w:noProof/>
            <w:webHidden/>
          </w:rPr>
          <w:tab/>
        </w:r>
        <w:r w:rsidR="002755C5">
          <w:rPr>
            <w:noProof/>
            <w:webHidden/>
          </w:rPr>
          <w:fldChar w:fldCharType="begin"/>
        </w:r>
        <w:r w:rsidR="002755C5">
          <w:rPr>
            <w:noProof/>
            <w:webHidden/>
          </w:rPr>
          <w:instrText xml:space="preserve"> PAGEREF _Toc223354358 \h </w:instrText>
        </w:r>
        <w:r w:rsidR="002755C5">
          <w:rPr>
            <w:noProof/>
            <w:webHidden/>
          </w:rPr>
        </w:r>
        <w:r w:rsidR="002755C5">
          <w:rPr>
            <w:noProof/>
            <w:webHidden/>
          </w:rPr>
          <w:fldChar w:fldCharType="separate"/>
        </w:r>
        <w:r w:rsidR="00CA2DC4">
          <w:rPr>
            <w:noProof/>
            <w:webHidden/>
          </w:rPr>
          <w:t>14</w:t>
        </w:r>
        <w:r w:rsidR="002755C5">
          <w:rPr>
            <w:noProof/>
            <w:webHidden/>
          </w:rPr>
          <w:fldChar w:fldCharType="end"/>
        </w:r>
      </w:hyperlink>
    </w:p>
    <w:p w:rsidR="002755C5" w:rsidRDefault="00C60DDB">
      <w:pPr>
        <w:pStyle w:val="Spistreci5"/>
        <w:tabs>
          <w:tab w:val="right" w:leader="dot" w:pos="9062"/>
        </w:tabs>
        <w:rPr>
          <w:noProof/>
        </w:rPr>
      </w:pPr>
      <w:hyperlink w:anchor="_Toc223354359" w:history="1">
        <w:r w:rsidR="002755C5" w:rsidRPr="00302993">
          <w:rPr>
            <w:rStyle w:val="Hipercze"/>
            <w:noProof/>
          </w:rPr>
          <w:t>1.4.4.3. Książka obmiarów</w:t>
        </w:r>
        <w:r w:rsidR="002755C5">
          <w:rPr>
            <w:noProof/>
            <w:webHidden/>
          </w:rPr>
          <w:tab/>
        </w:r>
        <w:r w:rsidR="002755C5">
          <w:rPr>
            <w:noProof/>
            <w:webHidden/>
          </w:rPr>
          <w:fldChar w:fldCharType="begin"/>
        </w:r>
        <w:r w:rsidR="002755C5">
          <w:rPr>
            <w:noProof/>
            <w:webHidden/>
          </w:rPr>
          <w:instrText xml:space="preserve"> PAGEREF _Toc223354359 \h </w:instrText>
        </w:r>
        <w:r w:rsidR="002755C5">
          <w:rPr>
            <w:noProof/>
            <w:webHidden/>
          </w:rPr>
        </w:r>
        <w:r w:rsidR="002755C5">
          <w:rPr>
            <w:noProof/>
            <w:webHidden/>
          </w:rPr>
          <w:fldChar w:fldCharType="separate"/>
        </w:r>
        <w:r w:rsidR="00CA2DC4">
          <w:rPr>
            <w:noProof/>
            <w:webHidden/>
          </w:rPr>
          <w:t>14</w:t>
        </w:r>
        <w:r w:rsidR="002755C5">
          <w:rPr>
            <w:noProof/>
            <w:webHidden/>
          </w:rPr>
          <w:fldChar w:fldCharType="end"/>
        </w:r>
      </w:hyperlink>
    </w:p>
    <w:p w:rsidR="002755C5" w:rsidRDefault="00C60DDB">
      <w:pPr>
        <w:pStyle w:val="Spistreci5"/>
        <w:tabs>
          <w:tab w:val="right" w:leader="dot" w:pos="9062"/>
        </w:tabs>
        <w:rPr>
          <w:noProof/>
        </w:rPr>
      </w:pPr>
      <w:hyperlink w:anchor="_Toc223354360" w:history="1">
        <w:r w:rsidR="002755C5" w:rsidRPr="00302993">
          <w:rPr>
            <w:rStyle w:val="Hipercze"/>
            <w:noProof/>
          </w:rPr>
          <w:t>1.4.4.4. Pozostałe dokumenty budowy</w:t>
        </w:r>
        <w:r w:rsidR="002755C5">
          <w:rPr>
            <w:noProof/>
            <w:webHidden/>
          </w:rPr>
          <w:tab/>
        </w:r>
        <w:r w:rsidR="002755C5">
          <w:rPr>
            <w:noProof/>
            <w:webHidden/>
          </w:rPr>
          <w:fldChar w:fldCharType="begin"/>
        </w:r>
        <w:r w:rsidR="002755C5">
          <w:rPr>
            <w:noProof/>
            <w:webHidden/>
          </w:rPr>
          <w:instrText xml:space="preserve"> PAGEREF _Toc223354360 \h </w:instrText>
        </w:r>
        <w:r w:rsidR="002755C5">
          <w:rPr>
            <w:noProof/>
            <w:webHidden/>
          </w:rPr>
        </w:r>
        <w:r w:rsidR="002755C5">
          <w:rPr>
            <w:noProof/>
            <w:webHidden/>
          </w:rPr>
          <w:fldChar w:fldCharType="separate"/>
        </w:r>
        <w:r w:rsidR="00CA2DC4">
          <w:rPr>
            <w:noProof/>
            <w:webHidden/>
          </w:rPr>
          <w:t>14</w:t>
        </w:r>
        <w:r w:rsidR="002755C5">
          <w:rPr>
            <w:noProof/>
            <w:webHidden/>
          </w:rPr>
          <w:fldChar w:fldCharType="end"/>
        </w:r>
      </w:hyperlink>
    </w:p>
    <w:p w:rsidR="002755C5" w:rsidRDefault="00C60DDB">
      <w:pPr>
        <w:pStyle w:val="Spistreci5"/>
        <w:tabs>
          <w:tab w:val="right" w:leader="dot" w:pos="9062"/>
        </w:tabs>
        <w:rPr>
          <w:noProof/>
        </w:rPr>
      </w:pPr>
      <w:hyperlink w:anchor="_Toc223354361" w:history="1">
        <w:r w:rsidR="002755C5" w:rsidRPr="00302993">
          <w:rPr>
            <w:rStyle w:val="Hipercze"/>
            <w:noProof/>
          </w:rPr>
          <w:t>1.4.4.5. Przechowywanie dokumentów budowy</w:t>
        </w:r>
        <w:r w:rsidR="002755C5">
          <w:rPr>
            <w:noProof/>
            <w:webHidden/>
          </w:rPr>
          <w:tab/>
        </w:r>
        <w:r w:rsidR="002755C5">
          <w:rPr>
            <w:noProof/>
            <w:webHidden/>
          </w:rPr>
          <w:fldChar w:fldCharType="begin"/>
        </w:r>
        <w:r w:rsidR="002755C5">
          <w:rPr>
            <w:noProof/>
            <w:webHidden/>
          </w:rPr>
          <w:instrText xml:space="preserve"> PAGEREF _Toc223354361 \h </w:instrText>
        </w:r>
        <w:r w:rsidR="002755C5">
          <w:rPr>
            <w:noProof/>
            <w:webHidden/>
          </w:rPr>
        </w:r>
        <w:r w:rsidR="002755C5">
          <w:rPr>
            <w:noProof/>
            <w:webHidden/>
          </w:rPr>
          <w:fldChar w:fldCharType="separate"/>
        </w:r>
        <w:r w:rsidR="00CA2DC4">
          <w:rPr>
            <w:noProof/>
            <w:webHidden/>
          </w:rPr>
          <w:t>15</w:t>
        </w:r>
        <w:r w:rsidR="002755C5">
          <w:rPr>
            <w:noProof/>
            <w:webHidden/>
          </w:rPr>
          <w:fldChar w:fldCharType="end"/>
        </w:r>
      </w:hyperlink>
    </w:p>
    <w:p w:rsidR="002755C5" w:rsidRDefault="00C60DDB">
      <w:pPr>
        <w:pStyle w:val="Spistreci4"/>
        <w:tabs>
          <w:tab w:val="right" w:leader="dot" w:pos="9062"/>
        </w:tabs>
        <w:rPr>
          <w:noProof/>
        </w:rPr>
      </w:pPr>
      <w:hyperlink w:anchor="_Toc223354362" w:history="1">
        <w:r w:rsidR="002755C5" w:rsidRPr="00302993">
          <w:rPr>
            <w:rStyle w:val="Hipercze"/>
            <w:noProof/>
          </w:rPr>
          <w:t>1.4.5. Ochrona środowiska w czasie wykonywania robót</w:t>
        </w:r>
        <w:r w:rsidR="002755C5">
          <w:rPr>
            <w:noProof/>
            <w:webHidden/>
          </w:rPr>
          <w:tab/>
        </w:r>
        <w:r w:rsidR="002755C5">
          <w:rPr>
            <w:noProof/>
            <w:webHidden/>
          </w:rPr>
          <w:fldChar w:fldCharType="begin"/>
        </w:r>
        <w:r w:rsidR="002755C5">
          <w:rPr>
            <w:noProof/>
            <w:webHidden/>
          </w:rPr>
          <w:instrText xml:space="preserve"> PAGEREF _Toc223354362 \h </w:instrText>
        </w:r>
        <w:r w:rsidR="002755C5">
          <w:rPr>
            <w:noProof/>
            <w:webHidden/>
          </w:rPr>
        </w:r>
        <w:r w:rsidR="002755C5">
          <w:rPr>
            <w:noProof/>
            <w:webHidden/>
          </w:rPr>
          <w:fldChar w:fldCharType="separate"/>
        </w:r>
        <w:r w:rsidR="00CA2DC4">
          <w:rPr>
            <w:noProof/>
            <w:webHidden/>
          </w:rPr>
          <w:t>15</w:t>
        </w:r>
        <w:r w:rsidR="002755C5">
          <w:rPr>
            <w:noProof/>
            <w:webHidden/>
          </w:rPr>
          <w:fldChar w:fldCharType="end"/>
        </w:r>
      </w:hyperlink>
    </w:p>
    <w:p w:rsidR="002755C5" w:rsidRDefault="00C60DDB">
      <w:pPr>
        <w:pStyle w:val="Spistreci4"/>
        <w:tabs>
          <w:tab w:val="right" w:leader="dot" w:pos="9062"/>
        </w:tabs>
        <w:rPr>
          <w:noProof/>
        </w:rPr>
      </w:pPr>
      <w:hyperlink w:anchor="_Toc223354363" w:history="1">
        <w:r w:rsidR="002755C5" w:rsidRPr="00302993">
          <w:rPr>
            <w:rStyle w:val="Hipercze"/>
            <w:noProof/>
          </w:rPr>
          <w:t>1.4.6. Ochrona przeciwpożarowa</w:t>
        </w:r>
        <w:r w:rsidR="002755C5">
          <w:rPr>
            <w:noProof/>
            <w:webHidden/>
          </w:rPr>
          <w:tab/>
        </w:r>
        <w:r w:rsidR="002755C5">
          <w:rPr>
            <w:noProof/>
            <w:webHidden/>
          </w:rPr>
          <w:fldChar w:fldCharType="begin"/>
        </w:r>
        <w:r w:rsidR="002755C5">
          <w:rPr>
            <w:noProof/>
            <w:webHidden/>
          </w:rPr>
          <w:instrText xml:space="preserve"> PAGEREF _Toc223354363 \h </w:instrText>
        </w:r>
        <w:r w:rsidR="002755C5">
          <w:rPr>
            <w:noProof/>
            <w:webHidden/>
          </w:rPr>
        </w:r>
        <w:r w:rsidR="002755C5">
          <w:rPr>
            <w:noProof/>
            <w:webHidden/>
          </w:rPr>
          <w:fldChar w:fldCharType="separate"/>
        </w:r>
        <w:r w:rsidR="00CA2DC4">
          <w:rPr>
            <w:noProof/>
            <w:webHidden/>
          </w:rPr>
          <w:t>15</w:t>
        </w:r>
        <w:r w:rsidR="002755C5">
          <w:rPr>
            <w:noProof/>
            <w:webHidden/>
          </w:rPr>
          <w:fldChar w:fldCharType="end"/>
        </w:r>
      </w:hyperlink>
    </w:p>
    <w:p w:rsidR="002755C5" w:rsidRDefault="00C60DDB">
      <w:pPr>
        <w:pStyle w:val="Spistreci4"/>
        <w:tabs>
          <w:tab w:val="right" w:leader="dot" w:pos="9062"/>
        </w:tabs>
        <w:rPr>
          <w:noProof/>
        </w:rPr>
      </w:pPr>
      <w:hyperlink w:anchor="_Toc223354364" w:history="1">
        <w:r w:rsidR="002755C5" w:rsidRPr="00302993">
          <w:rPr>
            <w:rStyle w:val="Hipercze"/>
            <w:noProof/>
          </w:rPr>
          <w:t>1.4.7. Materiały szkodliwe dla otoczenia</w:t>
        </w:r>
        <w:r w:rsidR="002755C5">
          <w:rPr>
            <w:noProof/>
            <w:webHidden/>
          </w:rPr>
          <w:tab/>
        </w:r>
        <w:r w:rsidR="002755C5">
          <w:rPr>
            <w:noProof/>
            <w:webHidden/>
          </w:rPr>
          <w:fldChar w:fldCharType="begin"/>
        </w:r>
        <w:r w:rsidR="002755C5">
          <w:rPr>
            <w:noProof/>
            <w:webHidden/>
          </w:rPr>
          <w:instrText xml:space="preserve"> PAGEREF _Toc223354364 \h </w:instrText>
        </w:r>
        <w:r w:rsidR="002755C5">
          <w:rPr>
            <w:noProof/>
            <w:webHidden/>
          </w:rPr>
        </w:r>
        <w:r w:rsidR="002755C5">
          <w:rPr>
            <w:noProof/>
            <w:webHidden/>
          </w:rPr>
          <w:fldChar w:fldCharType="separate"/>
        </w:r>
        <w:r w:rsidR="00CA2DC4">
          <w:rPr>
            <w:noProof/>
            <w:webHidden/>
          </w:rPr>
          <w:t>16</w:t>
        </w:r>
        <w:r w:rsidR="002755C5">
          <w:rPr>
            <w:noProof/>
            <w:webHidden/>
          </w:rPr>
          <w:fldChar w:fldCharType="end"/>
        </w:r>
      </w:hyperlink>
    </w:p>
    <w:p w:rsidR="002755C5" w:rsidRDefault="00C60DDB">
      <w:pPr>
        <w:pStyle w:val="Spistreci4"/>
        <w:tabs>
          <w:tab w:val="right" w:leader="dot" w:pos="9062"/>
        </w:tabs>
        <w:rPr>
          <w:noProof/>
        </w:rPr>
      </w:pPr>
      <w:hyperlink w:anchor="_Toc223354365" w:history="1">
        <w:r w:rsidR="002755C5" w:rsidRPr="00302993">
          <w:rPr>
            <w:rStyle w:val="Hipercze"/>
            <w:noProof/>
          </w:rPr>
          <w:t>1.4.8. Ochrona własności publicznej i prywatnej</w:t>
        </w:r>
        <w:r w:rsidR="002755C5">
          <w:rPr>
            <w:noProof/>
            <w:webHidden/>
          </w:rPr>
          <w:tab/>
        </w:r>
        <w:r w:rsidR="002755C5">
          <w:rPr>
            <w:noProof/>
            <w:webHidden/>
          </w:rPr>
          <w:fldChar w:fldCharType="begin"/>
        </w:r>
        <w:r w:rsidR="002755C5">
          <w:rPr>
            <w:noProof/>
            <w:webHidden/>
          </w:rPr>
          <w:instrText xml:space="preserve"> PAGEREF _Toc223354365 \h </w:instrText>
        </w:r>
        <w:r w:rsidR="002755C5">
          <w:rPr>
            <w:noProof/>
            <w:webHidden/>
          </w:rPr>
        </w:r>
        <w:r w:rsidR="002755C5">
          <w:rPr>
            <w:noProof/>
            <w:webHidden/>
          </w:rPr>
          <w:fldChar w:fldCharType="separate"/>
        </w:r>
        <w:r w:rsidR="00CA2DC4">
          <w:rPr>
            <w:noProof/>
            <w:webHidden/>
          </w:rPr>
          <w:t>16</w:t>
        </w:r>
        <w:r w:rsidR="002755C5">
          <w:rPr>
            <w:noProof/>
            <w:webHidden/>
          </w:rPr>
          <w:fldChar w:fldCharType="end"/>
        </w:r>
      </w:hyperlink>
    </w:p>
    <w:p w:rsidR="002755C5" w:rsidRDefault="00C60DDB">
      <w:pPr>
        <w:pStyle w:val="Spistreci4"/>
        <w:tabs>
          <w:tab w:val="right" w:leader="dot" w:pos="9062"/>
        </w:tabs>
        <w:rPr>
          <w:noProof/>
        </w:rPr>
      </w:pPr>
      <w:hyperlink w:anchor="_Toc223354366" w:history="1">
        <w:r w:rsidR="002755C5" w:rsidRPr="00302993">
          <w:rPr>
            <w:rStyle w:val="Hipercze"/>
            <w:noProof/>
          </w:rPr>
          <w:t>1.4.9. Bezpieczeństwo i higiena pracy</w:t>
        </w:r>
        <w:r w:rsidR="002755C5">
          <w:rPr>
            <w:noProof/>
            <w:webHidden/>
          </w:rPr>
          <w:tab/>
        </w:r>
        <w:r w:rsidR="002755C5">
          <w:rPr>
            <w:noProof/>
            <w:webHidden/>
          </w:rPr>
          <w:fldChar w:fldCharType="begin"/>
        </w:r>
        <w:r w:rsidR="002755C5">
          <w:rPr>
            <w:noProof/>
            <w:webHidden/>
          </w:rPr>
          <w:instrText xml:space="preserve"> PAGEREF _Toc223354366 \h </w:instrText>
        </w:r>
        <w:r w:rsidR="002755C5">
          <w:rPr>
            <w:noProof/>
            <w:webHidden/>
          </w:rPr>
        </w:r>
        <w:r w:rsidR="002755C5">
          <w:rPr>
            <w:noProof/>
            <w:webHidden/>
          </w:rPr>
          <w:fldChar w:fldCharType="separate"/>
        </w:r>
        <w:r w:rsidR="00CA2DC4">
          <w:rPr>
            <w:noProof/>
            <w:webHidden/>
          </w:rPr>
          <w:t>16</w:t>
        </w:r>
        <w:r w:rsidR="002755C5">
          <w:rPr>
            <w:noProof/>
            <w:webHidden/>
          </w:rPr>
          <w:fldChar w:fldCharType="end"/>
        </w:r>
      </w:hyperlink>
    </w:p>
    <w:p w:rsidR="002755C5" w:rsidRDefault="00C60DDB">
      <w:pPr>
        <w:pStyle w:val="Spistreci4"/>
        <w:tabs>
          <w:tab w:val="right" w:leader="dot" w:pos="9062"/>
        </w:tabs>
        <w:rPr>
          <w:noProof/>
        </w:rPr>
      </w:pPr>
      <w:hyperlink w:anchor="_Toc223354367" w:history="1">
        <w:r w:rsidR="002755C5" w:rsidRPr="00302993">
          <w:rPr>
            <w:rStyle w:val="Hipercze"/>
            <w:noProof/>
          </w:rPr>
          <w:t>1.4.10. Ochrona i utrzymanie robót</w:t>
        </w:r>
        <w:r w:rsidR="002755C5">
          <w:rPr>
            <w:noProof/>
            <w:webHidden/>
          </w:rPr>
          <w:tab/>
        </w:r>
        <w:r w:rsidR="002755C5">
          <w:rPr>
            <w:noProof/>
            <w:webHidden/>
          </w:rPr>
          <w:fldChar w:fldCharType="begin"/>
        </w:r>
        <w:r w:rsidR="002755C5">
          <w:rPr>
            <w:noProof/>
            <w:webHidden/>
          </w:rPr>
          <w:instrText xml:space="preserve"> PAGEREF _Toc223354367 \h </w:instrText>
        </w:r>
        <w:r w:rsidR="002755C5">
          <w:rPr>
            <w:noProof/>
            <w:webHidden/>
          </w:rPr>
        </w:r>
        <w:r w:rsidR="002755C5">
          <w:rPr>
            <w:noProof/>
            <w:webHidden/>
          </w:rPr>
          <w:fldChar w:fldCharType="separate"/>
        </w:r>
        <w:r w:rsidR="00CA2DC4">
          <w:rPr>
            <w:noProof/>
            <w:webHidden/>
          </w:rPr>
          <w:t>17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68" w:history="1">
        <w:r w:rsidR="002755C5" w:rsidRPr="00302993">
          <w:rPr>
            <w:rStyle w:val="Hipercze"/>
            <w:noProof/>
          </w:rPr>
          <w:t>1.5. Nazwy i kody robót budowlanych wspólnego słownika zamówień CPV</w:t>
        </w:r>
        <w:r w:rsidR="002755C5">
          <w:rPr>
            <w:noProof/>
            <w:webHidden/>
          </w:rPr>
          <w:tab/>
        </w:r>
        <w:r w:rsidR="002755C5">
          <w:rPr>
            <w:noProof/>
            <w:webHidden/>
          </w:rPr>
          <w:fldChar w:fldCharType="begin"/>
        </w:r>
        <w:r w:rsidR="002755C5">
          <w:rPr>
            <w:noProof/>
            <w:webHidden/>
          </w:rPr>
          <w:instrText xml:space="preserve"> PAGEREF _Toc223354368 \h </w:instrText>
        </w:r>
        <w:r w:rsidR="002755C5">
          <w:rPr>
            <w:noProof/>
            <w:webHidden/>
          </w:rPr>
        </w:r>
        <w:r w:rsidR="002755C5">
          <w:rPr>
            <w:noProof/>
            <w:webHidden/>
          </w:rPr>
          <w:fldChar w:fldCharType="separate"/>
        </w:r>
        <w:r w:rsidR="00CA2DC4">
          <w:rPr>
            <w:noProof/>
            <w:webHidden/>
          </w:rPr>
          <w:t>17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69" w:history="1">
        <w:r w:rsidR="002755C5" w:rsidRPr="00302993">
          <w:rPr>
            <w:rStyle w:val="Hipercze"/>
            <w:noProof/>
          </w:rPr>
          <w:t>1.6. Określenia podstawowe</w:t>
        </w:r>
        <w:r w:rsidR="002755C5">
          <w:rPr>
            <w:noProof/>
            <w:webHidden/>
          </w:rPr>
          <w:tab/>
        </w:r>
        <w:r w:rsidR="002755C5">
          <w:rPr>
            <w:noProof/>
            <w:webHidden/>
          </w:rPr>
          <w:fldChar w:fldCharType="begin"/>
        </w:r>
        <w:r w:rsidR="002755C5">
          <w:rPr>
            <w:noProof/>
            <w:webHidden/>
          </w:rPr>
          <w:instrText xml:space="preserve"> PAGEREF _Toc223354369 \h </w:instrText>
        </w:r>
        <w:r w:rsidR="002755C5">
          <w:rPr>
            <w:noProof/>
            <w:webHidden/>
          </w:rPr>
        </w:r>
        <w:r w:rsidR="002755C5">
          <w:rPr>
            <w:noProof/>
            <w:webHidden/>
          </w:rPr>
          <w:fldChar w:fldCharType="separate"/>
        </w:r>
        <w:r w:rsidR="00CA2DC4">
          <w:rPr>
            <w:noProof/>
            <w:webHidden/>
          </w:rPr>
          <w:t>18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70" w:history="1">
        <w:r w:rsidR="002755C5" w:rsidRPr="00302993">
          <w:rPr>
            <w:rStyle w:val="Hipercze"/>
            <w:noProof/>
          </w:rPr>
          <w:t>1.7. Ogólne wymagania dotyczące robót</w:t>
        </w:r>
        <w:r w:rsidR="002755C5">
          <w:rPr>
            <w:noProof/>
            <w:webHidden/>
          </w:rPr>
          <w:tab/>
        </w:r>
        <w:r w:rsidR="002755C5">
          <w:rPr>
            <w:noProof/>
            <w:webHidden/>
          </w:rPr>
          <w:fldChar w:fldCharType="begin"/>
        </w:r>
        <w:r w:rsidR="002755C5">
          <w:rPr>
            <w:noProof/>
            <w:webHidden/>
          </w:rPr>
          <w:instrText xml:space="preserve"> PAGEREF _Toc223354370 \h </w:instrText>
        </w:r>
        <w:r w:rsidR="002755C5">
          <w:rPr>
            <w:noProof/>
            <w:webHidden/>
          </w:rPr>
        </w:r>
        <w:r w:rsidR="002755C5">
          <w:rPr>
            <w:noProof/>
            <w:webHidden/>
          </w:rPr>
          <w:fldChar w:fldCharType="separate"/>
        </w:r>
        <w:r w:rsidR="00CA2DC4">
          <w:rPr>
            <w:noProof/>
            <w:webHidden/>
          </w:rPr>
          <w:t>22</w:t>
        </w:r>
        <w:r w:rsidR="002755C5">
          <w:rPr>
            <w:noProof/>
            <w:webHidden/>
          </w:rPr>
          <w:fldChar w:fldCharType="end"/>
        </w:r>
      </w:hyperlink>
    </w:p>
    <w:p w:rsidR="002755C5" w:rsidRDefault="00C60DDB">
      <w:pPr>
        <w:pStyle w:val="Spistreci4"/>
        <w:tabs>
          <w:tab w:val="right" w:leader="dot" w:pos="9062"/>
        </w:tabs>
        <w:rPr>
          <w:noProof/>
        </w:rPr>
      </w:pPr>
      <w:hyperlink w:anchor="_Toc223354371" w:history="1">
        <w:r w:rsidR="002755C5" w:rsidRPr="00302993">
          <w:rPr>
            <w:rStyle w:val="Hipercze"/>
            <w:noProof/>
          </w:rPr>
          <w:t>1.7.1. Dokumentacja projektowa</w:t>
        </w:r>
        <w:r w:rsidR="002755C5">
          <w:rPr>
            <w:noProof/>
            <w:webHidden/>
          </w:rPr>
          <w:tab/>
        </w:r>
        <w:r w:rsidR="002755C5">
          <w:rPr>
            <w:noProof/>
            <w:webHidden/>
          </w:rPr>
          <w:fldChar w:fldCharType="begin"/>
        </w:r>
        <w:r w:rsidR="002755C5">
          <w:rPr>
            <w:noProof/>
            <w:webHidden/>
          </w:rPr>
          <w:instrText xml:space="preserve"> PAGEREF _Toc223354371 \h </w:instrText>
        </w:r>
        <w:r w:rsidR="002755C5">
          <w:rPr>
            <w:noProof/>
            <w:webHidden/>
          </w:rPr>
        </w:r>
        <w:r w:rsidR="002755C5">
          <w:rPr>
            <w:noProof/>
            <w:webHidden/>
          </w:rPr>
          <w:fldChar w:fldCharType="separate"/>
        </w:r>
        <w:r w:rsidR="00CA2DC4">
          <w:rPr>
            <w:noProof/>
            <w:webHidden/>
          </w:rPr>
          <w:t>22</w:t>
        </w:r>
        <w:r w:rsidR="002755C5">
          <w:rPr>
            <w:noProof/>
            <w:webHidden/>
          </w:rPr>
          <w:fldChar w:fldCharType="end"/>
        </w:r>
      </w:hyperlink>
    </w:p>
    <w:p w:rsidR="002755C5" w:rsidRDefault="00C60DDB">
      <w:pPr>
        <w:pStyle w:val="Spistreci4"/>
        <w:tabs>
          <w:tab w:val="right" w:leader="dot" w:pos="9062"/>
        </w:tabs>
        <w:rPr>
          <w:noProof/>
        </w:rPr>
      </w:pPr>
      <w:hyperlink w:anchor="_Toc223354372" w:history="1">
        <w:r w:rsidR="002755C5" w:rsidRPr="00302993">
          <w:rPr>
            <w:rStyle w:val="Hipercze"/>
            <w:noProof/>
          </w:rPr>
          <w:t>1.7.2. Stosowanie się do prawa i innych przepisów</w:t>
        </w:r>
        <w:r w:rsidR="002755C5">
          <w:rPr>
            <w:noProof/>
            <w:webHidden/>
          </w:rPr>
          <w:tab/>
        </w:r>
        <w:r w:rsidR="002755C5">
          <w:rPr>
            <w:noProof/>
            <w:webHidden/>
          </w:rPr>
          <w:fldChar w:fldCharType="begin"/>
        </w:r>
        <w:r w:rsidR="002755C5">
          <w:rPr>
            <w:noProof/>
            <w:webHidden/>
          </w:rPr>
          <w:instrText xml:space="preserve"> PAGEREF _Toc223354372 \h </w:instrText>
        </w:r>
        <w:r w:rsidR="002755C5">
          <w:rPr>
            <w:noProof/>
            <w:webHidden/>
          </w:rPr>
        </w:r>
        <w:r w:rsidR="002755C5">
          <w:rPr>
            <w:noProof/>
            <w:webHidden/>
          </w:rPr>
          <w:fldChar w:fldCharType="separate"/>
        </w:r>
        <w:r w:rsidR="00CA2DC4">
          <w:rPr>
            <w:noProof/>
            <w:webHidden/>
          </w:rPr>
          <w:t>22</w:t>
        </w:r>
        <w:r w:rsidR="002755C5">
          <w:rPr>
            <w:noProof/>
            <w:webHidden/>
          </w:rPr>
          <w:fldChar w:fldCharType="end"/>
        </w:r>
      </w:hyperlink>
    </w:p>
    <w:p w:rsidR="002755C5" w:rsidRDefault="00C60DDB">
      <w:pPr>
        <w:pStyle w:val="Spistreci4"/>
        <w:tabs>
          <w:tab w:val="right" w:leader="dot" w:pos="9062"/>
        </w:tabs>
        <w:rPr>
          <w:noProof/>
        </w:rPr>
      </w:pPr>
      <w:hyperlink w:anchor="_Toc223354373" w:history="1">
        <w:r w:rsidR="002755C5" w:rsidRPr="00302993">
          <w:rPr>
            <w:rStyle w:val="Hipercze"/>
            <w:noProof/>
          </w:rPr>
          <w:t>1.7.3. Równoważność norm i zbiorów przepisów prawnych</w:t>
        </w:r>
        <w:r w:rsidR="002755C5">
          <w:rPr>
            <w:noProof/>
            <w:webHidden/>
          </w:rPr>
          <w:tab/>
        </w:r>
        <w:r w:rsidR="002755C5">
          <w:rPr>
            <w:noProof/>
            <w:webHidden/>
          </w:rPr>
          <w:fldChar w:fldCharType="begin"/>
        </w:r>
        <w:r w:rsidR="002755C5">
          <w:rPr>
            <w:noProof/>
            <w:webHidden/>
          </w:rPr>
          <w:instrText xml:space="preserve"> PAGEREF _Toc223354373 \h </w:instrText>
        </w:r>
        <w:r w:rsidR="002755C5">
          <w:rPr>
            <w:noProof/>
            <w:webHidden/>
          </w:rPr>
        </w:r>
        <w:r w:rsidR="002755C5">
          <w:rPr>
            <w:noProof/>
            <w:webHidden/>
          </w:rPr>
          <w:fldChar w:fldCharType="separate"/>
        </w:r>
        <w:r w:rsidR="00CA2DC4">
          <w:rPr>
            <w:noProof/>
            <w:webHidden/>
          </w:rPr>
          <w:t>23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374" w:history="1">
        <w:r w:rsidR="002755C5" w:rsidRPr="00302993">
          <w:rPr>
            <w:rStyle w:val="Hipercze"/>
            <w:noProof/>
          </w:rPr>
          <w:t>2. WYMAGANIA DOTYCZĄCE WŁAŚCIWOŚCI WYROBÓW BUDOWLANYCH</w:t>
        </w:r>
        <w:r w:rsidR="002755C5">
          <w:rPr>
            <w:noProof/>
            <w:webHidden/>
          </w:rPr>
          <w:tab/>
        </w:r>
        <w:r w:rsidR="002755C5">
          <w:rPr>
            <w:noProof/>
            <w:webHidden/>
          </w:rPr>
          <w:fldChar w:fldCharType="begin"/>
        </w:r>
        <w:r w:rsidR="002755C5">
          <w:rPr>
            <w:noProof/>
            <w:webHidden/>
          </w:rPr>
          <w:instrText xml:space="preserve"> PAGEREF _Toc223354374 \h </w:instrText>
        </w:r>
        <w:r w:rsidR="002755C5">
          <w:rPr>
            <w:noProof/>
            <w:webHidden/>
          </w:rPr>
        </w:r>
        <w:r w:rsidR="002755C5">
          <w:rPr>
            <w:noProof/>
            <w:webHidden/>
          </w:rPr>
          <w:fldChar w:fldCharType="separate"/>
        </w:r>
        <w:r w:rsidR="00CA2DC4">
          <w:rPr>
            <w:noProof/>
            <w:webHidden/>
          </w:rPr>
          <w:t>23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75" w:history="1">
        <w:r w:rsidR="002755C5" w:rsidRPr="00302993">
          <w:rPr>
            <w:rStyle w:val="Hipercze"/>
            <w:noProof/>
          </w:rPr>
          <w:t>2.1. Ogólne wymagania dotyczące wyrobów budowlanych</w:t>
        </w:r>
        <w:r w:rsidR="002755C5">
          <w:rPr>
            <w:noProof/>
            <w:webHidden/>
          </w:rPr>
          <w:tab/>
        </w:r>
        <w:r w:rsidR="002755C5">
          <w:rPr>
            <w:noProof/>
            <w:webHidden/>
          </w:rPr>
          <w:fldChar w:fldCharType="begin"/>
        </w:r>
        <w:r w:rsidR="002755C5">
          <w:rPr>
            <w:noProof/>
            <w:webHidden/>
          </w:rPr>
          <w:instrText xml:space="preserve"> PAGEREF _Toc223354375 \h </w:instrText>
        </w:r>
        <w:r w:rsidR="002755C5">
          <w:rPr>
            <w:noProof/>
            <w:webHidden/>
          </w:rPr>
        </w:r>
        <w:r w:rsidR="002755C5">
          <w:rPr>
            <w:noProof/>
            <w:webHidden/>
          </w:rPr>
          <w:fldChar w:fldCharType="separate"/>
        </w:r>
        <w:r w:rsidR="00CA2DC4">
          <w:rPr>
            <w:noProof/>
            <w:webHidden/>
          </w:rPr>
          <w:t>23</w:t>
        </w:r>
        <w:r w:rsidR="002755C5">
          <w:rPr>
            <w:noProof/>
            <w:webHidden/>
          </w:rPr>
          <w:fldChar w:fldCharType="end"/>
        </w:r>
      </w:hyperlink>
    </w:p>
    <w:p w:rsidR="002755C5" w:rsidRDefault="00C60DDB">
      <w:pPr>
        <w:pStyle w:val="Spistreci4"/>
        <w:tabs>
          <w:tab w:val="right" w:leader="dot" w:pos="9062"/>
        </w:tabs>
        <w:rPr>
          <w:noProof/>
        </w:rPr>
      </w:pPr>
      <w:hyperlink w:anchor="_Toc223354376" w:history="1">
        <w:r w:rsidR="002755C5" w:rsidRPr="00302993">
          <w:rPr>
            <w:rStyle w:val="Hipercze"/>
            <w:noProof/>
          </w:rPr>
          <w:t>2.1.1. Właściwości wyrobów i materiałów</w:t>
        </w:r>
        <w:r w:rsidR="002755C5">
          <w:rPr>
            <w:noProof/>
            <w:webHidden/>
          </w:rPr>
          <w:tab/>
        </w:r>
        <w:r w:rsidR="002755C5">
          <w:rPr>
            <w:noProof/>
            <w:webHidden/>
          </w:rPr>
          <w:fldChar w:fldCharType="begin"/>
        </w:r>
        <w:r w:rsidR="002755C5">
          <w:rPr>
            <w:noProof/>
            <w:webHidden/>
          </w:rPr>
          <w:instrText xml:space="preserve"> PAGEREF _Toc223354376 \h </w:instrText>
        </w:r>
        <w:r w:rsidR="002755C5">
          <w:rPr>
            <w:noProof/>
            <w:webHidden/>
          </w:rPr>
        </w:r>
        <w:r w:rsidR="002755C5">
          <w:rPr>
            <w:noProof/>
            <w:webHidden/>
          </w:rPr>
          <w:fldChar w:fldCharType="separate"/>
        </w:r>
        <w:r w:rsidR="00CA2DC4">
          <w:rPr>
            <w:noProof/>
            <w:webHidden/>
          </w:rPr>
          <w:t>23</w:t>
        </w:r>
        <w:r w:rsidR="002755C5">
          <w:rPr>
            <w:noProof/>
            <w:webHidden/>
          </w:rPr>
          <w:fldChar w:fldCharType="end"/>
        </w:r>
      </w:hyperlink>
    </w:p>
    <w:p w:rsidR="002755C5" w:rsidRDefault="00C60DDB">
      <w:pPr>
        <w:pStyle w:val="Spistreci4"/>
        <w:tabs>
          <w:tab w:val="right" w:leader="dot" w:pos="9062"/>
        </w:tabs>
        <w:rPr>
          <w:noProof/>
        </w:rPr>
      </w:pPr>
      <w:hyperlink w:anchor="_Toc223354377" w:history="1">
        <w:r w:rsidR="002755C5" w:rsidRPr="00302993">
          <w:rPr>
            <w:rStyle w:val="Hipercze"/>
            <w:noProof/>
          </w:rPr>
          <w:t>2.1.2. Źródła uzyskania materiałów</w:t>
        </w:r>
        <w:r w:rsidR="002755C5">
          <w:rPr>
            <w:noProof/>
            <w:webHidden/>
          </w:rPr>
          <w:tab/>
        </w:r>
        <w:r w:rsidR="002755C5">
          <w:rPr>
            <w:noProof/>
            <w:webHidden/>
          </w:rPr>
          <w:fldChar w:fldCharType="begin"/>
        </w:r>
        <w:r w:rsidR="002755C5">
          <w:rPr>
            <w:noProof/>
            <w:webHidden/>
          </w:rPr>
          <w:instrText xml:space="preserve"> PAGEREF _Toc223354377 \h </w:instrText>
        </w:r>
        <w:r w:rsidR="002755C5">
          <w:rPr>
            <w:noProof/>
            <w:webHidden/>
          </w:rPr>
        </w:r>
        <w:r w:rsidR="002755C5">
          <w:rPr>
            <w:noProof/>
            <w:webHidden/>
          </w:rPr>
          <w:fldChar w:fldCharType="separate"/>
        </w:r>
        <w:r w:rsidR="00CA2DC4">
          <w:rPr>
            <w:noProof/>
            <w:webHidden/>
          </w:rPr>
          <w:t>23</w:t>
        </w:r>
        <w:r w:rsidR="002755C5">
          <w:rPr>
            <w:noProof/>
            <w:webHidden/>
          </w:rPr>
          <w:fldChar w:fldCharType="end"/>
        </w:r>
      </w:hyperlink>
    </w:p>
    <w:p w:rsidR="002755C5" w:rsidRDefault="00C60DDB">
      <w:pPr>
        <w:pStyle w:val="Spistreci4"/>
        <w:tabs>
          <w:tab w:val="right" w:leader="dot" w:pos="9062"/>
        </w:tabs>
        <w:rPr>
          <w:noProof/>
        </w:rPr>
      </w:pPr>
      <w:hyperlink w:anchor="_Toc223354378" w:history="1">
        <w:r w:rsidR="002755C5" w:rsidRPr="00302993">
          <w:rPr>
            <w:rStyle w:val="Hipercze"/>
            <w:noProof/>
          </w:rPr>
          <w:t>2.1.3. Wymagania dotyczące transportu wyrobów i materiałów</w:t>
        </w:r>
        <w:r w:rsidR="002755C5">
          <w:rPr>
            <w:noProof/>
            <w:webHidden/>
          </w:rPr>
          <w:tab/>
        </w:r>
        <w:r w:rsidR="002755C5">
          <w:rPr>
            <w:noProof/>
            <w:webHidden/>
          </w:rPr>
          <w:fldChar w:fldCharType="begin"/>
        </w:r>
        <w:r w:rsidR="002755C5">
          <w:rPr>
            <w:noProof/>
            <w:webHidden/>
          </w:rPr>
          <w:instrText xml:space="preserve"> PAGEREF _Toc223354378 \h </w:instrText>
        </w:r>
        <w:r w:rsidR="002755C5">
          <w:rPr>
            <w:noProof/>
            <w:webHidden/>
          </w:rPr>
        </w:r>
        <w:r w:rsidR="002755C5">
          <w:rPr>
            <w:noProof/>
            <w:webHidden/>
          </w:rPr>
          <w:fldChar w:fldCharType="separate"/>
        </w:r>
        <w:r w:rsidR="00CA2DC4">
          <w:rPr>
            <w:noProof/>
            <w:webHidden/>
          </w:rPr>
          <w:t>24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79" w:history="1">
        <w:r w:rsidR="002755C5" w:rsidRPr="00302993">
          <w:rPr>
            <w:rStyle w:val="Hipercze"/>
            <w:noProof/>
          </w:rPr>
          <w:t>2.2. Wymagania dotyczące przechowywania wyrobów i materiałów</w:t>
        </w:r>
        <w:r w:rsidR="002755C5">
          <w:rPr>
            <w:noProof/>
            <w:webHidden/>
          </w:rPr>
          <w:tab/>
        </w:r>
        <w:r w:rsidR="002755C5">
          <w:rPr>
            <w:noProof/>
            <w:webHidden/>
          </w:rPr>
          <w:fldChar w:fldCharType="begin"/>
        </w:r>
        <w:r w:rsidR="002755C5">
          <w:rPr>
            <w:noProof/>
            <w:webHidden/>
          </w:rPr>
          <w:instrText xml:space="preserve"> PAGEREF _Toc223354379 \h </w:instrText>
        </w:r>
        <w:r w:rsidR="002755C5">
          <w:rPr>
            <w:noProof/>
            <w:webHidden/>
          </w:rPr>
        </w:r>
        <w:r w:rsidR="002755C5">
          <w:rPr>
            <w:noProof/>
            <w:webHidden/>
          </w:rPr>
          <w:fldChar w:fldCharType="separate"/>
        </w:r>
        <w:r w:rsidR="00CA2DC4">
          <w:rPr>
            <w:noProof/>
            <w:webHidden/>
          </w:rPr>
          <w:t>24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80" w:history="1">
        <w:r w:rsidR="002755C5" w:rsidRPr="00302993">
          <w:rPr>
            <w:rStyle w:val="Hipercze"/>
            <w:noProof/>
          </w:rPr>
          <w:t>2.3. Wymagania dotyczące warunków dostaw wyrobów i materiałów</w:t>
        </w:r>
        <w:r w:rsidR="002755C5">
          <w:rPr>
            <w:noProof/>
            <w:webHidden/>
          </w:rPr>
          <w:tab/>
        </w:r>
        <w:r w:rsidR="002755C5">
          <w:rPr>
            <w:noProof/>
            <w:webHidden/>
          </w:rPr>
          <w:fldChar w:fldCharType="begin"/>
        </w:r>
        <w:r w:rsidR="002755C5">
          <w:rPr>
            <w:noProof/>
            <w:webHidden/>
          </w:rPr>
          <w:instrText xml:space="preserve"> PAGEREF _Toc223354380 \h </w:instrText>
        </w:r>
        <w:r w:rsidR="002755C5">
          <w:rPr>
            <w:noProof/>
            <w:webHidden/>
          </w:rPr>
        </w:r>
        <w:r w:rsidR="002755C5">
          <w:rPr>
            <w:noProof/>
            <w:webHidden/>
          </w:rPr>
          <w:fldChar w:fldCharType="separate"/>
        </w:r>
        <w:r w:rsidR="00CA2DC4">
          <w:rPr>
            <w:noProof/>
            <w:webHidden/>
          </w:rPr>
          <w:t>24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81" w:history="1">
        <w:r w:rsidR="002755C5" w:rsidRPr="00302993">
          <w:rPr>
            <w:rStyle w:val="Hipercze"/>
            <w:noProof/>
          </w:rPr>
          <w:t>2.4. Wymagania dotyczące warunków składowania wyrobów i materiałów</w:t>
        </w:r>
        <w:r w:rsidR="002755C5">
          <w:rPr>
            <w:noProof/>
            <w:webHidden/>
          </w:rPr>
          <w:tab/>
        </w:r>
        <w:r w:rsidR="002755C5">
          <w:rPr>
            <w:noProof/>
            <w:webHidden/>
          </w:rPr>
          <w:fldChar w:fldCharType="begin"/>
        </w:r>
        <w:r w:rsidR="002755C5">
          <w:rPr>
            <w:noProof/>
            <w:webHidden/>
          </w:rPr>
          <w:instrText xml:space="preserve"> PAGEREF _Toc223354381 \h </w:instrText>
        </w:r>
        <w:r w:rsidR="002755C5">
          <w:rPr>
            <w:noProof/>
            <w:webHidden/>
          </w:rPr>
        </w:r>
        <w:r w:rsidR="002755C5">
          <w:rPr>
            <w:noProof/>
            <w:webHidden/>
          </w:rPr>
          <w:fldChar w:fldCharType="separate"/>
        </w:r>
        <w:r w:rsidR="00CA2DC4">
          <w:rPr>
            <w:noProof/>
            <w:webHidden/>
          </w:rPr>
          <w:t>25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82" w:history="1">
        <w:r w:rsidR="002755C5" w:rsidRPr="00302993">
          <w:rPr>
            <w:rStyle w:val="Hipercze"/>
            <w:noProof/>
          </w:rPr>
          <w:t>2.5. Wymagania dotyczące kontroli jakości wyrobów i materiałów</w:t>
        </w:r>
        <w:r w:rsidR="002755C5">
          <w:rPr>
            <w:noProof/>
            <w:webHidden/>
          </w:rPr>
          <w:tab/>
        </w:r>
        <w:r w:rsidR="002755C5">
          <w:rPr>
            <w:noProof/>
            <w:webHidden/>
          </w:rPr>
          <w:fldChar w:fldCharType="begin"/>
        </w:r>
        <w:r w:rsidR="002755C5">
          <w:rPr>
            <w:noProof/>
            <w:webHidden/>
          </w:rPr>
          <w:instrText xml:space="preserve"> PAGEREF _Toc223354382 \h </w:instrText>
        </w:r>
        <w:r w:rsidR="002755C5">
          <w:rPr>
            <w:noProof/>
            <w:webHidden/>
          </w:rPr>
        </w:r>
        <w:r w:rsidR="002755C5">
          <w:rPr>
            <w:noProof/>
            <w:webHidden/>
          </w:rPr>
          <w:fldChar w:fldCharType="separate"/>
        </w:r>
        <w:r w:rsidR="00CA2DC4">
          <w:rPr>
            <w:noProof/>
            <w:webHidden/>
          </w:rPr>
          <w:t>26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83" w:history="1">
        <w:r w:rsidR="002755C5" w:rsidRPr="00302993">
          <w:rPr>
            <w:rStyle w:val="Hipercze"/>
            <w:noProof/>
          </w:rPr>
          <w:t>2.6. Materiały nieodpowiadające wymaganiom</w:t>
        </w:r>
        <w:r w:rsidR="002755C5">
          <w:rPr>
            <w:noProof/>
            <w:webHidden/>
          </w:rPr>
          <w:tab/>
        </w:r>
        <w:r w:rsidR="002755C5">
          <w:rPr>
            <w:noProof/>
            <w:webHidden/>
          </w:rPr>
          <w:fldChar w:fldCharType="begin"/>
        </w:r>
        <w:r w:rsidR="002755C5">
          <w:rPr>
            <w:noProof/>
            <w:webHidden/>
          </w:rPr>
          <w:instrText xml:space="preserve"> PAGEREF _Toc223354383 \h </w:instrText>
        </w:r>
        <w:r w:rsidR="002755C5">
          <w:rPr>
            <w:noProof/>
            <w:webHidden/>
          </w:rPr>
        </w:r>
        <w:r w:rsidR="002755C5">
          <w:rPr>
            <w:noProof/>
            <w:webHidden/>
          </w:rPr>
          <w:fldChar w:fldCharType="separate"/>
        </w:r>
        <w:r w:rsidR="00CA2DC4">
          <w:rPr>
            <w:noProof/>
            <w:webHidden/>
          </w:rPr>
          <w:t>26</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384" w:history="1">
        <w:r w:rsidR="002755C5" w:rsidRPr="00302993">
          <w:rPr>
            <w:rStyle w:val="Hipercze"/>
            <w:noProof/>
          </w:rPr>
          <w:t>3. WYMAGANIA DOTYCZĄCE SPRZĘTU I MASZYN</w:t>
        </w:r>
        <w:r w:rsidR="002755C5">
          <w:rPr>
            <w:noProof/>
            <w:webHidden/>
          </w:rPr>
          <w:tab/>
        </w:r>
        <w:r w:rsidR="002755C5">
          <w:rPr>
            <w:noProof/>
            <w:webHidden/>
          </w:rPr>
          <w:fldChar w:fldCharType="begin"/>
        </w:r>
        <w:r w:rsidR="002755C5">
          <w:rPr>
            <w:noProof/>
            <w:webHidden/>
          </w:rPr>
          <w:instrText xml:space="preserve"> PAGEREF _Toc223354384 \h </w:instrText>
        </w:r>
        <w:r w:rsidR="002755C5">
          <w:rPr>
            <w:noProof/>
            <w:webHidden/>
          </w:rPr>
        </w:r>
        <w:r w:rsidR="002755C5">
          <w:rPr>
            <w:noProof/>
            <w:webHidden/>
          </w:rPr>
          <w:fldChar w:fldCharType="separate"/>
        </w:r>
        <w:r w:rsidR="00CA2DC4">
          <w:rPr>
            <w:noProof/>
            <w:webHidden/>
          </w:rPr>
          <w:t>27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85" w:history="1">
        <w:r w:rsidR="002755C5" w:rsidRPr="00302993">
          <w:rPr>
            <w:rStyle w:val="Hipercze"/>
            <w:noProof/>
          </w:rPr>
          <w:t>3.1. Ogólne wymagania dotyczące sprzętu i maszyn</w:t>
        </w:r>
        <w:r w:rsidR="002755C5">
          <w:rPr>
            <w:noProof/>
            <w:webHidden/>
          </w:rPr>
          <w:tab/>
        </w:r>
        <w:r w:rsidR="002755C5">
          <w:rPr>
            <w:noProof/>
            <w:webHidden/>
          </w:rPr>
          <w:fldChar w:fldCharType="begin"/>
        </w:r>
        <w:r w:rsidR="002755C5">
          <w:rPr>
            <w:noProof/>
            <w:webHidden/>
          </w:rPr>
          <w:instrText xml:space="preserve"> PAGEREF _Toc223354385 \h </w:instrText>
        </w:r>
        <w:r w:rsidR="002755C5">
          <w:rPr>
            <w:noProof/>
            <w:webHidden/>
          </w:rPr>
        </w:r>
        <w:r w:rsidR="002755C5">
          <w:rPr>
            <w:noProof/>
            <w:webHidden/>
          </w:rPr>
          <w:fldChar w:fldCharType="separate"/>
        </w:r>
        <w:r w:rsidR="00CA2DC4">
          <w:rPr>
            <w:noProof/>
            <w:webHidden/>
          </w:rPr>
          <w:t>27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386" w:history="1">
        <w:r w:rsidR="002755C5" w:rsidRPr="00302993">
          <w:rPr>
            <w:rStyle w:val="Hipercze"/>
            <w:noProof/>
          </w:rPr>
          <w:t>4. WYMAGANIA DOTYCZĄCE ŚRODKÓW TRANSPORTU</w:t>
        </w:r>
        <w:r w:rsidR="002755C5">
          <w:rPr>
            <w:noProof/>
            <w:webHidden/>
          </w:rPr>
          <w:tab/>
        </w:r>
        <w:r w:rsidR="002755C5">
          <w:rPr>
            <w:noProof/>
            <w:webHidden/>
          </w:rPr>
          <w:fldChar w:fldCharType="begin"/>
        </w:r>
        <w:r w:rsidR="002755C5">
          <w:rPr>
            <w:noProof/>
            <w:webHidden/>
          </w:rPr>
          <w:instrText xml:space="preserve"> PAGEREF _Toc223354386 \h </w:instrText>
        </w:r>
        <w:r w:rsidR="002755C5">
          <w:rPr>
            <w:noProof/>
            <w:webHidden/>
          </w:rPr>
        </w:r>
        <w:r w:rsidR="002755C5">
          <w:rPr>
            <w:noProof/>
            <w:webHidden/>
          </w:rPr>
          <w:fldChar w:fldCharType="separate"/>
        </w:r>
        <w:r w:rsidR="00CA2DC4">
          <w:rPr>
            <w:noProof/>
            <w:webHidden/>
          </w:rPr>
          <w:t>27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87" w:history="1">
        <w:r w:rsidR="002755C5" w:rsidRPr="00302993">
          <w:rPr>
            <w:rStyle w:val="Hipercze"/>
            <w:noProof/>
          </w:rPr>
          <w:t>4.1. Ogólne wymagania dotyczące środków transportu</w:t>
        </w:r>
        <w:r w:rsidR="002755C5">
          <w:rPr>
            <w:noProof/>
            <w:webHidden/>
          </w:rPr>
          <w:tab/>
        </w:r>
        <w:r w:rsidR="002755C5">
          <w:rPr>
            <w:noProof/>
            <w:webHidden/>
          </w:rPr>
          <w:fldChar w:fldCharType="begin"/>
        </w:r>
        <w:r w:rsidR="002755C5">
          <w:rPr>
            <w:noProof/>
            <w:webHidden/>
          </w:rPr>
          <w:instrText xml:space="preserve"> PAGEREF _Toc223354387 \h </w:instrText>
        </w:r>
        <w:r w:rsidR="002755C5">
          <w:rPr>
            <w:noProof/>
            <w:webHidden/>
          </w:rPr>
        </w:r>
        <w:r w:rsidR="002755C5">
          <w:rPr>
            <w:noProof/>
            <w:webHidden/>
          </w:rPr>
          <w:fldChar w:fldCharType="separate"/>
        </w:r>
        <w:r w:rsidR="00CA2DC4">
          <w:rPr>
            <w:noProof/>
            <w:webHidden/>
          </w:rPr>
          <w:t>27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388" w:history="1">
        <w:r w:rsidR="002755C5" w:rsidRPr="00302993">
          <w:rPr>
            <w:rStyle w:val="Hipercze"/>
            <w:noProof/>
          </w:rPr>
          <w:t>5. WYMAGANIA DOTYCZĄCE WYKONANIA ROBÓT BUDOWLANYCH</w:t>
        </w:r>
        <w:r w:rsidR="002755C5">
          <w:rPr>
            <w:noProof/>
            <w:webHidden/>
          </w:rPr>
          <w:tab/>
        </w:r>
        <w:r w:rsidR="002755C5">
          <w:rPr>
            <w:noProof/>
            <w:webHidden/>
          </w:rPr>
          <w:fldChar w:fldCharType="begin"/>
        </w:r>
        <w:r w:rsidR="002755C5">
          <w:rPr>
            <w:noProof/>
            <w:webHidden/>
          </w:rPr>
          <w:instrText xml:space="preserve"> PAGEREF _Toc223354388 \h </w:instrText>
        </w:r>
        <w:r w:rsidR="002755C5">
          <w:rPr>
            <w:noProof/>
            <w:webHidden/>
          </w:rPr>
        </w:r>
        <w:r w:rsidR="002755C5">
          <w:rPr>
            <w:noProof/>
            <w:webHidden/>
          </w:rPr>
          <w:fldChar w:fldCharType="separate"/>
        </w:r>
        <w:r w:rsidR="00CA2DC4">
          <w:rPr>
            <w:noProof/>
            <w:webHidden/>
          </w:rPr>
          <w:t>28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89" w:history="1">
        <w:r w:rsidR="002755C5" w:rsidRPr="00302993">
          <w:rPr>
            <w:rStyle w:val="Hipercze"/>
            <w:noProof/>
          </w:rPr>
          <w:t>5.1. Ogólne wymagania dotyczące wykonania robót</w:t>
        </w:r>
        <w:r w:rsidR="002755C5">
          <w:rPr>
            <w:noProof/>
            <w:webHidden/>
          </w:rPr>
          <w:tab/>
        </w:r>
        <w:r w:rsidR="002755C5">
          <w:rPr>
            <w:noProof/>
            <w:webHidden/>
          </w:rPr>
          <w:fldChar w:fldCharType="begin"/>
        </w:r>
        <w:r w:rsidR="002755C5">
          <w:rPr>
            <w:noProof/>
            <w:webHidden/>
          </w:rPr>
          <w:instrText xml:space="preserve"> PAGEREF _Toc223354389 \h </w:instrText>
        </w:r>
        <w:r w:rsidR="002755C5">
          <w:rPr>
            <w:noProof/>
            <w:webHidden/>
          </w:rPr>
        </w:r>
        <w:r w:rsidR="002755C5">
          <w:rPr>
            <w:noProof/>
            <w:webHidden/>
          </w:rPr>
          <w:fldChar w:fldCharType="separate"/>
        </w:r>
        <w:r w:rsidR="00CA2DC4">
          <w:rPr>
            <w:noProof/>
            <w:webHidden/>
          </w:rPr>
          <w:t>28</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390" w:history="1">
        <w:r w:rsidR="002755C5" w:rsidRPr="00302993">
          <w:rPr>
            <w:rStyle w:val="Hipercze"/>
            <w:noProof/>
          </w:rPr>
          <w:t>6. KONTROLA JAKOŚCI ROBÓT I BADANIA</w:t>
        </w:r>
        <w:r w:rsidR="002755C5">
          <w:rPr>
            <w:noProof/>
            <w:webHidden/>
          </w:rPr>
          <w:tab/>
        </w:r>
        <w:r w:rsidR="002755C5">
          <w:rPr>
            <w:noProof/>
            <w:webHidden/>
          </w:rPr>
          <w:fldChar w:fldCharType="begin"/>
        </w:r>
        <w:r w:rsidR="002755C5">
          <w:rPr>
            <w:noProof/>
            <w:webHidden/>
          </w:rPr>
          <w:instrText xml:space="preserve"> PAGEREF _Toc223354390 \h </w:instrText>
        </w:r>
        <w:r w:rsidR="002755C5">
          <w:rPr>
            <w:noProof/>
            <w:webHidden/>
          </w:rPr>
        </w:r>
        <w:r w:rsidR="002755C5">
          <w:rPr>
            <w:noProof/>
            <w:webHidden/>
          </w:rPr>
          <w:fldChar w:fldCharType="separate"/>
        </w:r>
        <w:r w:rsidR="00CA2DC4">
          <w:rPr>
            <w:noProof/>
            <w:webHidden/>
          </w:rPr>
          <w:t>28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91" w:history="1">
        <w:r w:rsidR="002755C5" w:rsidRPr="00302993">
          <w:rPr>
            <w:rStyle w:val="Hipercze"/>
            <w:noProof/>
          </w:rPr>
          <w:t>6.1. Próbne miejsca wzorcowe</w:t>
        </w:r>
        <w:r w:rsidR="002755C5">
          <w:rPr>
            <w:noProof/>
            <w:webHidden/>
          </w:rPr>
          <w:tab/>
        </w:r>
        <w:r w:rsidR="002755C5">
          <w:rPr>
            <w:noProof/>
            <w:webHidden/>
          </w:rPr>
          <w:fldChar w:fldCharType="begin"/>
        </w:r>
        <w:r w:rsidR="002755C5">
          <w:rPr>
            <w:noProof/>
            <w:webHidden/>
          </w:rPr>
          <w:instrText xml:space="preserve"> PAGEREF _Toc223354391 \h </w:instrText>
        </w:r>
        <w:r w:rsidR="002755C5">
          <w:rPr>
            <w:noProof/>
            <w:webHidden/>
          </w:rPr>
        </w:r>
        <w:r w:rsidR="002755C5">
          <w:rPr>
            <w:noProof/>
            <w:webHidden/>
          </w:rPr>
          <w:fldChar w:fldCharType="separate"/>
        </w:r>
        <w:r w:rsidR="00CA2DC4">
          <w:rPr>
            <w:noProof/>
            <w:webHidden/>
          </w:rPr>
          <w:t>28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92" w:history="1">
        <w:r w:rsidR="002755C5" w:rsidRPr="00302993">
          <w:rPr>
            <w:rStyle w:val="Hipercze"/>
            <w:noProof/>
          </w:rPr>
          <w:t>6.2. Badania przed przystąpieniem do robót</w:t>
        </w:r>
        <w:r w:rsidR="002755C5">
          <w:rPr>
            <w:noProof/>
            <w:webHidden/>
          </w:rPr>
          <w:tab/>
        </w:r>
        <w:r w:rsidR="002755C5">
          <w:rPr>
            <w:noProof/>
            <w:webHidden/>
          </w:rPr>
          <w:fldChar w:fldCharType="begin"/>
        </w:r>
        <w:r w:rsidR="002755C5">
          <w:rPr>
            <w:noProof/>
            <w:webHidden/>
          </w:rPr>
          <w:instrText xml:space="preserve"> PAGEREF _Toc223354392 \h </w:instrText>
        </w:r>
        <w:r w:rsidR="002755C5">
          <w:rPr>
            <w:noProof/>
            <w:webHidden/>
          </w:rPr>
        </w:r>
        <w:r w:rsidR="002755C5">
          <w:rPr>
            <w:noProof/>
            <w:webHidden/>
          </w:rPr>
          <w:fldChar w:fldCharType="separate"/>
        </w:r>
        <w:r w:rsidR="00CA2DC4">
          <w:rPr>
            <w:noProof/>
            <w:webHidden/>
          </w:rPr>
          <w:t>29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93" w:history="1">
        <w:r w:rsidR="002755C5" w:rsidRPr="00302993">
          <w:rPr>
            <w:rStyle w:val="Hipercze"/>
            <w:noProof/>
          </w:rPr>
          <w:t>6.3. Zasady kontroli jakości robót</w:t>
        </w:r>
        <w:r w:rsidR="002755C5">
          <w:rPr>
            <w:noProof/>
            <w:webHidden/>
          </w:rPr>
          <w:tab/>
        </w:r>
        <w:r w:rsidR="002755C5">
          <w:rPr>
            <w:noProof/>
            <w:webHidden/>
          </w:rPr>
          <w:fldChar w:fldCharType="begin"/>
        </w:r>
        <w:r w:rsidR="002755C5">
          <w:rPr>
            <w:noProof/>
            <w:webHidden/>
          </w:rPr>
          <w:instrText xml:space="preserve"> PAGEREF _Toc223354393 \h </w:instrText>
        </w:r>
        <w:r w:rsidR="002755C5">
          <w:rPr>
            <w:noProof/>
            <w:webHidden/>
          </w:rPr>
        </w:r>
        <w:r w:rsidR="002755C5">
          <w:rPr>
            <w:noProof/>
            <w:webHidden/>
          </w:rPr>
          <w:fldChar w:fldCharType="separate"/>
        </w:r>
        <w:r w:rsidR="00CA2DC4">
          <w:rPr>
            <w:noProof/>
            <w:webHidden/>
          </w:rPr>
          <w:t>29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94" w:history="1">
        <w:r w:rsidR="002755C5" w:rsidRPr="00302993">
          <w:rPr>
            <w:rStyle w:val="Hipercze"/>
            <w:noProof/>
          </w:rPr>
          <w:t>6.4. Pobieranie próbek</w:t>
        </w:r>
        <w:r w:rsidR="002755C5">
          <w:rPr>
            <w:noProof/>
            <w:webHidden/>
          </w:rPr>
          <w:tab/>
        </w:r>
        <w:r w:rsidR="002755C5">
          <w:rPr>
            <w:noProof/>
            <w:webHidden/>
          </w:rPr>
          <w:fldChar w:fldCharType="begin"/>
        </w:r>
        <w:r w:rsidR="002755C5">
          <w:rPr>
            <w:noProof/>
            <w:webHidden/>
          </w:rPr>
          <w:instrText xml:space="preserve"> PAGEREF _Toc223354394 \h </w:instrText>
        </w:r>
        <w:r w:rsidR="002755C5">
          <w:rPr>
            <w:noProof/>
            <w:webHidden/>
          </w:rPr>
        </w:r>
        <w:r w:rsidR="002755C5">
          <w:rPr>
            <w:noProof/>
            <w:webHidden/>
          </w:rPr>
          <w:fldChar w:fldCharType="separate"/>
        </w:r>
        <w:r w:rsidR="00CA2DC4">
          <w:rPr>
            <w:noProof/>
            <w:webHidden/>
          </w:rPr>
          <w:t>30</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95" w:history="1">
        <w:r w:rsidR="002755C5" w:rsidRPr="00302993">
          <w:rPr>
            <w:rStyle w:val="Hipercze"/>
            <w:noProof/>
          </w:rPr>
          <w:t>6.5. Badania i pomiary</w:t>
        </w:r>
        <w:r w:rsidR="002755C5">
          <w:rPr>
            <w:noProof/>
            <w:webHidden/>
          </w:rPr>
          <w:tab/>
        </w:r>
        <w:r w:rsidR="002755C5">
          <w:rPr>
            <w:noProof/>
            <w:webHidden/>
          </w:rPr>
          <w:fldChar w:fldCharType="begin"/>
        </w:r>
        <w:r w:rsidR="002755C5">
          <w:rPr>
            <w:noProof/>
            <w:webHidden/>
          </w:rPr>
          <w:instrText xml:space="preserve"> PAGEREF _Toc223354395 \h </w:instrText>
        </w:r>
        <w:r w:rsidR="002755C5">
          <w:rPr>
            <w:noProof/>
            <w:webHidden/>
          </w:rPr>
        </w:r>
        <w:r w:rsidR="002755C5">
          <w:rPr>
            <w:noProof/>
            <w:webHidden/>
          </w:rPr>
          <w:fldChar w:fldCharType="separate"/>
        </w:r>
        <w:r w:rsidR="00CA2DC4">
          <w:rPr>
            <w:noProof/>
            <w:webHidden/>
          </w:rPr>
          <w:t>30</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96" w:history="1">
        <w:r w:rsidR="002755C5" w:rsidRPr="00302993">
          <w:rPr>
            <w:rStyle w:val="Hipercze"/>
            <w:noProof/>
          </w:rPr>
          <w:t>6.6. Badania i pomiary arbitrażowe</w:t>
        </w:r>
        <w:r w:rsidR="002755C5">
          <w:rPr>
            <w:noProof/>
            <w:webHidden/>
          </w:rPr>
          <w:tab/>
        </w:r>
        <w:r w:rsidR="002755C5">
          <w:rPr>
            <w:noProof/>
            <w:webHidden/>
          </w:rPr>
          <w:fldChar w:fldCharType="begin"/>
        </w:r>
        <w:r w:rsidR="002755C5">
          <w:rPr>
            <w:noProof/>
            <w:webHidden/>
          </w:rPr>
          <w:instrText xml:space="preserve"> PAGEREF _Toc223354396 \h </w:instrText>
        </w:r>
        <w:r w:rsidR="002755C5">
          <w:rPr>
            <w:noProof/>
            <w:webHidden/>
          </w:rPr>
        </w:r>
        <w:r w:rsidR="002755C5">
          <w:rPr>
            <w:noProof/>
            <w:webHidden/>
          </w:rPr>
          <w:fldChar w:fldCharType="separate"/>
        </w:r>
        <w:r w:rsidR="00CA2DC4">
          <w:rPr>
            <w:noProof/>
            <w:webHidden/>
          </w:rPr>
          <w:t>31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97" w:history="1">
        <w:r w:rsidR="002755C5" w:rsidRPr="00302993">
          <w:rPr>
            <w:rStyle w:val="Hipercze"/>
            <w:noProof/>
          </w:rPr>
          <w:t>6.6. Certyfikaty i deklaracje</w:t>
        </w:r>
        <w:r w:rsidR="002755C5">
          <w:rPr>
            <w:noProof/>
            <w:webHidden/>
          </w:rPr>
          <w:tab/>
        </w:r>
        <w:r w:rsidR="002755C5">
          <w:rPr>
            <w:noProof/>
            <w:webHidden/>
          </w:rPr>
          <w:fldChar w:fldCharType="begin"/>
        </w:r>
        <w:r w:rsidR="002755C5">
          <w:rPr>
            <w:noProof/>
            <w:webHidden/>
          </w:rPr>
          <w:instrText xml:space="preserve"> PAGEREF _Toc223354397 \h </w:instrText>
        </w:r>
        <w:r w:rsidR="002755C5">
          <w:rPr>
            <w:noProof/>
            <w:webHidden/>
          </w:rPr>
        </w:r>
        <w:r w:rsidR="002755C5">
          <w:rPr>
            <w:noProof/>
            <w:webHidden/>
          </w:rPr>
          <w:fldChar w:fldCharType="separate"/>
        </w:r>
        <w:r w:rsidR="00CA2DC4">
          <w:rPr>
            <w:noProof/>
            <w:webHidden/>
          </w:rPr>
          <w:t>31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398" w:history="1">
        <w:r w:rsidR="002755C5" w:rsidRPr="00302993">
          <w:rPr>
            <w:rStyle w:val="Hipercze"/>
            <w:noProof/>
          </w:rPr>
          <w:t>6.7. Dokumenty laboratoryjne</w:t>
        </w:r>
        <w:r w:rsidR="002755C5">
          <w:rPr>
            <w:noProof/>
            <w:webHidden/>
          </w:rPr>
          <w:tab/>
        </w:r>
        <w:r w:rsidR="002755C5">
          <w:rPr>
            <w:noProof/>
            <w:webHidden/>
          </w:rPr>
          <w:fldChar w:fldCharType="begin"/>
        </w:r>
        <w:r w:rsidR="002755C5">
          <w:rPr>
            <w:noProof/>
            <w:webHidden/>
          </w:rPr>
          <w:instrText xml:space="preserve"> PAGEREF _Toc223354398 \h </w:instrText>
        </w:r>
        <w:r w:rsidR="002755C5">
          <w:rPr>
            <w:noProof/>
            <w:webHidden/>
          </w:rPr>
        </w:r>
        <w:r w:rsidR="002755C5">
          <w:rPr>
            <w:noProof/>
            <w:webHidden/>
          </w:rPr>
          <w:fldChar w:fldCharType="separate"/>
        </w:r>
        <w:r w:rsidR="00CA2DC4">
          <w:rPr>
            <w:noProof/>
            <w:webHidden/>
          </w:rPr>
          <w:t>32</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399" w:history="1">
        <w:r w:rsidR="002755C5" w:rsidRPr="00302993">
          <w:rPr>
            <w:rStyle w:val="Hipercze"/>
            <w:noProof/>
          </w:rPr>
          <w:t>7. WYMAGANIA DOTYCZĄCE PRZEDMIARU I OBMIARU ROBÓT</w:t>
        </w:r>
        <w:r w:rsidR="002755C5">
          <w:rPr>
            <w:noProof/>
            <w:webHidden/>
          </w:rPr>
          <w:tab/>
        </w:r>
        <w:r w:rsidR="002755C5">
          <w:rPr>
            <w:noProof/>
            <w:webHidden/>
          </w:rPr>
          <w:fldChar w:fldCharType="begin"/>
        </w:r>
        <w:r w:rsidR="002755C5">
          <w:rPr>
            <w:noProof/>
            <w:webHidden/>
          </w:rPr>
          <w:instrText xml:space="preserve"> PAGEREF _Toc223354399 \h </w:instrText>
        </w:r>
        <w:r w:rsidR="002755C5">
          <w:rPr>
            <w:noProof/>
            <w:webHidden/>
          </w:rPr>
        </w:r>
        <w:r w:rsidR="002755C5">
          <w:rPr>
            <w:noProof/>
            <w:webHidden/>
          </w:rPr>
          <w:fldChar w:fldCharType="separate"/>
        </w:r>
        <w:r w:rsidR="00CA2DC4">
          <w:rPr>
            <w:noProof/>
            <w:webHidden/>
          </w:rPr>
          <w:t>32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00" w:history="1">
        <w:r w:rsidR="002755C5" w:rsidRPr="00302993">
          <w:rPr>
            <w:rStyle w:val="Hipercze"/>
            <w:noProof/>
          </w:rPr>
          <w:t>7.1. Ogólne zasady dotyczące przedmiaru i obmiaru robót</w:t>
        </w:r>
        <w:r w:rsidR="002755C5">
          <w:rPr>
            <w:noProof/>
            <w:webHidden/>
          </w:rPr>
          <w:tab/>
        </w:r>
        <w:r w:rsidR="002755C5">
          <w:rPr>
            <w:noProof/>
            <w:webHidden/>
          </w:rPr>
          <w:fldChar w:fldCharType="begin"/>
        </w:r>
        <w:r w:rsidR="002755C5">
          <w:rPr>
            <w:noProof/>
            <w:webHidden/>
          </w:rPr>
          <w:instrText xml:space="preserve"> PAGEREF _Toc223354400 \h </w:instrText>
        </w:r>
        <w:r w:rsidR="002755C5">
          <w:rPr>
            <w:noProof/>
            <w:webHidden/>
          </w:rPr>
        </w:r>
        <w:r w:rsidR="002755C5">
          <w:rPr>
            <w:noProof/>
            <w:webHidden/>
          </w:rPr>
          <w:fldChar w:fldCharType="separate"/>
        </w:r>
        <w:r w:rsidR="00CA2DC4">
          <w:rPr>
            <w:noProof/>
            <w:webHidden/>
          </w:rPr>
          <w:t>32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01" w:history="1">
        <w:r w:rsidR="002755C5" w:rsidRPr="00302993">
          <w:rPr>
            <w:rStyle w:val="Hipercze"/>
            <w:noProof/>
          </w:rPr>
          <w:t>7.2. Zasady określania ilości robót i materiałów</w:t>
        </w:r>
        <w:r w:rsidR="002755C5">
          <w:rPr>
            <w:noProof/>
            <w:webHidden/>
          </w:rPr>
          <w:tab/>
        </w:r>
        <w:r w:rsidR="002755C5">
          <w:rPr>
            <w:noProof/>
            <w:webHidden/>
          </w:rPr>
          <w:fldChar w:fldCharType="begin"/>
        </w:r>
        <w:r w:rsidR="002755C5">
          <w:rPr>
            <w:noProof/>
            <w:webHidden/>
          </w:rPr>
          <w:instrText xml:space="preserve"> PAGEREF _Toc223354401 \h </w:instrText>
        </w:r>
        <w:r w:rsidR="002755C5">
          <w:rPr>
            <w:noProof/>
            <w:webHidden/>
          </w:rPr>
        </w:r>
        <w:r w:rsidR="002755C5">
          <w:rPr>
            <w:noProof/>
            <w:webHidden/>
          </w:rPr>
          <w:fldChar w:fldCharType="separate"/>
        </w:r>
        <w:r w:rsidR="00CA2DC4">
          <w:rPr>
            <w:noProof/>
            <w:webHidden/>
          </w:rPr>
          <w:t>32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02" w:history="1">
        <w:r w:rsidR="002755C5" w:rsidRPr="00302993">
          <w:rPr>
            <w:rStyle w:val="Hipercze"/>
            <w:noProof/>
          </w:rPr>
          <w:t>7.3. Dokładność obliczeń</w:t>
        </w:r>
        <w:r w:rsidR="002755C5">
          <w:rPr>
            <w:noProof/>
            <w:webHidden/>
          </w:rPr>
          <w:tab/>
        </w:r>
        <w:r w:rsidR="002755C5">
          <w:rPr>
            <w:noProof/>
            <w:webHidden/>
          </w:rPr>
          <w:fldChar w:fldCharType="begin"/>
        </w:r>
        <w:r w:rsidR="002755C5">
          <w:rPr>
            <w:noProof/>
            <w:webHidden/>
          </w:rPr>
          <w:instrText xml:space="preserve"> PAGEREF _Toc223354402 \h </w:instrText>
        </w:r>
        <w:r w:rsidR="002755C5">
          <w:rPr>
            <w:noProof/>
            <w:webHidden/>
          </w:rPr>
        </w:r>
        <w:r w:rsidR="002755C5">
          <w:rPr>
            <w:noProof/>
            <w:webHidden/>
          </w:rPr>
          <w:fldChar w:fldCharType="separate"/>
        </w:r>
        <w:r w:rsidR="00CA2DC4">
          <w:rPr>
            <w:noProof/>
            <w:webHidden/>
          </w:rPr>
          <w:t>33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03" w:history="1">
        <w:r w:rsidR="002755C5" w:rsidRPr="00302993">
          <w:rPr>
            <w:rStyle w:val="Hipercze"/>
            <w:noProof/>
          </w:rPr>
          <w:t>7.4. Urządzenia i sprzęt pomiarowy</w:t>
        </w:r>
        <w:r w:rsidR="002755C5">
          <w:rPr>
            <w:noProof/>
            <w:webHidden/>
          </w:rPr>
          <w:tab/>
        </w:r>
        <w:r w:rsidR="002755C5">
          <w:rPr>
            <w:noProof/>
            <w:webHidden/>
          </w:rPr>
          <w:fldChar w:fldCharType="begin"/>
        </w:r>
        <w:r w:rsidR="002755C5">
          <w:rPr>
            <w:noProof/>
            <w:webHidden/>
          </w:rPr>
          <w:instrText xml:space="preserve"> PAGEREF _Toc223354403 \h </w:instrText>
        </w:r>
        <w:r w:rsidR="002755C5">
          <w:rPr>
            <w:noProof/>
            <w:webHidden/>
          </w:rPr>
        </w:r>
        <w:r w:rsidR="002755C5">
          <w:rPr>
            <w:noProof/>
            <w:webHidden/>
          </w:rPr>
          <w:fldChar w:fldCharType="separate"/>
        </w:r>
        <w:r w:rsidR="00CA2DC4">
          <w:rPr>
            <w:noProof/>
            <w:webHidden/>
          </w:rPr>
          <w:t>33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04" w:history="1">
        <w:r w:rsidR="002755C5" w:rsidRPr="00302993">
          <w:rPr>
            <w:rStyle w:val="Hipercze"/>
            <w:noProof/>
          </w:rPr>
          <w:t>7.5. Czas przeprowadzenia obmiaru</w:t>
        </w:r>
        <w:r w:rsidR="002755C5">
          <w:rPr>
            <w:noProof/>
            <w:webHidden/>
          </w:rPr>
          <w:tab/>
        </w:r>
        <w:r w:rsidR="002755C5">
          <w:rPr>
            <w:noProof/>
            <w:webHidden/>
          </w:rPr>
          <w:fldChar w:fldCharType="begin"/>
        </w:r>
        <w:r w:rsidR="002755C5">
          <w:rPr>
            <w:noProof/>
            <w:webHidden/>
          </w:rPr>
          <w:instrText xml:space="preserve"> PAGEREF _Toc223354404 \h </w:instrText>
        </w:r>
        <w:r w:rsidR="002755C5">
          <w:rPr>
            <w:noProof/>
            <w:webHidden/>
          </w:rPr>
        </w:r>
        <w:r w:rsidR="002755C5">
          <w:rPr>
            <w:noProof/>
            <w:webHidden/>
          </w:rPr>
          <w:fldChar w:fldCharType="separate"/>
        </w:r>
        <w:r w:rsidR="00CA2DC4">
          <w:rPr>
            <w:noProof/>
            <w:webHidden/>
          </w:rPr>
          <w:t>33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05" w:history="1">
        <w:r w:rsidR="002755C5" w:rsidRPr="00302993">
          <w:rPr>
            <w:rStyle w:val="Hipercze"/>
            <w:noProof/>
          </w:rPr>
          <w:t>8. OPIS SPOSOBU ODBIORU ROBÓT BUDOWLANYCH</w:t>
        </w:r>
        <w:r w:rsidR="002755C5">
          <w:rPr>
            <w:noProof/>
            <w:webHidden/>
          </w:rPr>
          <w:tab/>
        </w:r>
        <w:r w:rsidR="002755C5">
          <w:rPr>
            <w:noProof/>
            <w:webHidden/>
          </w:rPr>
          <w:fldChar w:fldCharType="begin"/>
        </w:r>
        <w:r w:rsidR="002755C5">
          <w:rPr>
            <w:noProof/>
            <w:webHidden/>
          </w:rPr>
          <w:instrText xml:space="preserve"> PAGEREF _Toc223354405 \h </w:instrText>
        </w:r>
        <w:r w:rsidR="002755C5">
          <w:rPr>
            <w:noProof/>
            <w:webHidden/>
          </w:rPr>
        </w:r>
        <w:r w:rsidR="002755C5">
          <w:rPr>
            <w:noProof/>
            <w:webHidden/>
          </w:rPr>
          <w:fldChar w:fldCharType="separate"/>
        </w:r>
        <w:r w:rsidR="00CA2DC4">
          <w:rPr>
            <w:noProof/>
            <w:webHidden/>
          </w:rPr>
          <w:t>34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06" w:history="1">
        <w:r w:rsidR="002755C5" w:rsidRPr="00302993">
          <w:rPr>
            <w:rStyle w:val="Hipercze"/>
            <w:noProof/>
          </w:rPr>
          <w:t>8.1. Rodzaje odbiorów robót</w:t>
        </w:r>
        <w:r w:rsidR="002755C5">
          <w:rPr>
            <w:noProof/>
            <w:webHidden/>
          </w:rPr>
          <w:tab/>
        </w:r>
        <w:r w:rsidR="002755C5">
          <w:rPr>
            <w:noProof/>
            <w:webHidden/>
          </w:rPr>
          <w:fldChar w:fldCharType="begin"/>
        </w:r>
        <w:r w:rsidR="002755C5">
          <w:rPr>
            <w:noProof/>
            <w:webHidden/>
          </w:rPr>
          <w:instrText xml:space="preserve"> PAGEREF _Toc223354406 \h </w:instrText>
        </w:r>
        <w:r w:rsidR="002755C5">
          <w:rPr>
            <w:noProof/>
            <w:webHidden/>
          </w:rPr>
        </w:r>
        <w:r w:rsidR="002755C5">
          <w:rPr>
            <w:noProof/>
            <w:webHidden/>
          </w:rPr>
          <w:fldChar w:fldCharType="separate"/>
        </w:r>
        <w:r w:rsidR="00CA2DC4">
          <w:rPr>
            <w:noProof/>
            <w:webHidden/>
          </w:rPr>
          <w:t>34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07" w:history="1">
        <w:r w:rsidR="002755C5" w:rsidRPr="00302993">
          <w:rPr>
            <w:rStyle w:val="Hipercze"/>
            <w:noProof/>
          </w:rPr>
          <w:t>8.2. Odbiór robót zanikających i ulegających zakryciu</w:t>
        </w:r>
        <w:r w:rsidR="002755C5">
          <w:rPr>
            <w:noProof/>
            <w:webHidden/>
          </w:rPr>
          <w:tab/>
        </w:r>
        <w:r w:rsidR="002755C5">
          <w:rPr>
            <w:noProof/>
            <w:webHidden/>
          </w:rPr>
          <w:fldChar w:fldCharType="begin"/>
        </w:r>
        <w:r w:rsidR="002755C5">
          <w:rPr>
            <w:noProof/>
            <w:webHidden/>
          </w:rPr>
          <w:instrText xml:space="preserve"> PAGEREF _Toc223354407 \h </w:instrText>
        </w:r>
        <w:r w:rsidR="002755C5">
          <w:rPr>
            <w:noProof/>
            <w:webHidden/>
          </w:rPr>
        </w:r>
        <w:r w:rsidR="002755C5">
          <w:rPr>
            <w:noProof/>
            <w:webHidden/>
          </w:rPr>
          <w:fldChar w:fldCharType="separate"/>
        </w:r>
        <w:r w:rsidR="00CA2DC4">
          <w:rPr>
            <w:noProof/>
            <w:webHidden/>
          </w:rPr>
          <w:t>34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08" w:history="1">
        <w:r w:rsidR="002755C5" w:rsidRPr="00302993">
          <w:rPr>
            <w:rStyle w:val="Hipercze"/>
            <w:noProof/>
          </w:rPr>
          <w:t>8.3. Odbiór częściowy</w:t>
        </w:r>
        <w:r w:rsidR="002755C5">
          <w:rPr>
            <w:noProof/>
            <w:webHidden/>
          </w:rPr>
          <w:tab/>
        </w:r>
        <w:r w:rsidR="002755C5">
          <w:rPr>
            <w:noProof/>
            <w:webHidden/>
          </w:rPr>
          <w:fldChar w:fldCharType="begin"/>
        </w:r>
        <w:r w:rsidR="002755C5">
          <w:rPr>
            <w:noProof/>
            <w:webHidden/>
          </w:rPr>
          <w:instrText xml:space="preserve"> PAGEREF _Toc223354408 \h </w:instrText>
        </w:r>
        <w:r w:rsidR="002755C5">
          <w:rPr>
            <w:noProof/>
            <w:webHidden/>
          </w:rPr>
        </w:r>
        <w:r w:rsidR="002755C5">
          <w:rPr>
            <w:noProof/>
            <w:webHidden/>
          </w:rPr>
          <w:fldChar w:fldCharType="separate"/>
        </w:r>
        <w:r w:rsidR="00CA2DC4">
          <w:rPr>
            <w:noProof/>
            <w:webHidden/>
          </w:rPr>
          <w:t>34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09" w:history="1">
        <w:r w:rsidR="002755C5" w:rsidRPr="00302993">
          <w:rPr>
            <w:rStyle w:val="Hipercze"/>
            <w:noProof/>
          </w:rPr>
          <w:t>8.4. Odbiór ostateczny robót</w:t>
        </w:r>
        <w:r w:rsidR="002755C5">
          <w:rPr>
            <w:noProof/>
            <w:webHidden/>
          </w:rPr>
          <w:tab/>
        </w:r>
        <w:r w:rsidR="002755C5">
          <w:rPr>
            <w:noProof/>
            <w:webHidden/>
          </w:rPr>
          <w:fldChar w:fldCharType="begin"/>
        </w:r>
        <w:r w:rsidR="002755C5">
          <w:rPr>
            <w:noProof/>
            <w:webHidden/>
          </w:rPr>
          <w:instrText xml:space="preserve"> PAGEREF _Toc223354409 \h </w:instrText>
        </w:r>
        <w:r w:rsidR="002755C5">
          <w:rPr>
            <w:noProof/>
            <w:webHidden/>
          </w:rPr>
        </w:r>
        <w:r w:rsidR="002755C5">
          <w:rPr>
            <w:noProof/>
            <w:webHidden/>
          </w:rPr>
          <w:fldChar w:fldCharType="separate"/>
        </w:r>
        <w:r w:rsidR="00CA2DC4">
          <w:rPr>
            <w:noProof/>
            <w:webHidden/>
          </w:rPr>
          <w:t>35</w:t>
        </w:r>
        <w:r w:rsidR="002755C5">
          <w:rPr>
            <w:noProof/>
            <w:webHidden/>
          </w:rPr>
          <w:fldChar w:fldCharType="end"/>
        </w:r>
      </w:hyperlink>
    </w:p>
    <w:p w:rsidR="002755C5" w:rsidRDefault="00C60DDB">
      <w:pPr>
        <w:pStyle w:val="Spistreci4"/>
        <w:tabs>
          <w:tab w:val="right" w:leader="dot" w:pos="9062"/>
        </w:tabs>
        <w:rPr>
          <w:noProof/>
        </w:rPr>
      </w:pPr>
      <w:hyperlink w:anchor="_Toc223354410" w:history="1">
        <w:r w:rsidR="002755C5" w:rsidRPr="00302993">
          <w:rPr>
            <w:rStyle w:val="Hipercze"/>
            <w:noProof/>
          </w:rPr>
          <w:t>8.4.1. Zasady odbioru ostatecznego robót</w:t>
        </w:r>
        <w:r w:rsidR="002755C5">
          <w:rPr>
            <w:noProof/>
            <w:webHidden/>
          </w:rPr>
          <w:tab/>
        </w:r>
        <w:r w:rsidR="002755C5">
          <w:rPr>
            <w:noProof/>
            <w:webHidden/>
          </w:rPr>
          <w:fldChar w:fldCharType="begin"/>
        </w:r>
        <w:r w:rsidR="002755C5">
          <w:rPr>
            <w:noProof/>
            <w:webHidden/>
          </w:rPr>
          <w:instrText xml:space="preserve"> PAGEREF _Toc223354410 \h </w:instrText>
        </w:r>
        <w:r w:rsidR="002755C5">
          <w:rPr>
            <w:noProof/>
            <w:webHidden/>
          </w:rPr>
        </w:r>
        <w:r w:rsidR="002755C5">
          <w:rPr>
            <w:noProof/>
            <w:webHidden/>
          </w:rPr>
          <w:fldChar w:fldCharType="separate"/>
        </w:r>
        <w:r w:rsidR="00CA2DC4">
          <w:rPr>
            <w:noProof/>
            <w:webHidden/>
          </w:rPr>
          <w:t>35</w:t>
        </w:r>
        <w:r w:rsidR="002755C5">
          <w:rPr>
            <w:noProof/>
            <w:webHidden/>
          </w:rPr>
          <w:fldChar w:fldCharType="end"/>
        </w:r>
      </w:hyperlink>
    </w:p>
    <w:p w:rsidR="002755C5" w:rsidRDefault="00C60DDB">
      <w:pPr>
        <w:pStyle w:val="Spistreci4"/>
        <w:tabs>
          <w:tab w:val="right" w:leader="dot" w:pos="9062"/>
        </w:tabs>
        <w:rPr>
          <w:noProof/>
        </w:rPr>
      </w:pPr>
      <w:hyperlink w:anchor="_Toc223354411" w:history="1">
        <w:r w:rsidR="002755C5" w:rsidRPr="00302993">
          <w:rPr>
            <w:rStyle w:val="Hipercze"/>
            <w:noProof/>
          </w:rPr>
          <w:t>8.4.2. Dokumenty do odbioru ostatecznego</w:t>
        </w:r>
        <w:r w:rsidR="002755C5">
          <w:rPr>
            <w:noProof/>
            <w:webHidden/>
          </w:rPr>
          <w:tab/>
        </w:r>
        <w:r w:rsidR="002755C5">
          <w:rPr>
            <w:noProof/>
            <w:webHidden/>
          </w:rPr>
          <w:fldChar w:fldCharType="begin"/>
        </w:r>
        <w:r w:rsidR="002755C5">
          <w:rPr>
            <w:noProof/>
            <w:webHidden/>
          </w:rPr>
          <w:instrText xml:space="preserve"> PAGEREF _Toc223354411 \h </w:instrText>
        </w:r>
        <w:r w:rsidR="002755C5">
          <w:rPr>
            <w:noProof/>
            <w:webHidden/>
          </w:rPr>
        </w:r>
        <w:r w:rsidR="002755C5">
          <w:rPr>
            <w:noProof/>
            <w:webHidden/>
          </w:rPr>
          <w:fldChar w:fldCharType="separate"/>
        </w:r>
        <w:r w:rsidR="00CA2DC4">
          <w:rPr>
            <w:noProof/>
            <w:webHidden/>
          </w:rPr>
          <w:t>35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12" w:history="1">
        <w:r w:rsidR="002755C5" w:rsidRPr="00302993">
          <w:rPr>
            <w:rStyle w:val="Hipercze"/>
            <w:noProof/>
          </w:rPr>
          <w:t>8.5. Odbiór pogwarancyjny</w:t>
        </w:r>
        <w:r w:rsidR="002755C5">
          <w:rPr>
            <w:noProof/>
            <w:webHidden/>
          </w:rPr>
          <w:tab/>
        </w:r>
        <w:r w:rsidR="002755C5">
          <w:rPr>
            <w:noProof/>
            <w:webHidden/>
          </w:rPr>
          <w:fldChar w:fldCharType="begin"/>
        </w:r>
        <w:r w:rsidR="002755C5">
          <w:rPr>
            <w:noProof/>
            <w:webHidden/>
          </w:rPr>
          <w:instrText xml:space="preserve"> PAGEREF _Toc223354412 \h </w:instrText>
        </w:r>
        <w:r w:rsidR="002755C5">
          <w:rPr>
            <w:noProof/>
            <w:webHidden/>
          </w:rPr>
        </w:r>
        <w:r w:rsidR="002755C5">
          <w:rPr>
            <w:noProof/>
            <w:webHidden/>
          </w:rPr>
          <w:fldChar w:fldCharType="separate"/>
        </w:r>
        <w:r w:rsidR="00CA2DC4">
          <w:rPr>
            <w:noProof/>
            <w:webHidden/>
          </w:rPr>
          <w:t>36</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13" w:history="1">
        <w:r w:rsidR="002755C5" w:rsidRPr="00302993">
          <w:rPr>
            <w:rStyle w:val="Hipercze"/>
            <w:noProof/>
          </w:rPr>
          <w:t>9. OPIS SPOSOBU ROZLICZENIA ROBÓT TYMCZASOWYCH I PRAC TOWARZYSZĄCYCH</w:t>
        </w:r>
        <w:r w:rsidR="002755C5">
          <w:rPr>
            <w:noProof/>
            <w:webHidden/>
          </w:rPr>
          <w:tab/>
        </w:r>
        <w:r w:rsidR="002755C5">
          <w:rPr>
            <w:noProof/>
            <w:webHidden/>
          </w:rPr>
          <w:fldChar w:fldCharType="begin"/>
        </w:r>
        <w:r w:rsidR="002755C5">
          <w:rPr>
            <w:noProof/>
            <w:webHidden/>
          </w:rPr>
          <w:instrText xml:space="preserve"> PAGEREF _Toc223354413 \h </w:instrText>
        </w:r>
        <w:r w:rsidR="002755C5">
          <w:rPr>
            <w:noProof/>
            <w:webHidden/>
          </w:rPr>
        </w:r>
        <w:r w:rsidR="002755C5">
          <w:rPr>
            <w:noProof/>
            <w:webHidden/>
          </w:rPr>
          <w:fldChar w:fldCharType="separate"/>
        </w:r>
        <w:r w:rsidR="00CA2DC4">
          <w:rPr>
            <w:noProof/>
            <w:webHidden/>
          </w:rPr>
          <w:t>37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14" w:history="1">
        <w:r w:rsidR="002755C5" w:rsidRPr="00302993">
          <w:rPr>
            <w:rStyle w:val="Hipercze"/>
            <w:noProof/>
          </w:rPr>
          <w:t>9.1. Sposób rozliczenia robót podstawowych</w:t>
        </w:r>
        <w:r w:rsidR="002755C5">
          <w:rPr>
            <w:noProof/>
            <w:webHidden/>
          </w:rPr>
          <w:tab/>
        </w:r>
        <w:r w:rsidR="002755C5">
          <w:rPr>
            <w:noProof/>
            <w:webHidden/>
          </w:rPr>
          <w:fldChar w:fldCharType="begin"/>
        </w:r>
        <w:r w:rsidR="002755C5">
          <w:rPr>
            <w:noProof/>
            <w:webHidden/>
          </w:rPr>
          <w:instrText xml:space="preserve"> PAGEREF _Toc223354414 \h </w:instrText>
        </w:r>
        <w:r w:rsidR="002755C5">
          <w:rPr>
            <w:noProof/>
            <w:webHidden/>
          </w:rPr>
        </w:r>
        <w:r w:rsidR="002755C5">
          <w:rPr>
            <w:noProof/>
            <w:webHidden/>
          </w:rPr>
          <w:fldChar w:fldCharType="separate"/>
        </w:r>
        <w:r w:rsidR="00CA2DC4">
          <w:rPr>
            <w:noProof/>
            <w:webHidden/>
          </w:rPr>
          <w:t>37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15" w:history="1">
        <w:r w:rsidR="002755C5" w:rsidRPr="00302993">
          <w:rPr>
            <w:rStyle w:val="Hipercze"/>
            <w:noProof/>
          </w:rPr>
          <w:t>9.2. Sposób rozliczenia robót tymczasowych i prac towarzyszących</w:t>
        </w:r>
        <w:r w:rsidR="002755C5">
          <w:rPr>
            <w:noProof/>
            <w:webHidden/>
          </w:rPr>
          <w:tab/>
        </w:r>
        <w:r w:rsidR="002755C5">
          <w:rPr>
            <w:noProof/>
            <w:webHidden/>
          </w:rPr>
          <w:fldChar w:fldCharType="begin"/>
        </w:r>
        <w:r w:rsidR="002755C5">
          <w:rPr>
            <w:noProof/>
            <w:webHidden/>
          </w:rPr>
          <w:instrText xml:space="preserve"> PAGEREF _Toc223354415 \h </w:instrText>
        </w:r>
        <w:r w:rsidR="002755C5">
          <w:rPr>
            <w:noProof/>
            <w:webHidden/>
          </w:rPr>
        </w:r>
        <w:r w:rsidR="002755C5">
          <w:rPr>
            <w:noProof/>
            <w:webHidden/>
          </w:rPr>
          <w:fldChar w:fldCharType="separate"/>
        </w:r>
        <w:r w:rsidR="00CA2DC4">
          <w:rPr>
            <w:noProof/>
            <w:webHidden/>
          </w:rPr>
          <w:t>37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16" w:history="1">
        <w:r w:rsidR="002755C5" w:rsidRPr="00302993">
          <w:rPr>
            <w:rStyle w:val="Hipercze"/>
            <w:noProof/>
          </w:rPr>
          <w:t>9.3. Sposób rozliczenia prac towarzyszących</w:t>
        </w:r>
        <w:r w:rsidR="002755C5">
          <w:rPr>
            <w:noProof/>
            <w:webHidden/>
          </w:rPr>
          <w:tab/>
        </w:r>
        <w:r w:rsidR="002755C5">
          <w:rPr>
            <w:noProof/>
            <w:webHidden/>
          </w:rPr>
          <w:fldChar w:fldCharType="begin"/>
        </w:r>
        <w:r w:rsidR="002755C5">
          <w:rPr>
            <w:noProof/>
            <w:webHidden/>
          </w:rPr>
          <w:instrText xml:space="preserve"> PAGEREF _Toc223354416 \h </w:instrText>
        </w:r>
        <w:r w:rsidR="002755C5">
          <w:rPr>
            <w:noProof/>
            <w:webHidden/>
          </w:rPr>
        </w:r>
        <w:r w:rsidR="002755C5">
          <w:rPr>
            <w:noProof/>
            <w:webHidden/>
          </w:rPr>
          <w:fldChar w:fldCharType="separate"/>
        </w:r>
        <w:r w:rsidR="00CA2DC4">
          <w:rPr>
            <w:noProof/>
            <w:webHidden/>
          </w:rPr>
          <w:t>38</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17" w:history="1">
        <w:r w:rsidR="002755C5" w:rsidRPr="00302993">
          <w:rPr>
            <w:rStyle w:val="Hipercze"/>
            <w:noProof/>
          </w:rPr>
          <w:t>10. DOKUMENTY ODNIESIENIA</w:t>
        </w:r>
        <w:r w:rsidR="002755C5">
          <w:rPr>
            <w:noProof/>
            <w:webHidden/>
          </w:rPr>
          <w:tab/>
        </w:r>
        <w:r w:rsidR="002755C5">
          <w:rPr>
            <w:noProof/>
            <w:webHidden/>
          </w:rPr>
          <w:fldChar w:fldCharType="begin"/>
        </w:r>
        <w:r w:rsidR="002755C5">
          <w:rPr>
            <w:noProof/>
            <w:webHidden/>
          </w:rPr>
          <w:instrText xml:space="preserve"> PAGEREF _Toc223354417 \h </w:instrText>
        </w:r>
        <w:r w:rsidR="002755C5">
          <w:rPr>
            <w:noProof/>
            <w:webHidden/>
          </w:rPr>
        </w:r>
        <w:r w:rsidR="002755C5">
          <w:rPr>
            <w:noProof/>
            <w:webHidden/>
          </w:rPr>
          <w:fldChar w:fldCharType="separate"/>
        </w:r>
        <w:r w:rsidR="00CA2DC4">
          <w:rPr>
            <w:noProof/>
            <w:webHidden/>
          </w:rPr>
          <w:t>38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18" w:history="1">
        <w:r w:rsidR="002755C5" w:rsidRPr="00302993">
          <w:rPr>
            <w:rStyle w:val="Hipercze"/>
            <w:noProof/>
          </w:rPr>
          <w:t>10.1. Ustawy</w:t>
        </w:r>
        <w:r w:rsidR="002755C5">
          <w:rPr>
            <w:noProof/>
            <w:webHidden/>
          </w:rPr>
          <w:tab/>
        </w:r>
        <w:r w:rsidR="002755C5">
          <w:rPr>
            <w:noProof/>
            <w:webHidden/>
          </w:rPr>
          <w:fldChar w:fldCharType="begin"/>
        </w:r>
        <w:r w:rsidR="002755C5">
          <w:rPr>
            <w:noProof/>
            <w:webHidden/>
          </w:rPr>
          <w:instrText xml:space="preserve"> PAGEREF _Toc223354418 \h </w:instrText>
        </w:r>
        <w:r w:rsidR="002755C5">
          <w:rPr>
            <w:noProof/>
            <w:webHidden/>
          </w:rPr>
        </w:r>
        <w:r w:rsidR="002755C5">
          <w:rPr>
            <w:noProof/>
            <w:webHidden/>
          </w:rPr>
          <w:fldChar w:fldCharType="separate"/>
        </w:r>
        <w:r w:rsidR="00CA2DC4">
          <w:rPr>
            <w:noProof/>
            <w:webHidden/>
          </w:rPr>
          <w:t>38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19" w:history="1">
        <w:r w:rsidR="002755C5" w:rsidRPr="00302993">
          <w:rPr>
            <w:rStyle w:val="Hipercze"/>
            <w:noProof/>
          </w:rPr>
          <w:t>10.2. Rozporządzenia</w:t>
        </w:r>
        <w:r w:rsidR="002755C5">
          <w:rPr>
            <w:noProof/>
            <w:webHidden/>
          </w:rPr>
          <w:tab/>
        </w:r>
        <w:r w:rsidR="002755C5">
          <w:rPr>
            <w:noProof/>
            <w:webHidden/>
          </w:rPr>
          <w:fldChar w:fldCharType="begin"/>
        </w:r>
        <w:r w:rsidR="002755C5">
          <w:rPr>
            <w:noProof/>
            <w:webHidden/>
          </w:rPr>
          <w:instrText xml:space="preserve"> PAGEREF _Toc223354419 \h </w:instrText>
        </w:r>
        <w:r w:rsidR="002755C5">
          <w:rPr>
            <w:noProof/>
            <w:webHidden/>
          </w:rPr>
        </w:r>
        <w:r w:rsidR="002755C5">
          <w:rPr>
            <w:noProof/>
            <w:webHidden/>
          </w:rPr>
          <w:fldChar w:fldCharType="separate"/>
        </w:r>
        <w:r w:rsidR="00CA2DC4">
          <w:rPr>
            <w:noProof/>
            <w:webHidden/>
          </w:rPr>
          <w:t>39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20" w:history="1">
        <w:r w:rsidR="002755C5" w:rsidRPr="00302993">
          <w:rPr>
            <w:rStyle w:val="Hipercze"/>
            <w:noProof/>
          </w:rPr>
          <w:t>10.3. Normy i wytyczne</w:t>
        </w:r>
        <w:r w:rsidR="002755C5">
          <w:rPr>
            <w:noProof/>
            <w:webHidden/>
          </w:rPr>
          <w:tab/>
        </w:r>
        <w:r w:rsidR="002755C5">
          <w:rPr>
            <w:noProof/>
            <w:webHidden/>
          </w:rPr>
          <w:fldChar w:fldCharType="begin"/>
        </w:r>
        <w:r w:rsidR="002755C5">
          <w:rPr>
            <w:noProof/>
            <w:webHidden/>
          </w:rPr>
          <w:instrText xml:space="preserve"> PAGEREF _Toc223354420 \h </w:instrText>
        </w:r>
        <w:r w:rsidR="002755C5">
          <w:rPr>
            <w:noProof/>
            <w:webHidden/>
          </w:rPr>
        </w:r>
        <w:r w:rsidR="002755C5">
          <w:rPr>
            <w:noProof/>
            <w:webHidden/>
          </w:rPr>
          <w:fldChar w:fldCharType="separate"/>
        </w:r>
        <w:r w:rsidR="00CA2DC4">
          <w:rPr>
            <w:noProof/>
            <w:webHidden/>
          </w:rPr>
          <w:t>42</w:t>
        </w:r>
        <w:r w:rsidR="002755C5">
          <w:rPr>
            <w:noProof/>
            <w:webHidden/>
          </w:rPr>
          <w:fldChar w:fldCharType="end"/>
        </w:r>
      </w:hyperlink>
    </w:p>
    <w:p w:rsidR="002755C5" w:rsidRDefault="00C60DDB">
      <w:pPr>
        <w:pStyle w:val="Spistreci1"/>
        <w:tabs>
          <w:tab w:val="right" w:leader="dot" w:pos="9062"/>
        </w:tabs>
        <w:rPr>
          <w:rFonts w:asciiTheme="minorHAnsi" w:eastAsiaTheme="minorEastAsia" w:hAnsiTheme="minorHAnsi" w:cstheme="minorBidi"/>
          <w:noProof/>
          <w:lang w:eastAsia="pl-PL"/>
        </w:rPr>
      </w:pPr>
      <w:hyperlink w:anchor="_Toc223354421" w:history="1">
        <w:r w:rsidR="002755C5" w:rsidRPr="00302993">
          <w:rPr>
            <w:rStyle w:val="Hipercze"/>
            <w:noProof/>
          </w:rPr>
          <w:t>B.01.00.00 ROBOTY PRZYGOTOWAWCZE</w:t>
        </w:r>
        <w:r w:rsidR="002755C5">
          <w:rPr>
            <w:noProof/>
            <w:webHidden/>
          </w:rPr>
          <w:tab/>
        </w:r>
        <w:r w:rsidR="002755C5">
          <w:rPr>
            <w:noProof/>
            <w:webHidden/>
          </w:rPr>
          <w:fldChar w:fldCharType="begin"/>
        </w:r>
        <w:r w:rsidR="002755C5">
          <w:rPr>
            <w:noProof/>
            <w:webHidden/>
          </w:rPr>
          <w:instrText xml:space="preserve"> PAGEREF _Toc223354421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22" w:history="1">
        <w:r w:rsidR="002755C5" w:rsidRPr="00302993">
          <w:rPr>
            <w:rStyle w:val="Hipercze"/>
            <w:noProof/>
          </w:rPr>
          <w:t>1. Wstęp</w:t>
        </w:r>
        <w:r w:rsidR="002755C5">
          <w:rPr>
            <w:noProof/>
            <w:webHidden/>
          </w:rPr>
          <w:tab/>
        </w:r>
        <w:r w:rsidR="002755C5">
          <w:rPr>
            <w:noProof/>
            <w:webHidden/>
          </w:rPr>
          <w:fldChar w:fldCharType="begin"/>
        </w:r>
        <w:r w:rsidR="002755C5">
          <w:rPr>
            <w:noProof/>
            <w:webHidden/>
          </w:rPr>
          <w:instrText xml:space="preserve"> PAGEREF _Toc223354422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23" w:history="1">
        <w:r w:rsidR="002755C5" w:rsidRPr="00302993">
          <w:rPr>
            <w:rStyle w:val="Hipercze"/>
            <w:noProof/>
          </w:rPr>
          <w:t>1.1. Przedmiot SST</w:t>
        </w:r>
        <w:r w:rsidR="002755C5">
          <w:rPr>
            <w:noProof/>
            <w:webHidden/>
          </w:rPr>
          <w:tab/>
        </w:r>
        <w:r w:rsidR="002755C5">
          <w:rPr>
            <w:noProof/>
            <w:webHidden/>
          </w:rPr>
          <w:fldChar w:fldCharType="begin"/>
        </w:r>
        <w:r w:rsidR="002755C5">
          <w:rPr>
            <w:noProof/>
            <w:webHidden/>
          </w:rPr>
          <w:instrText xml:space="preserve"> PAGEREF _Toc223354423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24" w:history="1">
        <w:r w:rsidR="002755C5" w:rsidRPr="00302993">
          <w:rPr>
            <w:rStyle w:val="Hipercze"/>
            <w:noProof/>
          </w:rPr>
          <w:t>1.2. Zakres stosowania SST</w:t>
        </w:r>
        <w:r w:rsidR="002755C5">
          <w:rPr>
            <w:noProof/>
            <w:webHidden/>
          </w:rPr>
          <w:tab/>
        </w:r>
        <w:r w:rsidR="002755C5">
          <w:rPr>
            <w:noProof/>
            <w:webHidden/>
          </w:rPr>
          <w:fldChar w:fldCharType="begin"/>
        </w:r>
        <w:r w:rsidR="002755C5">
          <w:rPr>
            <w:noProof/>
            <w:webHidden/>
          </w:rPr>
          <w:instrText xml:space="preserve"> PAGEREF _Toc223354424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25" w:history="1">
        <w:r w:rsidR="002755C5" w:rsidRPr="00302993">
          <w:rPr>
            <w:rStyle w:val="Hipercze"/>
            <w:noProof/>
          </w:rPr>
          <w:t>1.3. Zakres robót objętych SST</w:t>
        </w:r>
        <w:r w:rsidR="002755C5">
          <w:rPr>
            <w:noProof/>
            <w:webHidden/>
          </w:rPr>
          <w:tab/>
        </w:r>
        <w:r w:rsidR="002755C5">
          <w:rPr>
            <w:noProof/>
            <w:webHidden/>
          </w:rPr>
          <w:fldChar w:fldCharType="begin"/>
        </w:r>
        <w:r w:rsidR="002755C5">
          <w:rPr>
            <w:noProof/>
            <w:webHidden/>
          </w:rPr>
          <w:instrText xml:space="preserve"> PAGEREF _Toc223354425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26" w:history="1">
        <w:r w:rsidR="002755C5" w:rsidRPr="00302993">
          <w:rPr>
            <w:rStyle w:val="Hipercze"/>
            <w:noProof/>
          </w:rPr>
          <w:t>1.4. Określenia podstawowe</w:t>
        </w:r>
        <w:r w:rsidR="002755C5">
          <w:rPr>
            <w:noProof/>
            <w:webHidden/>
          </w:rPr>
          <w:tab/>
        </w:r>
        <w:r w:rsidR="002755C5">
          <w:rPr>
            <w:noProof/>
            <w:webHidden/>
          </w:rPr>
          <w:fldChar w:fldCharType="begin"/>
        </w:r>
        <w:r w:rsidR="002755C5">
          <w:rPr>
            <w:noProof/>
            <w:webHidden/>
          </w:rPr>
          <w:instrText xml:space="preserve"> PAGEREF _Toc223354426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27" w:history="1">
        <w:r w:rsidR="002755C5" w:rsidRPr="00302993">
          <w:rPr>
            <w:rStyle w:val="Hipercze"/>
            <w:noProof/>
          </w:rPr>
          <w:t>1.5. Ogólne wymagania dotyczące robót</w:t>
        </w:r>
        <w:r w:rsidR="002755C5">
          <w:rPr>
            <w:noProof/>
            <w:webHidden/>
          </w:rPr>
          <w:tab/>
        </w:r>
        <w:r w:rsidR="002755C5">
          <w:rPr>
            <w:noProof/>
            <w:webHidden/>
          </w:rPr>
          <w:fldChar w:fldCharType="begin"/>
        </w:r>
        <w:r w:rsidR="002755C5">
          <w:rPr>
            <w:noProof/>
            <w:webHidden/>
          </w:rPr>
          <w:instrText xml:space="preserve"> PAGEREF _Toc223354427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28" w:history="1">
        <w:r w:rsidR="002755C5" w:rsidRPr="00302993">
          <w:rPr>
            <w:rStyle w:val="Hipercze"/>
            <w:noProof/>
          </w:rPr>
          <w:t>2. Materiały</w:t>
        </w:r>
        <w:r w:rsidR="002755C5">
          <w:rPr>
            <w:noProof/>
            <w:webHidden/>
          </w:rPr>
          <w:tab/>
        </w:r>
        <w:r w:rsidR="002755C5">
          <w:rPr>
            <w:noProof/>
            <w:webHidden/>
          </w:rPr>
          <w:fldChar w:fldCharType="begin"/>
        </w:r>
        <w:r w:rsidR="002755C5">
          <w:rPr>
            <w:noProof/>
            <w:webHidden/>
          </w:rPr>
          <w:instrText xml:space="preserve"> PAGEREF _Toc223354428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29" w:history="1">
        <w:r w:rsidR="002755C5" w:rsidRPr="00302993">
          <w:rPr>
            <w:rStyle w:val="Hipercze"/>
            <w:noProof/>
          </w:rPr>
          <w:t>2.1. Dla robót wg B.01.01.00 materiały nie występują.</w:t>
        </w:r>
        <w:r w:rsidR="002755C5">
          <w:rPr>
            <w:noProof/>
            <w:webHidden/>
          </w:rPr>
          <w:tab/>
        </w:r>
        <w:r w:rsidR="002755C5">
          <w:rPr>
            <w:noProof/>
            <w:webHidden/>
          </w:rPr>
          <w:fldChar w:fldCharType="begin"/>
        </w:r>
        <w:r w:rsidR="002755C5">
          <w:rPr>
            <w:noProof/>
            <w:webHidden/>
          </w:rPr>
          <w:instrText xml:space="preserve"> PAGEREF _Toc223354429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30" w:history="1">
        <w:r w:rsidR="002755C5" w:rsidRPr="00302993">
          <w:rPr>
            <w:rStyle w:val="Hipercze"/>
            <w:noProof/>
          </w:rPr>
          <w:t>3. Sprzęt</w:t>
        </w:r>
        <w:r w:rsidR="002755C5">
          <w:rPr>
            <w:noProof/>
            <w:webHidden/>
          </w:rPr>
          <w:tab/>
        </w:r>
        <w:r w:rsidR="002755C5">
          <w:rPr>
            <w:noProof/>
            <w:webHidden/>
          </w:rPr>
          <w:fldChar w:fldCharType="begin"/>
        </w:r>
        <w:r w:rsidR="002755C5">
          <w:rPr>
            <w:noProof/>
            <w:webHidden/>
          </w:rPr>
          <w:instrText xml:space="preserve"> PAGEREF _Toc223354430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31" w:history="1">
        <w:r w:rsidR="002755C5" w:rsidRPr="00302993">
          <w:rPr>
            <w:rStyle w:val="Hipercze"/>
            <w:noProof/>
          </w:rPr>
          <w:t>3.1. Do rozbiórek może być użyty dowolny sprzęt.</w:t>
        </w:r>
        <w:r w:rsidR="002755C5">
          <w:rPr>
            <w:noProof/>
            <w:webHidden/>
          </w:rPr>
          <w:tab/>
        </w:r>
        <w:r w:rsidR="002755C5">
          <w:rPr>
            <w:noProof/>
            <w:webHidden/>
          </w:rPr>
          <w:fldChar w:fldCharType="begin"/>
        </w:r>
        <w:r w:rsidR="002755C5">
          <w:rPr>
            <w:noProof/>
            <w:webHidden/>
          </w:rPr>
          <w:instrText xml:space="preserve"> PAGEREF _Toc223354431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32" w:history="1">
        <w:r w:rsidR="002755C5" w:rsidRPr="00302993">
          <w:rPr>
            <w:rStyle w:val="Hipercze"/>
            <w:noProof/>
          </w:rPr>
          <w:t>4. Transport</w:t>
        </w:r>
        <w:r w:rsidR="002755C5">
          <w:rPr>
            <w:noProof/>
            <w:webHidden/>
          </w:rPr>
          <w:tab/>
        </w:r>
        <w:r w:rsidR="002755C5">
          <w:rPr>
            <w:noProof/>
            <w:webHidden/>
          </w:rPr>
          <w:fldChar w:fldCharType="begin"/>
        </w:r>
        <w:r w:rsidR="002755C5">
          <w:rPr>
            <w:noProof/>
            <w:webHidden/>
          </w:rPr>
          <w:instrText xml:space="preserve"> PAGEREF _Toc223354432 \h </w:instrText>
        </w:r>
        <w:r w:rsidR="002755C5">
          <w:rPr>
            <w:noProof/>
            <w:webHidden/>
          </w:rPr>
        </w:r>
        <w:r w:rsidR="002755C5">
          <w:rPr>
            <w:noProof/>
            <w:webHidden/>
          </w:rPr>
          <w:fldChar w:fldCharType="separate"/>
        </w:r>
        <w:r w:rsidR="00CA2DC4">
          <w:rPr>
            <w:noProof/>
            <w:webHidden/>
          </w:rPr>
          <w:t>43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33" w:history="1">
        <w:r w:rsidR="002755C5" w:rsidRPr="00302993">
          <w:rPr>
            <w:rStyle w:val="Hipercze"/>
            <w:noProof/>
          </w:rPr>
          <w:t>5. Wykonanie robót</w:t>
        </w:r>
        <w:r w:rsidR="002755C5">
          <w:rPr>
            <w:noProof/>
            <w:webHidden/>
          </w:rPr>
          <w:tab/>
        </w:r>
        <w:r w:rsidR="002755C5">
          <w:rPr>
            <w:noProof/>
            <w:webHidden/>
          </w:rPr>
          <w:fldChar w:fldCharType="begin"/>
        </w:r>
        <w:r w:rsidR="002755C5">
          <w:rPr>
            <w:noProof/>
            <w:webHidden/>
          </w:rPr>
          <w:instrText xml:space="preserve"> PAGEREF _Toc223354433 \h </w:instrText>
        </w:r>
        <w:r w:rsidR="002755C5">
          <w:rPr>
            <w:noProof/>
            <w:webHidden/>
          </w:rPr>
        </w:r>
        <w:r w:rsidR="002755C5">
          <w:rPr>
            <w:noProof/>
            <w:webHidden/>
          </w:rPr>
          <w:fldChar w:fldCharType="separate"/>
        </w:r>
        <w:r w:rsidR="00CA2DC4">
          <w:rPr>
            <w:noProof/>
            <w:webHidden/>
          </w:rPr>
          <w:t>44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34" w:history="1">
        <w:r w:rsidR="002755C5" w:rsidRPr="00302993">
          <w:rPr>
            <w:rStyle w:val="Hipercze"/>
            <w:noProof/>
          </w:rPr>
          <w:t>5.1. Roboty przygotowawcze</w:t>
        </w:r>
        <w:r w:rsidR="002755C5">
          <w:rPr>
            <w:noProof/>
            <w:webHidden/>
          </w:rPr>
          <w:tab/>
        </w:r>
        <w:r w:rsidR="002755C5">
          <w:rPr>
            <w:noProof/>
            <w:webHidden/>
          </w:rPr>
          <w:fldChar w:fldCharType="begin"/>
        </w:r>
        <w:r w:rsidR="002755C5">
          <w:rPr>
            <w:noProof/>
            <w:webHidden/>
          </w:rPr>
          <w:instrText xml:space="preserve"> PAGEREF _Toc223354434 \h </w:instrText>
        </w:r>
        <w:r w:rsidR="002755C5">
          <w:rPr>
            <w:noProof/>
            <w:webHidden/>
          </w:rPr>
        </w:r>
        <w:r w:rsidR="002755C5">
          <w:rPr>
            <w:noProof/>
            <w:webHidden/>
          </w:rPr>
          <w:fldChar w:fldCharType="separate"/>
        </w:r>
        <w:r w:rsidR="00CA2DC4">
          <w:rPr>
            <w:noProof/>
            <w:webHidden/>
          </w:rPr>
          <w:t>44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35" w:history="1">
        <w:r w:rsidR="002755C5" w:rsidRPr="00302993">
          <w:rPr>
            <w:rStyle w:val="Hipercze"/>
            <w:noProof/>
          </w:rPr>
          <w:t>5.2. Roboty rozbiórkowe</w:t>
        </w:r>
        <w:r w:rsidR="002755C5">
          <w:rPr>
            <w:noProof/>
            <w:webHidden/>
          </w:rPr>
          <w:tab/>
        </w:r>
        <w:r w:rsidR="002755C5">
          <w:rPr>
            <w:noProof/>
            <w:webHidden/>
          </w:rPr>
          <w:fldChar w:fldCharType="begin"/>
        </w:r>
        <w:r w:rsidR="002755C5">
          <w:rPr>
            <w:noProof/>
            <w:webHidden/>
          </w:rPr>
          <w:instrText xml:space="preserve"> PAGEREF _Toc223354435 \h </w:instrText>
        </w:r>
        <w:r w:rsidR="002755C5">
          <w:rPr>
            <w:noProof/>
            <w:webHidden/>
          </w:rPr>
        </w:r>
        <w:r w:rsidR="002755C5">
          <w:rPr>
            <w:noProof/>
            <w:webHidden/>
          </w:rPr>
          <w:fldChar w:fldCharType="separate"/>
        </w:r>
        <w:r w:rsidR="00CA2DC4">
          <w:rPr>
            <w:noProof/>
            <w:webHidden/>
          </w:rPr>
          <w:t>44</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36" w:history="1">
        <w:r w:rsidR="002755C5" w:rsidRPr="00302993">
          <w:rPr>
            <w:rStyle w:val="Hipercze"/>
            <w:noProof/>
          </w:rPr>
          <w:t>6. Kontrola jakości robót</w:t>
        </w:r>
        <w:r w:rsidR="002755C5">
          <w:rPr>
            <w:noProof/>
            <w:webHidden/>
          </w:rPr>
          <w:tab/>
        </w:r>
        <w:r w:rsidR="002755C5">
          <w:rPr>
            <w:noProof/>
            <w:webHidden/>
          </w:rPr>
          <w:fldChar w:fldCharType="begin"/>
        </w:r>
        <w:r w:rsidR="002755C5">
          <w:rPr>
            <w:noProof/>
            <w:webHidden/>
          </w:rPr>
          <w:instrText xml:space="preserve"> PAGEREF _Toc223354436 \h </w:instrText>
        </w:r>
        <w:r w:rsidR="002755C5">
          <w:rPr>
            <w:noProof/>
            <w:webHidden/>
          </w:rPr>
        </w:r>
        <w:r w:rsidR="002755C5">
          <w:rPr>
            <w:noProof/>
            <w:webHidden/>
          </w:rPr>
          <w:fldChar w:fldCharType="separate"/>
        </w:r>
        <w:r w:rsidR="00CA2DC4">
          <w:rPr>
            <w:noProof/>
            <w:webHidden/>
          </w:rPr>
          <w:t>44</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37" w:history="1">
        <w:r w:rsidR="002755C5" w:rsidRPr="00302993">
          <w:rPr>
            <w:rStyle w:val="Hipercze"/>
            <w:noProof/>
          </w:rPr>
          <w:t>7. Obmiar robót</w:t>
        </w:r>
        <w:r w:rsidR="002755C5">
          <w:rPr>
            <w:noProof/>
            <w:webHidden/>
          </w:rPr>
          <w:tab/>
        </w:r>
        <w:r w:rsidR="002755C5">
          <w:rPr>
            <w:noProof/>
            <w:webHidden/>
          </w:rPr>
          <w:fldChar w:fldCharType="begin"/>
        </w:r>
        <w:r w:rsidR="002755C5">
          <w:rPr>
            <w:noProof/>
            <w:webHidden/>
          </w:rPr>
          <w:instrText xml:space="preserve"> PAGEREF _Toc223354437 \h </w:instrText>
        </w:r>
        <w:r w:rsidR="002755C5">
          <w:rPr>
            <w:noProof/>
            <w:webHidden/>
          </w:rPr>
        </w:r>
        <w:r w:rsidR="002755C5">
          <w:rPr>
            <w:noProof/>
            <w:webHidden/>
          </w:rPr>
          <w:fldChar w:fldCharType="separate"/>
        </w:r>
        <w:r w:rsidR="00CA2DC4">
          <w:rPr>
            <w:noProof/>
            <w:webHidden/>
          </w:rPr>
          <w:t>44</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38" w:history="1">
        <w:r w:rsidR="002755C5" w:rsidRPr="00302993">
          <w:rPr>
            <w:rStyle w:val="Hipercze"/>
            <w:noProof/>
          </w:rPr>
          <w:t>8. Odbiór robót</w:t>
        </w:r>
        <w:r w:rsidR="002755C5">
          <w:rPr>
            <w:noProof/>
            <w:webHidden/>
          </w:rPr>
          <w:tab/>
        </w:r>
        <w:r w:rsidR="002755C5">
          <w:rPr>
            <w:noProof/>
            <w:webHidden/>
          </w:rPr>
          <w:fldChar w:fldCharType="begin"/>
        </w:r>
        <w:r w:rsidR="002755C5">
          <w:rPr>
            <w:noProof/>
            <w:webHidden/>
          </w:rPr>
          <w:instrText xml:space="preserve"> PAGEREF _Toc223354438 \h </w:instrText>
        </w:r>
        <w:r w:rsidR="002755C5">
          <w:rPr>
            <w:noProof/>
            <w:webHidden/>
          </w:rPr>
        </w:r>
        <w:r w:rsidR="002755C5">
          <w:rPr>
            <w:noProof/>
            <w:webHidden/>
          </w:rPr>
          <w:fldChar w:fldCharType="separate"/>
        </w:r>
        <w:r w:rsidR="00CA2DC4">
          <w:rPr>
            <w:noProof/>
            <w:webHidden/>
          </w:rPr>
          <w:t>44</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39" w:history="1">
        <w:r w:rsidR="002755C5" w:rsidRPr="00302993">
          <w:rPr>
            <w:rStyle w:val="Hipercze"/>
            <w:noProof/>
          </w:rPr>
          <w:t>9. Podstawa płatności</w:t>
        </w:r>
        <w:r w:rsidR="002755C5">
          <w:rPr>
            <w:noProof/>
            <w:webHidden/>
          </w:rPr>
          <w:tab/>
        </w:r>
        <w:r w:rsidR="002755C5">
          <w:rPr>
            <w:noProof/>
            <w:webHidden/>
          </w:rPr>
          <w:fldChar w:fldCharType="begin"/>
        </w:r>
        <w:r w:rsidR="002755C5">
          <w:rPr>
            <w:noProof/>
            <w:webHidden/>
          </w:rPr>
          <w:instrText xml:space="preserve"> PAGEREF _Toc223354439 \h </w:instrText>
        </w:r>
        <w:r w:rsidR="002755C5">
          <w:rPr>
            <w:noProof/>
            <w:webHidden/>
          </w:rPr>
        </w:r>
        <w:r w:rsidR="002755C5">
          <w:rPr>
            <w:noProof/>
            <w:webHidden/>
          </w:rPr>
          <w:fldChar w:fldCharType="separate"/>
        </w:r>
        <w:r w:rsidR="00CA2DC4">
          <w:rPr>
            <w:noProof/>
            <w:webHidden/>
          </w:rPr>
          <w:t>44</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40" w:history="1">
        <w:r w:rsidR="002755C5" w:rsidRPr="00302993">
          <w:rPr>
            <w:rStyle w:val="Hipercze"/>
            <w:noProof/>
          </w:rPr>
          <w:t>10. Uwagi szczegółowe</w:t>
        </w:r>
        <w:r w:rsidR="002755C5">
          <w:rPr>
            <w:noProof/>
            <w:webHidden/>
          </w:rPr>
          <w:tab/>
        </w:r>
        <w:r w:rsidR="002755C5">
          <w:rPr>
            <w:noProof/>
            <w:webHidden/>
          </w:rPr>
          <w:fldChar w:fldCharType="begin"/>
        </w:r>
        <w:r w:rsidR="002755C5">
          <w:rPr>
            <w:noProof/>
            <w:webHidden/>
          </w:rPr>
          <w:instrText xml:space="preserve"> PAGEREF _Toc223354440 \h </w:instrText>
        </w:r>
        <w:r w:rsidR="002755C5">
          <w:rPr>
            <w:noProof/>
            <w:webHidden/>
          </w:rPr>
        </w:r>
        <w:r w:rsidR="002755C5">
          <w:rPr>
            <w:noProof/>
            <w:webHidden/>
          </w:rPr>
          <w:fldChar w:fldCharType="separate"/>
        </w:r>
        <w:r w:rsidR="00CA2DC4">
          <w:rPr>
            <w:noProof/>
            <w:webHidden/>
          </w:rPr>
          <w:t>44</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41" w:history="1">
        <w:r w:rsidR="002755C5" w:rsidRPr="00302993">
          <w:rPr>
            <w:rStyle w:val="Hipercze"/>
            <w:noProof/>
          </w:rPr>
          <w:t>11. DOKUMENTY</w:t>
        </w:r>
        <w:r w:rsidR="002755C5">
          <w:rPr>
            <w:noProof/>
            <w:webHidden/>
          </w:rPr>
          <w:tab/>
        </w:r>
        <w:r w:rsidR="002755C5">
          <w:rPr>
            <w:noProof/>
            <w:webHidden/>
          </w:rPr>
          <w:fldChar w:fldCharType="begin"/>
        </w:r>
        <w:r w:rsidR="002755C5">
          <w:rPr>
            <w:noProof/>
            <w:webHidden/>
          </w:rPr>
          <w:instrText xml:space="preserve"> PAGEREF _Toc223354441 \h </w:instrText>
        </w:r>
        <w:r w:rsidR="002755C5">
          <w:rPr>
            <w:noProof/>
            <w:webHidden/>
          </w:rPr>
        </w:r>
        <w:r w:rsidR="002755C5">
          <w:rPr>
            <w:noProof/>
            <w:webHidden/>
          </w:rPr>
          <w:fldChar w:fldCharType="separate"/>
        </w:r>
        <w:r w:rsidR="00CA2DC4">
          <w:rPr>
            <w:noProof/>
            <w:webHidden/>
          </w:rPr>
          <w:t>45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42" w:history="1">
        <w:r w:rsidR="002755C5" w:rsidRPr="00302993">
          <w:rPr>
            <w:rStyle w:val="Hipercze"/>
            <w:noProof/>
          </w:rPr>
          <w:t>11.1. Przepisy przywołane</w:t>
        </w:r>
        <w:r w:rsidR="002755C5">
          <w:rPr>
            <w:noProof/>
            <w:webHidden/>
          </w:rPr>
          <w:tab/>
        </w:r>
        <w:r w:rsidR="002755C5">
          <w:rPr>
            <w:noProof/>
            <w:webHidden/>
          </w:rPr>
          <w:fldChar w:fldCharType="begin"/>
        </w:r>
        <w:r w:rsidR="002755C5">
          <w:rPr>
            <w:noProof/>
            <w:webHidden/>
          </w:rPr>
          <w:instrText xml:space="preserve"> PAGEREF _Toc223354442 \h </w:instrText>
        </w:r>
        <w:r w:rsidR="002755C5">
          <w:rPr>
            <w:noProof/>
            <w:webHidden/>
          </w:rPr>
        </w:r>
        <w:r w:rsidR="002755C5">
          <w:rPr>
            <w:noProof/>
            <w:webHidden/>
          </w:rPr>
          <w:fldChar w:fldCharType="separate"/>
        </w:r>
        <w:r w:rsidR="00CA2DC4">
          <w:rPr>
            <w:noProof/>
            <w:webHidden/>
          </w:rPr>
          <w:t>45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43" w:history="1">
        <w:r w:rsidR="002755C5" w:rsidRPr="00302993">
          <w:rPr>
            <w:rStyle w:val="Hipercze"/>
            <w:noProof/>
          </w:rPr>
          <w:t>11.2. Normy</w:t>
        </w:r>
        <w:r w:rsidR="002755C5">
          <w:rPr>
            <w:noProof/>
            <w:webHidden/>
          </w:rPr>
          <w:tab/>
        </w:r>
        <w:r w:rsidR="002755C5">
          <w:rPr>
            <w:noProof/>
            <w:webHidden/>
          </w:rPr>
          <w:fldChar w:fldCharType="begin"/>
        </w:r>
        <w:r w:rsidR="002755C5">
          <w:rPr>
            <w:noProof/>
            <w:webHidden/>
          </w:rPr>
          <w:instrText xml:space="preserve"> PAGEREF _Toc223354443 \h </w:instrText>
        </w:r>
        <w:r w:rsidR="002755C5">
          <w:rPr>
            <w:noProof/>
            <w:webHidden/>
          </w:rPr>
        </w:r>
        <w:r w:rsidR="002755C5">
          <w:rPr>
            <w:noProof/>
            <w:webHidden/>
          </w:rPr>
          <w:fldChar w:fldCharType="separate"/>
        </w:r>
        <w:r w:rsidR="00CA2DC4">
          <w:rPr>
            <w:noProof/>
            <w:webHidden/>
          </w:rPr>
          <w:t>45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44" w:history="1">
        <w:r w:rsidR="002755C5" w:rsidRPr="00302993">
          <w:rPr>
            <w:rStyle w:val="Hipercze"/>
            <w:noProof/>
          </w:rPr>
          <w:t>11.3. Dokumenty inne</w:t>
        </w:r>
        <w:r w:rsidR="002755C5">
          <w:rPr>
            <w:noProof/>
            <w:webHidden/>
          </w:rPr>
          <w:tab/>
        </w:r>
        <w:r w:rsidR="002755C5">
          <w:rPr>
            <w:noProof/>
            <w:webHidden/>
          </w:rPr>
          <w:fldChar w:fldCharType="begin"/>
        </w:r>
        <w:r w:rsidR="002755C5">
          <w:rPr>
            <w:noProof/>
            <w:webHidden/>
          </w:rPr>
          <w:instrText xml:space="preserve"> PAGEREF _Toc223354444 \h </w:instrText>
        </w:r>
        <w:r w:rsidR="002755C5">
          <w:rPr>
            <w:noProof/>
            <w:webHidden/>
          </w:rPr>
        </w:r>
        <w:r w:rsidR="002755C5">
          <w:rPr>
            <w:noProof/>
            <w:webHidden/>
          </w:rPr>
          <w:fldChar w:fldCharType="separate"/>
        </w:r>
        <w:r w:rsidR="00CA2DC4">
          <w:rPr>
            <w:noProof/>
            <w:webHidden/>
          </w:rPr>
          <w:t>45</w:t>
        </w:r>
        <w:r w:rsidR="002755C5">
          <w:rPr>
            <w:noProof/>
            <w:webHidden/>
          </w:rPr>
          <w:fldChar w:fldCharType="end"/>
        </w:r>
      </w:hyperlink>
    </w:p>
    <w:p w:rsidR="002755C5" w:rsidRDefault="00C60DDB">
      <w:pPr>
        <w:pStyle w:val="Spistreci1"/>
        <w:tabs>
          <w:tab w:val="right" w:leader="dot" w:pos="9062"/>
        </w:tabs>
        <w:rPr>
          <w:rFonts w:asciiTheme="minorHAnsi" w:eastAsiaTheme="minorEastAsia" w:hAnsiTheme="minorHAnsi" w:cstheme="minorBidi"/>
          <w:noProof/>
          <w:lang w:eastAsia="pl-PL"/>
        </w:rPr>
      </w:pPr>
      <w:hyperlink w:anchor="_Toc223354445" w:history="1">
        <w:r w:rsidR="002755C5" w:rsidRPr="00302993">
          <w:rPr>
            <w:rStyle w:val="Hipercze"/>
            <w:noProof/>
          </w:rPr>
          <w:t>B.02.00.00 ROBOTY ZIEMNE</w:t>
        </w:r>
        <w:r w:rsidR="002755C5">
          <w:rPr>
            <w:noProof/>
            <w:webHidden/>
          </w:rPr>
          <w:tab/>
        </w:r>
        <w:r w:rsidR="002755C5">
          <w:rPr>
            <w:noProof/>
            <w:webHidden/>
          </w:rPr>
          <w:fldChar w:fldCharType="begin"/>
        </w:r>
        <w:r w:rsidR="002755C5">
          <w:rPr>
            <w:noProof/>
            <w:webHidden/>
          </w:rPr>
          <w:instrText xml:space="preserve"> PAGEREF _Toc223354445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46" w:history="1">
        <w:r w:rsidR="002755C5" w:rsidRPr="00302993">
          <w:rPr>
            <w:rStyle w:val="Hipercze"/>
            <w:noProof/>
          </w:rPr>
          <w:t>1. Wstęp</w:t>
        </w:r>
        <w:r w:rsidR="002755C5">
          <w:rPr>
            <w:noProof/>
            <w:webHidden/>
          </w:rPr>
          <w:tab/>
        </w:r>
        <w:r w:rsidR="002755C5">
          <w:rPr>
            <w:noProof/>
            <w:webHidden/>
          </w:rPr>
          <w:fldChar w:fldCharType="begin"/>
        </w:r>
        <w:r w:rsidR="002755C5">
          <w:rPr>
            <w:noProof/>
            <w:webHidden/>
          </w:rPr>
          <w:instrText xml:space="preserve"> PAGEREF _Toc223354446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47" w:history="1">
        <w:r w:rsidR="002755C5" w:rsidRPr="00302993">
          <w:rPr>
            <w:rStyle w:val="Hipercze"/>
            <w:noProof/>
          </w:rPr>
          <w:t>1.1. Przedmiot SST</w:t>
        </w:r>
        <w:r w:rsidR="002755C5">
          <w:rPr>
            <w:noProof/>
            <w:webHidden/>
          </w:rPr>
          <w:tab/>
        </w:r>
        <w:r w:rsidR="002755C5">
          <w:rPr>
            <w:noProof/>
            <w:webHidden/>
          </w:rPr>
          <w:fldChar w:fldCharType="begin"/>
        </w:r>
        <w:r w:rsidR="002755C5">
          <w:rPr>
            <w:noProof/>
            <w:webHidden/>
          </w:rPr>
          <w:instrText xml:space="preserve"> PAGEREF _Toc223354447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48" w:history="1">
        <w:r w:rsidR="002755C5" w:rsidRPr="00302993">
          <w:rPr>
            <w:rStyle w:val="Hipercze"/>
            <w:noProof/>
          </w:rPr>
          <w:t>1.2. Zakres stosowania SST</w:t>
        </w:r>
        <w:r w:rsidR="002755C5">
          <w:rPr>
            <w:noProof/>
            <w:webHidden/>
          </w:rPr>
          <w:tab/>
        </w:r>
        <w:r w:rsidR="002755C5">
          <w:rPr>
            <w:noProof/>
            <w:webHidden/>
          </w:rPr>
          <w:fldChar w:fldCharType="begin"/>
        </w:r>
        <w:r w:rsidR="002755C5">
          <w:rPr>
            <w:noProof/>
            <w:webHidden/>
          </w:rPr>
          <w:instrText xml:space="preserve"> PAGEREF _Toc223354448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49" w:history="1">
        <w:r w:rsidR="002755C5" w:rsidRPr="00302993">
          <w:rPr>
            <w:rStyle w:val="Hipercze"/>
            <w:noProof/>
          </w:rPr>
          <w:t>1.3. Zakres robót objętych SST</w:t>
        </w:r>
        <w:r w:rsidR="002755C5">
          <w:rPr>
            <w:noProof/>
            <w:webHidden/>
          </w:rPr>
          <w:tab/>
        </w:r>
        <w:r w:rsidR="002755C5">
          <w:rPr>
            <w:noProof/>
            <w:webHidden/>
          </w:rPr>
          <w:fldChar w:fldCharType="begin"/>
        </w:r>
        <w:r w:rsidR="002755C5">
          <w:rPr>
            <w:noProof/>
            <w:webHidden/>
          </w:rPr>
          <w:instrText xml:space="preserve"> PAGEREF _Toc223354449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50" w:history="1">
        <w:r w:rsidR="002755C5" w:rsidRPr="00302993">
          <w:rPr>
            <w:rStyle w:val="Hipercze"/>
            <w:noProof/>
          </w:rPr>
          <w:t>1.4. Określenia podstawowe</w:t>
        </w:r>
        <w:r w:rsidR="002755C5">
          <w:rPr>
            <w:noProof/>
            <w:webHidden/>
          </w:rPr>
          <w:tab/>
        </w:r>
        <w:r w:rsidR="002755C5">
          <w:rPr>
            <w:noProof/>
            <w:webHidden/>
          </w:rPr>
          <w:fldChar w:fldCharType="begin"/>
        </w:r>
        <w:r w:rsidR="002755C5">
          <w:rPr>
            <w:noProof/>
            <w:webHidden/>
          </w:rPr>
          <w:instrText xml:space="preserve"> PAGEREF _Toc223354450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51" w:history="1">
        <w:r w:rsidR="002755C5" w:rsidRPr="00302993">
          <w:rPr>
            <w:rStyle w:val="Hipercze"/>
            <w:noProof/>
          </w:rPr>
          <w:t>1.5. Ogólne wymagania dotyczące robót</w:t>
        </w:r>
        <w:r w:rsidR="002755C5">
          <w:rPr>
            <w:noProof/>
            <w:webHidden/>
          </w:rPr>
          <w:tab/>
        </w:r>
        <w:r w:rsidR="002755C5">
          <w:rPr>
            <w:noProof/>
            <w:webHidden/>
          </w:rPr>
          <w:fldChar w:fldCharType="begin"/>
        </w:r>
        <w:r w:rsidR="002755C5">
          <w:rPr>
            <w:noProof/>
            <w:webHidden/>
          </w:rPr>
          <w:instrText xml:space="preserve"> PAGEREF _Toc223354451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52" w:history="1">
        <w:r w:rsidR="002755C5" w:rsidRPr="00302993">
          <w:rPr>
            <w:rStyle w:val="Hipercze"/>
            <w:noProof/>
          </w:rPr>
          <w:t>2. Materiały</w:t>
        </w:r>
        <w:r w:rsidR="002755C5">
          <w:rPr>
            <w:noProof/>
            <w:webHidden/>
          </w:rPr>
          <w:tab/>
        </w:r>
        <w:r w:rsidR="002755C5">
          <w:rPr>
            <w:noProof/>
            <w:webHidden/>
          </w:rPr>
          <w:fldChar w:fldCharType="begin"/>
        </w:r>
        <w:r w:rsidR="002755C5">
          <w:rPr>
            <w:noProof/>
            <w:webHidden/>
          </w:rPr>
          <w:instrText xml:space="preserve"> PAGEREF _Toc223354452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53" w:history="1">
        <w:r w:rsidR="002755C5" w:rsidRPr="00302993">
          <w:rPr>
            <w:rStyle w:val="Hipercze"/>
            <w:noProof/>
          </w:rPr>
          <w:t>2.1. Do wykonania robót wg B.02.01.00 materiały nie występują</w:t>
        </w:r>
        <w:r w:rsidR="002755C5">
          <w:rPr>
            <w:noProof/>
            <w:webHidden/>
          </w:rPr>
          <w:tab/>
        </w:r>
        <w:r w:rsidR="002755C5">
          <w:rPr>
            <w:noProof/>
            <w:webHidden/>
          </w:rPr>
          <w:fldChar w:fldCharType="begin"/>
        </w:r>
        <w:r w:rsidR="002755C5">
          <w:rPr>
            <w:noProof/>
            <w:webHidden/>
          </w:rPr>
          <w:instrText xml:space="preserve"> PAGEREF _Toc223354453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54" w:history="1">
        <w:r w:rsidR="002755C5" w:rsidRPr="00302993">
          <w:rPr>
            <w:rStyle w:val="Hipercze"/>
            <w:noProof/>
          </w:rPr>
          <w:t>2.2. Grunty do wykonania podkładu wg B.02.02.01-02</w:t>
        </w:r>
        <w:r w:rsidR="002755C5">
          <w:rPr>
            <w:noProof/>
            <w:webHidden/>
          </w:rPr>
          <w:tab/>
        </w:r>
        <w:r w:rsidR="002755C5">
          <w:rPr>
            <w:noProof/>
            <w:webHidden/>
          </w:rPr>
          <w:fldChar w:fldCharType="begin"/>
        </w:r>
        <w:r w:rsidR="002755C5">
          <w:rPr>
            <w:noProof/>
            <w:webHidden/>
          </w:rPr>
          <w:instrText xml:space="preserve"> PAGEREF _Toc223354454 \h </w:instrText>
        </w:r>
        <w:r w:rsidR="002755C5">
          <w:rPr>
            <w:noProof/>
            <w:webHidden/>
          </w:rPr>
        </w:r>
        <w:r w:rsidR="002755C5">
          <w:rPr>
            <w:noProof/>
            <w:webHidden/>
          </w:rPr>
          <w:fldChar w:fldCharType="separate"/>
        </w:r>
        <w:r w:rsidR="00CA2DC4">
          <w:rPr>
            <w:noProof/>
            <w:webHidden/>
          </w:rPr>
          <w:t>46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55" w:history="1">
        <w:r w:rsidR="002755C5" w:rsidRPr="00302993">
          <w:rPr>
            <w:rStyle w:val="Hipercze"/>
            <w:noProof/>
          </w:rPr>
          <w:t>2.3. Do wykonania podkładu wg B.02.02.03</w:t>
        </w:r>
        <w:r w:rsidR="002755C5">
          <w:rPr>
            <w:noProof/>
            <w:webHidden/>
          </w:rPr>
          <w:tab/>
        </w:r>
        <w:r w:rsidR="002755C5">
          <w:rPr>
            <w:noProof/>
            <w:webHidden/>
          </w:rPr>
          <w:fldChar w:fldCharType="begin"/>
        </w:r>
        <w:r w:rsidR="002755C5">
          <w:rPr>
            <w:noProof/>
            <w:webHidden/>
          </w:rPr>
          <w:instrText xml:space="preserve"> PAGEREF _Toc223354455 \h </w:instrText>
        </w:r>
        <w:r w:rsidR="002755C5">
          <w:rPr>
            <w:noProof/>
            <w:webHidden/>
          </w:rPr>
        </w:r>
        <w:r w:rsidR="002755C5">
          <w:rPr>
            <w:noProof/>
            <w:webHidden/>
          </w:rPr>
          <w:fldChar w:fldCharType="separate"/>
        </w:r>
        <w:r w:rsidR="00CA2DC4">
          <w:rPr>
            <w:noProof/>
            <w:webHidden/>
          </w:rPr>
          <w:t>47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56" w:history="1">
        <w:r w:rsidR="002755C5" w:rsidRPr="00302993">
          <w:rPr>
            <w:rStyle w:val="Hipercze"/>
            <w:noProof/>
          </w:rPr>
          <w:t>2.4. Do zasypywania wykopów wg B.02.03.01 i B.02.03.02</w:t>
        </w:r>
        <w:r w:rsidR="002755C5">
          <w:rPr>
            <w:noProof/>
            <w:webHidden/>
          </w:rPr>
          <w:tab/>
        </w:r>
        <w:r w:rsidR="002755C5">
          <w:rPr>
            <w:noProof/>
            <w:webHidden/>
          </w:rPr>
          <w:fldChar w:fldCharType="begin"/>
        </w:r>
        <w:r w:rsidR="002755C5">
          <w:rPr>
            <w:noProof/>
            <w:webHidden/>
          </w:rPr>
          <w:instrText xml:space="preserve"> PAGEREF _Toc223354456 \h </w:instrText>
        </w:r>
        <w:r w:rsidR="002755C5">
          <w:rPr>
            <w:noProof/>
            <w:webHidden/>
          </w:rPr>
        </w:r>
        <w:r w:rsidR="002755C5">
          <w:rPr>
            <w:noProof/>
            <w:webHidden/>
          </w:rPr>
          <w:fldChar w:fldCharType="separate"/>
        </w:r>
        <w:r w:rsidR="00CA2DC4">
          <w:rPr>
            <w:noProof/>
            <w:webHidden/>
          </w:rPr>
          <w:t>47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57" w:history="1">
        <w:r w:rsidR="002755C5" w:rsidRPr="00302993">
          <w:rPr>
            <w:rStyle w:val="Hipercze"/>
            <w:noProof/>
          </w:rPr>
          <w:t>3. Sprzęt</w:t>
        </w:r>
        <w:r w:rsidR="002755C5">
          <w:rPr>
            <w:noProof/>
            <w:webHidden/>
          </w:rPr>
          <w:tab/>
        </w:r>
        <w:r w:rsidR="002755C5">
          <w:rPr>
            <w:noProof/>
            <w:webHidden/>
          </w:rPr>
          <w:fldChar w:fldCharType="begin"/>
        </w:r>
        <w:r w:rsidR="002755C5">
          <w:rPr>
            <w:noProof/>
            <w:webHidden/>
          </w:rPr>
          <w:instrText xml:space="preserve"> PAGEREF _Toc223354457 \h </w:instrText>
        </w:r>
        <w:r w:rsidR="002755C5">
          <w:rPr>
            <w:noProof/>
            <w:webHidden/>
          </w:rPr>
        </w:r>
        <w:r w:rsidR="002755C5">
          <w:rPr>
            <w:noProof/>
            <w:webHidden/>
          </w:rPr>
          <w:fldChar w:fldCharType="separate"/>
        </w:r>
        <w:r w:rsidR="00CA2DC4">
          <w:rPr>
            <w:noProof/>
            <w:webHidden/>
          </w:rPr>
          <w:t>47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58" w:history="1">
        <w:r w:rsidR="002755C5" w:rsidRPr="00302993">
          <w:rPr>
            <w:rStyle w:val="Hipercze"/>
            <w:noProof/>
          </w:rPr>
          <w:t>4. Transport</w:t>
        </w:r>
        <w:r w:rsidR="002755C5">
          <w:rPr>
            <w:noProof/>
            <w:webHidden/>
          </w:rPr>
          <w:tab/>
        </w:r>
        <w:r w:rsidR="002755C5">
          <w:rPr>
            <w:noProof/>
            <w:webHidden/>
          </w:rPr>
          <w:fldChar w:fldCharType="begin"/>
        </w:r>
        <w:r w:rsidR="002755C5">
          <w:rPr>
            <w:noProof/>
            <w:webHidden/>
          </w:rPr>
          <w:instrText xml:space="preserve"> PAGEREF _Toc223354458 \h </w:instrText>
        </w:r>
        <w:r w:rsidR="002755C5">
          <w:rPr>
            <w:noProof/>
            <w:webHidden/>
          </w:rPr>
        </w:r>
        <w:r w:rsidR="002755C5">
          <w:rPr>
            <w:noProof/>
            <w:webHidden/>
          </w:rPr>
          <w:fldChar w:fldCharType="separate"/>
        </w:r>
        <w:r w:rsidR="00CA2DC4">
          <w:rPr>
            <w:noProof/>
            <w:webHidden/>
          </w:rPr>
          <w:t>47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59" w:history="1">
        <w:r w:rsidR="002755C5" w:rsidRPr="00302993">
          <w:rPr>
            <w:rStyle w:val="Hipercze"/>
            <w:noProof/>
          </w:rPr>
          <w:t>5. Wykonanie robót</w:t>
        </w:r>
        <w:r w:rsidR="002755C5">
          <w:rPr>
            <w:noProof/>
            <w:webHidden/>
          </w:rPr>
          <w:tab/>
        </w:r>
        <w:r w:rsidR="002755C5">
          <w:rPr>
            <w:noProof/>
            <w:webHidden/>
          </w:rPr>
          <w:fldChar w:fldCharType="begin"/>
        </w:r>
        <w:r w:rsidR="002755C5">
          <w:rPr>
            <w:noProof/>
            <w:webHidden/>
          </w:rPr>
          <w:instrText xml:space="preserve"> PAGEREF _Toc223354459 \h </w:instrText>
        </w:r>
        <w:r w:rsidR="002755C5">
          <w:rPr>
            <w:noProof/>
            <w:webHidden/>
          </w:rPr>
        </w:r>
        <w:r w:rsidR="002755C5">
          <w:rPr>
            <w:noProof/>
            <w:webHidden/>
          </w:rPr>
          <w:fldChar w:fldCharType="separate"/>
        </w:r>
        <w:r w:rsidR="00CA2DC4">
          <w:rPr>
            <w:noProof/>
            <w:webHidden/>
          </w:rPr>
          <w:t>47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60" w:history="1">
        <w:r w:rsidR="002755C5" w:rsidRPr="00302993">
          <w:rPr>
            <w:rStyle w:val="Hipercze"/>
            <w:noProof/>
          </w:rPr>
          <w:t>5.1. Wykopy wg B.02.01.00.</w:t>
        </w:r>
        <w:r w:rsidR="002755C5">
          <w:rPr>
            <w:noProof/>
            <w:webHidden/>
          </w:rPr>
          <w:tab/>
        </w:r>
        <w:r w:rsidR="002755C5">
          <w:rPr>
            <w:noProof/>
            <w:webHidden/>
          </w:rPr>
          <w:fldChar w:fldCharType="begin"/>
        </w:r>
        <w:r w:rsidR="002755C5">
          <w:rPr>
            <w:noProof/>
            <w:webHidden/>
          </w:rPr>
          <w:instrText xml:space="preserve"> PAGEREF _Toc223354460 \h </w:instrText>
        </w:r>
        <w:r w:rsidR="002755C5">
          <w:rPr>
            <w:noProof/>
            <w:webHidden/>
          </w:rPr>
        </w:r>
        <w:r w:rsidR="002755C5">
          <w:rPr>
            <w:noProof/>
            <w:webHidden/>
          </w:rPr>
          <w:fldChar w:fldCharType="separate"/>
        </w:r>
        <w:r w:rsidR="00CA2DC4">
          <w:rPr>
            <w:noProof/>
            <w:webHidden/>
          </w:rPr>
          <w:t>47</w:t>
        </w:r>
        <w:r w:rsidR="002755C5">
          <w:rPr>
            <w:noProof/>
            <w:webHidden/>
          </w:rPr>
          <w:fldChar w:fldCharType="end"/>
        </w:r>
      </w:hyperlink>
    </w:p>
    <w:p w:rsidR="002755C5" w:rsidRDefault="00C60DDB">
      <w:pPr>
        <w:pStyle w:val="Spistreci4"/>
        <w:tabs>
          <w:tab w:val="right" w:leader="dot" w:pos="9062"/>
        </w:tabs>
        <w:rPr>
          <w:noProof/>
        </w:rPr>
      </w:pPr>
      <w:hyperlink w:anchor="_Toc223354461" w:history="1">
        <w:r w:rsidR="002755C5" w:rsidRPr="00302993">
          <w:rPr>
            <w:rStyle w:val="Hipercze"/>
            <w:noProof/>
          </w:rPr>
          <w:t>5.1.1. Sprawdzenie zgodności warunków terenowych z projektowymi</w:t>
        </w:r>
        <w:r w:rsidR="002755C5">
          <w:rPr>
            <w:noProof/>
            <w:webHidden/>
          </w:rPr>
          <w:tab/>
        </w:r>
        <w:r w:rsidR="002755C5">
          <w:rPr>
            <w:noProof/>
            <w:webHidden/>
          </w:rPr>
          <w:fldChar w:fldCharType="begin"/>
        </w:r>
        <w:r w:rsidR="002755C5">
          <w:rPr>
            <w:noProof/>
            <w:webHidden/>
          </w:rPr>
          <w:instrText xml:space="preserve"> PAGEREF _Toc223354461 \h </w:instrText>
        </w:r>
        <w:r w:rsidR="002755C5">
          <w:rPr>
            <w:noProof/>
            <w:webHidden/>
          </w:rPr>
        </w:r>
        <w:r w:rsidR="002755C5">
          <w:rPr>
            <w:noProof/>
            <w:webHidden/>
          </w:rPr>
          <w:fldChar w:fldCharType="separate"/>
        </w:r>
        <w:r w:rsidR="00CA2DC4">
          <w:rPr>
            <w:noProof/>
            <w:webHidden/>
          </w:rPr>
          <w:t>47</w:t>
        </w:r>
        <w:r w:rsidR="002755C5">
          <w:rPr>
            <w:noProof/>
            <w:webHidden/>
          </w:rPr>
          <w:fldChar w:fldCharType="end"/>
        </w:r>
      </w:hyperlink>
    </w:p>
    <w:p w:rsidR="002755C5" w:rsidRDefault="00C60DDB">
      <w:pPr>
        <w:pStyle w:val="Spistreci4"/>
        <w:tabs>
          <w:tab w:val="right" w:leader="dot" w:pos="9062"/>
        </w:tabs>
        <w:rPr>
          <w:noProof/>
        </w:rPr>
      </w:pPr>
      <w:hyperlink w:anchor="_Toc223354462" w:history="1">
        <w:r w:rsidR="002755C5" w:rsidRPr="00302993">
          <w:rPr>
            <w:rStyle w:val="Hipercze"/>
            <w:noProof/>
          </w:rPr>
          <w:t>5.1.2. Zabezpieczenie skarp wykopów</w:t>
        </w:r>
        <w:r w:rsidR="002755C5">
          <w:rPr>
            <w:noProof/>
            <w:webHidden/>
          </w:rPr>
          <w:tab/>
        </w:r>
        <w:r w:rsidR="002755C5">
          <w:rPr>
            <w:noProof/>
            <w:webHidden/>
          </w:rPr>
          <w:fldChar w:fldCharType="begin"/>
        </w:r>
        <w:r w:rsidR="002755C5">
          <w:rPr>
            <w:noProof/>
            <w:webHidden/>
          </w:rPr>
          <w:instrText xml:space="preserve"> PAGEREF _Toc223354462 \h </w:instrText>
        </w:r>
        <w:r w:rsidR="002755C5">
          <w:rPr>
            <w:noProof/>
            <w:webHidden/>
          </w:rPr>
        </w:r>
        <w:r w:rsidR="002755C5">
          <w:rPr>
            <w:noProof/>
            <w:webHidden/>
          </w:rPr>
          <w:fldChar w:fldCharType="separate"/>
        </w:r>
        <w:r w:rsidR="00CA2DC4">
          <w:rPr>
            <w:noProof/>
            <w:webHidden/>
          </w:rPr>
          <w:t>47</w:t>
        </w:r>
        <w:r w:rsidR="002755C5">
          <w:rPr>
            <w:noProof/>
            <w:webHidden/>
          </w:rPr>
          <w:fldChar w:fldCharType="end"/>
        </w:r>
      </w:hyperlink>
    </w:p>
    <w:p w:rsidR="002755C5" w:rsidRDefault="00C60DDB">
      <w:pPr>
        <w:pStyle w:val="Spistreci4"/>
        <w:tabs>
          <w:tab w:val="right" w:leader="dot" w:pos="9062"/>
        </w:tabs>
        <w:rPr>
          <w:noProof/>
        </w:rPr>
      </w:pPr>
      <w:hyperlink w:anchor="_Toc223354463" w:history="1">
        <w:r w:rsidR="002755C5" w:rsidRPr="00302993">
          <w:rPr>
            <w:rStyle w:val="Hipercze"/>
            <w:noProof/>
          </w:rPr>
          <w:t>5.1.3. Tolerancje wykonywania wykopów</w:t>
        </w:r>
        <w:r w:rsidR="002755C5">
          <w:rPr>
            <w:noProof/>
            <w:webHidden/>
          </w:rPr>
          <w:tab/>
        </w:r>
        <w:r w:rsidR="002755C5">
          <w:rPr>
            <w:noProof/>
            <w:webHidden/>
          </w:rPr>
          <w:fldChar w:fldCharType="begin"/>
        </w:r>
        <w:r w:rsidR="002755C5">
          <w:rPr>
            <w:noProof/>
            <w:webHidden/>
          </w:rPr>
          <w:instrText xml:space="preserve"> PAGEREF _Toc223354463 \h </w:instrText>
        </w:r>
        <w:r w:rsidR="002755C5">
          <w:rPr>
            <w:noProof/>
            <w:webHidden/>
          </w:rPr>
        </w:r>
        <w:r w:rsidR="002755C5">
          <w:rPr>
            <w:noProof/>
            <w:webHidden/>
          </w:rPr>
          <w:fldChar w:fldCharType="separate"/>
        </w:r>
        <w:r w:rsidR="00CA2DC4">
          <w:rPr>
            <w:noProof/>
            <w:webHidden/>
          </w:rPr>
          <w:t>48</w:t>
        </w:r>
        <w:r w:rsidR="002755C5">
          <w:rPr>
            <w:noProof/>
            <w:webHidden/>
          </w:rPr>
          <w:fldChar w:fldCharType="end"/>
        </w:r>
      </w:hyperlink>
    </w:p>
    <w:p w:rsidR="002755C5" w:rsidRDefault="00C60DDB">
      <w:pPr>
        <w:pStyle w:val="Spistreci4"/>
        <w:tabs>
          <w:tab w:val="right" w:leader="dot" w:pos="9062"/>
        </w:tabs>
        <w:rPr>
          <w:noProof/>
        </w:rPr>
      </w:pPr>
      <w:hyperlink w:anchor="_Toc223354464" w:history="1">
        <w:r w:rsidR="002755C5" w:rsidRPr="00302993">
          <w:rPr>
            <w:rStyle w:val="Hipercze"/>
            <w:noProof/>
          </w:rPr>
          <w:t>5.1.4. Postępowanie w wypadku przegłębienia wykopów</w:t>
        </w:r>
        <w:r w:rsidR="002755C5">
          <w:rPr>
            <w:noProof/>
            <w:webHidden/>
          </w:rPr>
          <w:tab/>
        </w:r>
        <w:r w:rsidR="002755C5">
          <w:rPr>
            <w:noProof/>
            <w:webHidden/>
          </w:rPr>
          <w:fldChar w:fldCharType="begin"/>
        </w:r>
        <w:r w:rsidR="002755C5">
          <w:rPr>
            <w:noProof/>
            <w:webHidden/>
          </w:rPr>
          <w:instrText xml:space="preserve"> PAGEREF _Toc223354464 \h </w:instrText>
        </w:r>
        <w:r w:rsidR="002755C5">
          <w:rPr>
            <w:noProof/>
            <w:webHidden/>
          </w:rPr>
        </w:r>
        <w:r w:rsidR="002755C5">
          <w:rPr>
            <w:noProof/>
            <w:webHidden/>
          </w:rPr>
          <w:fldChar w:fldCharType="separate"/>
        </w:r>
        <w:r w:rsidR="00CA2DC4">
          <w:rPr>
            <w:noProof/>
            <w:webHidden/>
          </w:rPr>
          <w:t>48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65" w:history="1">
        <w:r w:rsidR="002755C5" w:rsidRPr="00302993">
          <w:rPr>
            <w:rStyle w:val="Hipercze"/>
            <w:noProof/>
          </w:rPr>
          <w:t>5.2. Warstwy filtracyjne, podsypki i nasypy – B.02.02.00</w:t>
        </w:r>
        <w:r w:rsidR="002755C5">
          <w:rPr>
            <w:noProof/>
            <w:webHidden/>
          </w:rPr>
          <w:tab/>
        </w:r>
        <w:r w:rsidR="002755C5">
          <w:rPr>
            <w:noProof/>
            <w:webHidden/>
          </w:rPr>
          <w:fldChar w:fldCharType="begin"/>
        </w:r>
        <w:r w:rsidR="002755C5">
          <w:rPr>
            <w:noProof/>
            <w:webHidden/>
          </w:rPr>
          <w:instrText xml:space="preserve"> PAGEREF _Toc223354465 \h </w:instrText>
        </w:r>
        <w:r w:rsidR="002755C5">
          <w:rPr>
            <w:noProof/>
            <w:webHidden/>
          </w:rPr>
        </w:r>
        <w:r w:rsidR="002755C5">
          <w:rPr>
            <w:noProof/>
            <w:webHidden/>
          </w:rPr>
          <w:fldChar w:fldCharType="separate"/>
        </w:r>
        <w:r w:rsidR="00CA2DC4">
          <w:rPr>
            <w:noProof/>
            <w:webHidden/>
          </w:rPr>
          <w:t>48</w:t>
        </w:r>
        <w:r w:rsidR="002755C5">
          <w:rPr>
            <w:noProof/>
            <w:webHidden/>
          </w:rPr>
          <w:fldChar w:fldCharType="end"/>
        </w:r>
      </w:hyperlink>
    </w:p>
    <w:p w:rsidR="002755C5" w:rsidRDefault="00C60DDB">
      <w:pPr>
        <w:pStyle w:val="Spistreci4"/>
        <w:tabs>
          <w:tab w:val="right" w:leader="dot" w:pos="9062"/>
        </w:tabs>
        <w:rPr>
          <w:noProof/>
        </w:rPr>
      </w:pPr>
      <w:hyperlink w:anchor="_Toc223354466" w:history="1">
        <w:r w:rsidR="002755C5" w:rsidRPr="00302993">
          <w:rPr>
            <w:rStyle w:val="Hipercze"/>
            <w:noProof/>
          </w:rPr>
          <w:t>5.2.1. Wykonawca może przystąpić do układania podsypek i warstw filtracyjnych po uzyskaniu zezwolenia Inżyniera, potwierdzonego wpisem do dziennika budowy.</w:t>
        </w:r>
        <w:r w:rsidR="002755C5">
          <w:rPr>
            <w:noProof/>
            <w:webHidden/>
          </w:rPr>
          <w:tab/>
        </w:r>
        <w:r w:rsidR="002755C5">
          <w:rPr>
            <w:noProof/>
            <w:webHidden/>
          </w:rPr>
          <w:fldChar w:fldCharType="begin"/>
        </w:r>
        <w:r w:rsidR="002755C5">
          <w:rPr>
            <w:noProof/>
            <w:webHidden/>
          </w:rPr>
          <w:instrText xml:space="preserve"> PAGEREF _Toc223354466 \h </w:instrText>
        </w:r>
        <w:r w:rsidR="002755C5">
          <w:rPr>
            <w:noProof/>
            <w:webHidden/>
          </w:rPr>
        </w:r>
        <w:r w:rsidR="002755C5">
          <w:rPr>
            <w:noProof/>
            <w:webHidden/>
          </w:rPr>
          <w:fldChar w:fldCharType="separate"/>
        </w:r>
        <w:r w:rsidR="00CA2DC4">
          <w:rPr>
            <w:noProof/>
            <w:webHidden/>
          </w:rPr>
          <w:t>48</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67" w:history="1">
        <w:r w:rsidR="002755C5" w:rsidRPr="00302993">
          <w:rPr>
            <w:rStyle w:val="Hipercze"/>
            <w:noProof/>
          </w:rPr>
          <w:t>6. Kontrola jakości robót</w:t>
        </w:r>
        <w:r w:rsidR="002755C5">
          <w:rPr>
            <w:noProof/>
            <w:webHidden/>
          </w:rPr>
          <w:tab/>
        </w:r>
        <w:r w:rsidR="002755C5">
          <w:rPr>
            <w:noProof/>
            <w:webHidden/>
          </w:rPr>
          <w:fldChar w:fldCharType="begin"/>
        </w:r>
        <w:r w:rsidR="002755C5">
          <w:rPr>
            <w:noProof/>
            <w:webHidden/>
          </w:rPr>
          <w:instrText xml:space="preserve"> PAGEREF _Toc223354467 \h </w:instrText>
        </w:r>
        <w:r w:rsidR="002755C5">
          <w:rPr>
            <w:noProof/>
            <w:webHidden/>
          </w:rPr>
        </w:r>
        <w:r w:rsidR="002755C5">
          <w:rPr>
            <w:noProof/>
            <w:webHidden/>
          </w:rPr>
          <w:fldChar w:fldCharType="separate"/>
        </w:r>
        <w:r w:rsidR="00CA2DC4">
          <w:rPr>
            <w:noProof/>
            <w:webHidden/>
          </w:rPr>
          <w:t>48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68" w:history="1">
        <w:r w:rsidR="002755C5" w:rsidRPr="00302993">
          <w:rPr>
            <w:rStyle w:val="Hipercze"/>
            <w:noProof/>
          </w:rPr>
          <w:t>6.1. Wykopy wg B.02.01.00</w:t>
        </w:r>
        <w:r w:rsidR="002755C5">
          <w:rPr>
            <w:noProof/>
            <w:webHidden/>
          </w:rPr>
          <w:tab/>
        </w:r>
        <w:r w:rsidR="002755C5">
          <w:rPr>
            <w:noProof/>
            <w:webHidden/>
          </w:rPr>
          <w:fldChar w:fldCharType="begin"/>
        </w:r>
        <w:r w:rsidR="002755C5">
          <w:rPr>
            <w:noProof/>
            <w:webHidden/>
          </w:rPr>
          <w:instrText xml:space="preserve"> PAGEREF _Toc223354468 \h </w:instrText>
        </w:r>
        <w:r w:rsidR="002755C5">
          <w:rPr>
            <w:noProof/>
            <w:webHidden/>
          </w:rPr>
        </w:r>
        <w:r w:rsidR="002755C5">
          <w:rPr>
            <w:noProof/>
            <w:webHidden/>
          </w:rPr>
          <w:fldChar w:fldCharType="separate"/>
        </w:r>
        <w:r w:rsidR="00CA2DC4">
          <w:rPr>
            <w:noProof/>
            <w:webHidden/>
          </w:rPr>
          <w:t>48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69" w:history="1">
        <w:r w:rsidR="002755C5" w:rsidRPr="00302993">
          <w:rPr>
            <w:rStyle w:val="Hipercze"/>
            <w:noProof/>
          </w:rPr>
          <w:t>6.2. Wykonanie podkładów i nasypów wg B.02.02.00</w:t>
        </w:r>
        <w:r w:rsidR="002755C5">
          <w:rPr>
            <w:noProof/>
            <w:webHidden/>
          </w:rPr>
          <w:tab/>
        </w:r>
        <w:r w:rsidR="002755C5">
          <w:rPr>
            <w:noProof/>
            <w:webHidden/>
          </w:rPr>
          <w:fldChar w:fldCharType="begin"/>
        </w:r>
        <w:r w:rsidR="002755C5">
          <w:rPr>
            <w:noProof/>
            <w:webHidden/>
          </w:rPr>
          <w:instrText xml:space="preserve"> PAGEREF _Toc223354469 \h </w:instrText>
        </w:r>
        <w:r w:rsidR="002755C5">
          <w:rPr>
            <w:noProof/>
            <w:webHidden/>
          </w:rPr>
        </w:r>
        <w:r w:rsidR="002755C5">
          <w:rPr>
            <w:noProof/>
            <w:webHidden/>
          </w:rPr>
          <w:fldChar w:fldCharType="separate"/>
        </w:r>
        <w:r w:rsidR="00CA2DC4">
          <w:rPr>
            <w:noProof/>
            <w:webHidden/>
          </w:rPr>
          <w:t>48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70" w:history="1">
        <w:r w:rsidR="002755C5" w:rsidRPr="00302993">
          <w:rPr>
            <w:rStyle w:val="Hipercze"/>
            <w:noProof/>
          </w:rPr>
          <w:t>6.3. Zasypki wg B.02.03.00</w:t>
        </w:r>
        <w:r w:rsidR="002755C5">
          <w:rPr>
            <w:noProof/>
            <w:webHidden/>
          </w:rPr>
          <w:tab/>
        </w:r>
        <w:r w:rsidR="002755C5">
          <w:rPr>
            <w:noProof/>
            <w:webHidden/>
          </w:rPr>
          <w:fldChar w:fldCharType="begin"/>
        </w:r>
        <w:r w:rsidR="002755C5">
          <w:rPr>
            <w:noProof/>
            <w:webHidden/>
          </w:rPr>
          <w:instrText xml:space="preserve"> PAGEREF _Toc223354470 \h </w:instrText>
        </w:r>
        <w:r w:rsidR="002755C5">
          <w:rPr>
            <w:noProof/>
            <w:webHidden/>
          </w:rPr>
        </w:r>
        <w:r w:rsidR="002755C5">
          <w:rPr>
            <w:noProof/>
            <w:webHidden/>
          </w:rPr>
          <w:fldChar w:fldCharType="separate"/>
        </w:r>
        <w:r w:rsidR="00CA2DC4">
          <w:rPr>
            <w:noProof/>
            <w:webHidden/>
          </w:rPr>
          <w:t>49</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71" w:history="1">
        <w:r w:rsidR="002755C5" w:rsidRPr="00302993">
          <w:rPr>
            <w:rStyle w:val="Hipercze"/>
            <w:noProof/>
          </w:rPr>
          <w:t>7. Obmiar robót</w:t>
        </w:r>
        <w:r w:rsidR="002755C5">
          <w:rPr>
            <w:noProof/>
            <w:webHidden/>
          </w:rPr>
          <w:tab/>
        </w:r>
        <w:r w:rsidR="002755C5">
          <w:rPr>
            <w:noProof/>
            <w:webHidden/>
          </w:rPr>
          <w:fldChar w:fldCharType="begin"/>
        </w:r>
        <w:r w:rsidR="002755C5">
          <w:rPr>
            <w:noProof/>
            <w:webHidden/>
          </w:rPr>
          <w:instrText xml:space="preserve"> PAGEREF _Toc223354471 \h </w:instrText>
        </w:r>
        <w:r w:rsidR="002755C5">
          <w:rPr>
            <w:noProof/>
            <w:webHidden/>
          </w:rPr>
        </w:r>
        <w:r w:rsidR="002755C5">
          <w:rPr>
            <w:noProof/>
            <w:webHidden/>
          </w:rPr>
          <w:fldChar w:fldCharType="separate"/>
        </w:r>
        <w:r w:rsidR="00CA2DC4">
          <w:rPr>
            <w:noProof/>
            <w:webHidden/>
          </w:rPr>
          <w:t>49</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72" w:history="1">
        <w:r w:rsidR="002755C5" w:rsidRPr="00302993">
          <w:rPr>
            <w:rStyle w:val="Hipercze"/>
            <w:noProof/>
          </w:rPr>
          <w:t>8. Odbiór robót</w:t>
        </w:r>
        <w:r w:rsidR="002755C5">
          <w:rPr>
            <w:noProof/>
            <w:webHidden/>
          </w:rPr>
          <w:tab/>
        </w:r>
        <w:r w:rsidR="002755C5">
          <w:rPr>
            <w:noProof/>
            <w:webHidden/>
          </w:rPr>
          <w:fldChar w:fldCharType="begin"/>
        </w:r>
        <w:r w:rsidR="002755C5">
          <w:rPr>
            <w:noProof/>
            <w:webHidden/>
          </w:rPr>
          <w:instrText xml:space="preserve"> PAGEREF _Toc223354472 \h </w:instrText>
        </w:r>
        <w:r w:rsidR="002755C5">
          <w:rPr>
            <w:noProof/>
            <w:webHidden/>
          </w:rPr>
        </w:r>
        <w:r w:rsidR="002755C5">
          <w:rPr>
            <w:noProof/>
            <w:webHidden/>
          </w:rPr>
          <w:fldChar w:fldCharType="separate"/>
        </w:r>
        <w:r w:rsidR="00CA2DC4">
          <w:rPr>
            <w:noProof/>
            <w:webHidden/>
          </w:rPr>
          <w:t>49</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73" w:history="1">
        <w:r w:rsidR="002755C5" w:rsidRPr="00302993">
          <w:rPr>
            <w:rStyle w:val="Hipercze"/>
            <w:noProof/>
          </w:rPr>
          <w:t>9. Podstawa płatności</w:t>
        </w:r>
        <w:r w:rsidR="002755C5">
          <w:rPr>
            <w:noProof/>
            <w:webHidden/>
          </w:rPr>
          <w:tab/>
        </w:r>
        <w:r w:rsidR="002755C5">
          <w:rPr>
            <w:noProof/>
            <w:webHidden/>
          </w:rPr>
          <w:fldChar w:fldCharType="begin"/>
        </w:r>
        <w:r w:rsidR="002755C5">
          <w:rPr>
            <w:noProof/>
            <w:webHidden/>
          </w:rPr>
          <w:instrText xml:space="preserve"> PAGEREF _Toc223354473 \h </w:instrText>
        </w:r>
        <w:r w:rsidR="002755C5">
          <w:rPr>
            <w:noProof/>
            <w:webHidden/>
          </w:rPr>
        </w:r>
        <w:r w:rsidR="002755C5">
          <w:rPr>
            <w:noProof/>
            <w:webHidden/>
          </w:rPr>
          <w:fldChar w:fldCharType="separate"/>
        </w:r>
        <w:r w:rsidR="00CA2DC4">
          <w:rPr>
            <w:noProof/>
            <w:webHidden/>
          </w:rPr>
          <w:t>49</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74" w:history="1">
        <w:r w:rsidR="002755C5" w:rsidRPr="00302993">
          <w:rPr>
            <w:rStyle w:val="Hipercze"/>
            <w:noProof/>
          </w:rPr>
          <w:t>10.  Przepisy związane</w:t>
        </w:r>
        <w:r w:rsidR="002755C5">
          <w:rPr>
            <w:noProof/>
            <w:webHidden/>
          </w:rPr>
          <w:tab/>
        </w:r>
        <w:r w:rsidR="002755C5">
          <w:rPr>
            <w:noProof/>
            <w:webHidden/>
          </w:rPr>
          <w:fldChar w:fldCharType="begin"/>
        </w:r>
        <w:r w:rsidR="002755C5">
          <w:rPr>
            <w:noProof/>
            <w:webHidden/>
          </w:rPr>
          <w:instrText xml:space="preserve"> PAGEREF _Toc223354474 \h </w:instrText>
        </w:r>
        <w:r w:rsidR="002755C5">
          <w:rPr>
            <w:noProof/>
            <w:webHidden/>
          </w:rPr>
        </w:r>
        <w:r w:rsidR="002755C5">
          <w:rPr>
            <w:noProof/>
            <w:webHidden/>
          </w:rPr>
          <w:fldChar w:fldCharType="separate"/>
        </w:r>
        <w:r w:rsidR="00CA2DC4">
          <w:rPr>
            <w:noProof/>
            <w:webHidden/>
          </w:rPr>
          <w:t>50</w:t>
        </w:r>
        <w:r w:rsidR="002755C5">
          <w:rPr>
            <w:noProof/>
            <w:webHidden/>
          </w:rPr>
          <w:fldChar w:fldCharType="end"/>
        </w:r>
      </w:hyperlink>
    </w:p>
    <w:p w:rsidR="002755C5" w:rsidRDefault="00C60DDB">
      <w:pPr>
        <w:pStyle w:val="Spistreci1"/>
        <w:tabs>
          <w:tab w:val="right" w:leader="dot" w:pos="9062"/>
        </w:tabs>
        <w:rPr>
          <w:rFonts w:asciiTheme="minorHAnsi" w:eastAsiaTheme="minorEastAsia" w:hAnsiTheme="minorHAnsi" w:cstheme="minorBidi"/>
          <w:noProof/>
          <w:lang w:eastAsia="pl-PL"/>
        </w:rPr>
      </w:pPr>
      <w:hyperlink w:anchor="_Toc223354475" w:history="1">
        <w:r w:rsidR="002755C5" w:rsidRPr="00302993">
          <w:rPr>
            <w:rStyle w:val="Hipercze"/>
            <w:noProof/>
          </w:rPr>
          <w:t>B.04.00.00 BETON</w:t>
        </w:r>
        <w:r w:rsidR="002755C5">
          <w:rPr>
            <w:noProof/>
            <w:webHidden/>
          </w:rPr>
          <w:tab/>
        </w:r>
        <w:r w:rsidR="002755C5">
          <w:rPr>
            <w:noProof/>
            <w:webHidden/>
          </w:rPr>
          <w:fldChar w:fldCharType="begin"/>
        </w:r>
        <w:r w:rsidR="002755C5">
          <w:rPr>
            <w:noProof/>
            <w:webHidden/>
          </w:rPr>
          <w:instrText xml:space="preserve"> PAGEREF _Toc223354475 \h </w:instrText>
        </w:r>
        <w:r w:rsidR="002755C5">
          <w:rPr>
            <w:noProof/>
            <w:webHidden/>
          </w:rPr>
        </w:r>
        <w:r w:rsidR="002755C5">
          <w:rPr>
            <w:noProof/>
            <w:webHidden/>
          </w:rPr>
          <w:fldChar w:fldCharType="separate"/>
        </w:r>
        <w:r w:rsidR="00CA2DC4">
          <w:rPr>
            <w:noProof/>
            <w:webHidden/>
          </w:rPr>
          <w:t>51</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76" w:history="1">
        <w:r w:rsidR="002755C5" w:rsidRPr="00302993">
          <w:rPr>
            <w:rStyle w:val="Hipercze"/>
            <w:noProof/>
          </w:rPr>
          <w:t>1. Wstęp</w:t>
        </w:r>
        <w:r w:rsidR="002755C5">
          <w:rPr>
            <w:noProof/>
            <w:webHidden/>
          </w:rPr>
          <w:tab/>
        </w:r>
        <w:r w:rsidR="002755C5">
          <w:rPr>
            <w:noProof/>
            <w:webHidden/>
          </w:rPr>
          <w:fldChar w:fldCharType="begin"/>
        </w:r>
        <w:r w:rsidR="002755C5">
          <w:rPr>
            <w:noProof/>
            <w:webHidden/>
          </w:rPr>
          <w:instrText xml:space="preserve"> PAGEREF _Toc223354476 \h </w:instrText>
        </w:r>
        <w:r w:rsidR="002755C5">
          <w:rPr>
            <w:noProof/>
            <w:webHidden/>
          </w:rPr>
        </w:r>
        <w:r w:rsidR="002755C5">
          <w:rPr>
            <w:noProof/>
            <w:webHidden/>
          </w:rPr>
          <w:fldChar w:fldCharType="separate"/>
        </w:r>
        <w:r w:rsidR="00CA2DC4">
          <w:rPr>
            <w:noProof/>
            <w:webHidden/>
          </w:rPr>
          <w:t>51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77" w:history="1">
        <w:r w:rsidR="002755C5" w:rsidRPr="00302993">
          <w:rPr>
            <w:rStyle w:val="Hipercze"/>
            <w:noProof/>
          </w:rPr>
          <w:t>1.1. Przedmiot SST</w:t>
        </w:r>
        <w:r w:rsidR="002755C5">
          <w:rPr>
            <w:noProof/>
            <w:webHidden/>
          </w:rPr>
          <w:tab/>
        </w:r>
        <w:r w:rsidR="002755C5">
          <w:rPr>
            <w:noProof/>
            <w:webHidden/>
          </w:rPr>
          <w:fldChar w:fldCharType="begin"/>
        </w:r>
        <w:r w:rsidR="002755C5">
          <w:rPr>
            <w:noProof/>
            <w:webHidden/>
          </w:rPr>
          <w:instrText xml:space="preserve"> PAGEREF _Toc223354477 \h </w:instrText>
        </w:r>
        <w:r w:rsidR="002755C5">
          <w:rPr>
            <w:noProof/>
            <w:webHidden/>
          </w:rPr>
        </w:r>
        <w:r w:rsidR="002755C5">
          <w:rPr>
            <w:noProof/>
            <w:webHidden/>
          </w:rPr>
          <w:fldChar w:fldCharType="separate"/>
        </w:r>
        <w:r w:rsidR="00CA2DC4">
          <w:rPr>
            <w:noProof/>
            <w:webHidden/>
          </w:rPr>
          <w:t>51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78" w:history="1">
        <w:r w:rsidR="002755C5" w:rsidRPr="00302993">
          <w:rPr>
            <w:rStyle w:val="Hipercze"/>
            <w:noProof/>
          </w:rPr>
          <w:t>1.2. Zakres stosowania SST</w:t>
        </w:r>
        <w:r w:rsidR="002755C5">
          <w:rPr>
            <w:noProof/>
            <w:webHidden/>
          </w:rPr>
          <w:tab/>
        </w:r>
        <w:r w:rsidR="002755C5">
          <w:rPr>
            <w:noProof/>
            <w:webHidden/>
          </w:rPr>
          <w:fldChar w:fldCharType="begin"/>
        </w:r>
        <w:r w:rsidR="002755C5">
          <w:rPr>
            <w:noProof/>
            <w:webHidden/>
          </w:rPr>
          <w:instrText xml:space="preserve"> PAGEREF _Toc223354478 \h </w:instrText>
        </w:r>
        <w:r w:rsidR="002755C5">
          <w:rPr>
            <w:noProof/>
            <w:webHidden/>
          </w:rPr>
        </w:r>
        <w:r w:rsidR="002755C5">
          <w:rPr>
            <w:noProof/>
            <w:webHidden/>
          </w:rPr>
          <w:fldChar w:fldCharType="separate"/>
        </w:r>
        <w:r w:rsidR="00CA2DC4">
          <w:rPr>
            <w:noProof/>
            <w:webHidden/>
          </w:rPr>
          <w:t>51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79" w:history="1">
        <w:r w:rsidR="002755C5" w:rsidRPr="00302993">
          <w:rPr>
            <w:rStyle w:val="Hipercze"/>
            <w:noProof/>
          </w:rPr>
          <w:t>1.3. Zakres robót objętych SST</w:t>
        </w:r>
        <w:r w:rsidR="002755C5">
          <w:rPr>
            <w:noProof/>
            <w:webHidden/>
          </w:rPr>
          <w:tab/>
        </w:r>
        <w:r w:rsidR="002755C5">
          <w:rPr>
            <w:noProof/>
            <w:webHidden/>
          </w:rPr>
          <w:fldChar w:fldCharType="begin"/>
        </w:r>
        <w:r w:rsidR="002755C5">
          <w:rPr>
            <w:noProof/>
            <w:webHidden/>
          </w:rPr>
          <w:instrText xml:space="preserve"> PAGEREF _Toc223354479 \h </w:instrText>
        </w:r>
        <w:r w:rsidR="002755C5">
          <w:rPr>
            <w:noProof/>
            <w:webHidden/>
          </w:rPr>
        </w:r>
        <w:r w:rsidR="002755C5">
          <w:rPr>
            <w:noProof/>
            <w:webHidden/>
          </w:rPr>
          <w:fldChar w:fldCharType="separate"/>
        </w:r>
        <w:r w:rsidR="00CA2DC4">
          <w:rPr>
            <w:noProof/>
            <w:webHidden/>
          </w:rPr>
          <w:t>51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80" w:history="1">
        <w:r w:rsidR="002755C5" w:rsidRPr="00302993">
          <w:rPr>
            <w:rStyle w:val="Hipercze"/>
            <w:noProof/>
          </w:rPr>
          <w:t>1.4. Określenia podstawowe</w:t>
        </w:r>
        <w:r w:rsidR="002755C5">
          <w:rPr>
            <w:noProof/>
            <w:webHidden/>
          </w:rPr>
          <w:tab/>
        </w:r>
        <w:r w:rsidR="002755C5">
          <w:rPr>
            <w:noProof/>
            <w:webHidden/>
          </w:rPr>
          <w:fldChar w:fldCharType="begin"/>
        </w:r>
        <w:r w:rsidR="002755C5">
          <w:rPr>
            <w:noProof/>
            <w:webHidden/>
          </w:rPr>
          <w:instrText xml:space="preserve"> PAGEREF _Toc223354480 \h </w:instrText>
        </w:r>
        <w:r w:rsidR="002755C5">
          <w:rPr>
            <w:noProof/>
            <w:webHidden/>
          </w:rPr>
        </w:r>
        <w:r w:rsidR="002755C5">
          <w:rPr>
            <w:noProof/>
            <w:webHidden/>
          </w:rPr>
          <w:fldChar w:fldCharType="separate"/>
        </w:r>
        <w:r w:rsidR="00CA2DC4">
          <w:rPr>
            <w:noProof/>
            <w:webHidden/>
          </w:rPr>
          <w:t>51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81" w:history="1">
        <w:r w:rsidR="002755C5" w:rsidRPr="00302993">
          <w:rPr>
            <w:rStyle w:val="Hipercze"/>
            <w:noProof/>
          </w:rPr>
          <w:t>1.5. Ogólne wymagania dotyczące robót</w:t>
        </w:r>
        <w:r w:rsidR="002755C5">
          <w:rPr>
            <w:noProof/>
            <w:webHidden/>
          </w:rPr>
          <w:tab/>
        </w:r>
        <w:r w:rsidR="002755C5">
          <w:rPr>
            <w:noProof/>
            <w:webHidden/>
          </w:rPr>
          <w:fldChar w:fldCharType="begin"/>
        </w:r>
        <w:r w:rsidR="002755C5">
          <w:rPr>
            <w:noProof/>
            <w:webHidden/>
          </w:rPr>
          <w:instrText xml:space="preserve"> PAGEREF _Toc223354481 \h </w:instrText>
        </w:r>
        <w:r w:rsidR="002755C5">
          <w:rPr>
            <w:noProof/>
            <w:webHidden/>
          </w:rPr>
        </w:r>
        <w:r w:rsidR="002755C5">
          <w:rPr>
            <w:noProof/>
            <w:webHidden/>
          </w:rPr>
          <w:fldChar w:fldCharType="separate"/>
        </w:r>
        <w:r w:rsidR="00CA2DC4">
          <w:rPr>
            <w:noProof/>
            <w:webHidden/>
          </w:rPr>
          <w:t>51</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82" w:history="1">
        <w:r w:rsidR="002755C5" w:rsidRPr="00302993">
          <w:rPr>
            <w:rStyle w:val="Hipercze"/>
            <w:noProof/>
          </w:rPr>
          <w:t>2. Materiały</w:t>
        </w:r>
        <w:r w:rsidR="002755C5">
          <w:rPr>
            <w:noProof/>
            <w:webHidden/>
          </w:rPr>
          <w:tab/>
        </w:r>
        <w:r w:rsidR="002755C5">
          <w:rPr>
            <w:noProof/>
            <w:webHidden/>
          </w:rPr>
          <w:fldChar w:fldCharType="begin"/>
        </w:r>
        <w:r w:rsidR="002755C5">
          <w:rPr>
            <w:noProof/>
            <w:webHidden/>
          </w:rPr>
          <w:instrText xml:space="preserve"> PAGEREF _Toc223354482 \h </w:instrText>
        </w:r>
        <w:r w:rsidR="002755C5">
          <w:rPr>
            <w:noProof/>
            <w:webHidden/>
          </w:rPr>
        </w:r>
        <w:r w:rsidR="002755C5">
          <w:rPr>
            <w:noProof/>
            <w:webHidden/>
          </w:rPr>
          <w:fldChar w:fldCharType="separate"/>
        </w:r>
        <w:r w:rsidR="00CA2DC4">
          <w:rPr>
            <w:noProof/>
            <w:webHidden/>
          </w:rPr>
          <w:t>51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83" w:history="1">
        <w:r w:rsidR="002755C5" w:rsidRPr="00302993">
          <w:rPr>
            <w:rStyle w:val="Hipercze"/>
            <w:noProof/>
          </w:rPr>
          <w:t>2.1. Składniki mieszanki betonowej</w:t>
        </w:r>
        <w:r w:rsidR="002755C5">
          <w:rPr>
            <w:noProof/>
            <w:webHidden/>
          </w:rPr>
          <w:tab/>
        </w:r>
        <w:r w:rsidR="002755C5">
          <w:rPr>
            <w:noProof/>
            <w:webHidden/>
          </w:rPr>
          <w:fldChar w:fldCharType="begin"/>
        </w:r>
        <w:r w:rsidR="002755C5">
          <w:rPr>
            <w:noProof/>
            <w:webHidden/>
          </w:rPr>
          <w:instrText xml:space="preserve"> PAGEREF _Toc223354483 \h </w:instrText>
        </w:r>
        <w:r w:rsidR="002755C5">
          <w:rPr>
            <w:noProof/>
            <w:webHidden/>
          </w:rPr>
        </w:r>
        <w:r w:rsidR="002755C5">
          <w:rPr>
            <w:noProof/>
            <w:webHidden/>
          </w:rPr>
          <w:fldChar w:fldCharType="separate"/>
        </w:r>
        <w:r w:rsidR="00CA2DC4">
          <w:rPr>
            <w:noProof/>
            <w:webHidden/>
          </w:rPr>
          <w:t>51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84" w:history="1">
        <w:r w:rsidR="002755C5" w:rsidRPr="00302993">
          <w:rPr>
            <w:rStyle w:val="Hipercze"/>
            <w:noProof/>
          </w:rPr>
          <w:t>2.2. Wymagania do betonu konstrukcyjnego użytego do budowy.</w:t>
        </w:r>
        <w:r w:rsidR="002755C5">
          <w:rPr>
            <w:noProof/>
            <w:webHidden/>
          </w:rPr>
          <w:tab/>
        </w:r>
        <w:r w:rsidR="002755C5">
          <w:rPr>
            <w:noProof/>
            <w:webHidden/>
          </w:rPr>
          <w:fldChar w:fldCharType="begin"/>
        </w:r>
        <w:r w:rsidR="002755C5">
          <w:rPr>
            <w:noProof/>
            <w:webHidden/>
          </w:rPr>
          <w:instrText xml:space="preserve"> PAGEREF _Toc223354484 \h </w:instrText>
        </w:r>
        <w:r w:rsidR="002755C5">
          <w:rPr>
            <w:noProof/>
            <w:webHidden/>
          </w:rPr>
        </w:r>
        <w:r w:rsidR="002755C5">
          <w:rPr>
            <w:noProof/>
            <w:webHidden/>
          </w:rPr>
          <w:fldChar w:fldCharType="separate"/>
        </w:r>
        <w:r w:rsidR="00CA2DC4">
          <w:rPr>
            <w:noProof/>
            <w:webHidden/>
          </w:rPr>
          <w:t>54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85" w:history="1">
        <w:r w:rsidR="002755C5" w:rsidRPr="00302993">
          <w:rPr>
            <w:rStyle w:val="Hipercze"/>
            <w:noProof/>
          </w:rPr>
          <w:t>2.3. Materiały do wykonania podbetonu</w:t>
        </w:r>
        <w:r w:rsidR="002755C5">
          <w:rPr>
            <w:noProof/>
            <w:webHidden/>
          </w:rPr>
          <w:tab/>
        </w:r>
        <w:r w:rsidR="002755C5">
          <w:rPr>
            <w:noProof/>
            <w:webHidden/>
          </w:rPr>
          <w:fldChar w:fldCharType="begin"/>
        </w:r>
        <w:r w:rsidR="002755C5">
          <w:rPr>
            <w:noProof/>
            <w:webHidden/>
          </w:rPr>
          <w:instrText xml:space="preserve"> PAGEREF _Toc223354485 \h </w:instrText>
        </w:r>
        <w:r w:rsidR="002755C5">
          <w:rPr>
            <w:noProof/>
            <w:webHidden/>
          </w:rPr>
        </w:r>
        <w:r w:rsidR="002755C5">
          <w:rPr>
            <w:noProof/>
            <w:webHidden/>
          </w:rPr>
          <w:fldChar w:fldCharType="separate"/>
        </w:r>
        <w:r w:rsidR="00CA2DC4">
          <w:rPr>
            <w:noProof/>
            <w:webHidden/>
          </w:rPr>
          <w:t>54</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86" w:history="1">
        <w:r w:rsidR="002755C5" w:rsidRPr="00302993">
          <w:rPr>
            <w:rStyle w:val="Hipercze"/>
            <w:noProof/>
          </w:rPr>
          <w:t>3.Sprzęt</w:t>
        </w:r>
        <w:r w:rsidR="002755C5">
          <w:rPr>
            <w:noProof/>
            <w:webHidden/>
          </w:rPr>
          <w:tab/>
        </w:r>
        <w:r w:rsidR="002755C5">
          <w:rPr>
            <w:noProof/>
            <w:webHidden/>
          </w:rPr>
          <w:fldChar w:fldCharType="begin"/>
        </w:r>
        <w:r w:rsidR="002755C5">
          <w:rPr>
            <w:noProof/>
            <w:webHidden/>
          </w:rPr>
          <w:instrText xml:space="preserve"> PAGEREF _Toc223354486 \h </w:instrText>
        </w:r>
        <w:r w:rsidR="002755C5">
          <w:rPr>
            <w:noProof/>
            <w:webHidden/>
          </w:rPr>
        </w:r>
        <w:r w:rsidR="002755C5">
          <w:rPr>
            <w:noProof/>
            <w:webHidden/>
          </w:rPr>
          <w:fldChar w:fldCharType="separate"/>
        </w:r>
        <w:r w:rsidR="00CA2DC4">
          <w:rPr>
            <w:noProof/>
            <w:webHidden/>
          </w:rPr>
          <w:t>54</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87" w:history="1">
        <w:r w:rsidR="002755C5" w:rsidRPr="00302993">
          <w:rPr>
            <w:rStyle w:val="Hipercze"/>
            <w:noProof/>
          </w:rPr>
          <w:t>4. Transport</w:t>
        </w:r>
        <w:r w:rsidR="002755C5">
          <w:rPr>
            <w:noProof/>
            <w:webHidden/>
          </w:rPr>
          <w:tab/>
        </w:r>
        <w:r w:rsidR="002755C5">
          <w:rPr>
            <w:noProof/>
            <w:webHidden/>
          </w:rPr>
          <w:fldChar w:fldCharType="begin"/>
        </w:r>
        <w:r w:rsidR="002755C5">
          <w:rPr>
            <w:noProof/>
            <w:webHidden/>
          </w:rPr>
          <w:instrText xml:space="preserve"> PAGEREF _Toc223354487 \h </w:instrText>
        </w:r>
        <w:r w:rsidR="002755C5">
          <w:rPr>
            <w:noProof/>
            <w:webHidden/>
          </w:rPr>
        </w:r>
        <w:r w:rsidR="002755C5">
          <w:rPr>
            <w:noProof/>
            <w:webHidden/>
          </w:rPr>
          <w:fldChar w:fldCharType="separate"/>
        </w:r>
        <w:r w:rsidR="00CA2DC4">
          <w:rPr>
            <w:noProof/>
            <w:webHidden/>
          </w:rPr>
          <w:t>55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88" w:history="1">
        <w:r w:rsidR="002755C5" w:rsidRPr="00302993">
          <w:rPr>
            <w:rStyle w:val="Hipercze"/>
            <w:noProof/>
          </w:rPr>
          <w:t>4.1. Transport, podawanie i układanie mieszanki betonowej</w:t>
        </w:r>
        <w:r w:rsidR="002755C5">
          <w:rPr>
            <w:noProof/>
            <w:webHidden/>
          </w:rPr>
          <w:tab/>
        </w:r>
        <w:r w:rsidR="002755C5">
          <w:rPr>
            <w:noProof/>
            <w:webHidden/>
          </w:rPr>
          <w:fldChar w:fldCharType="begin"/>
        </w:r>
        <w:r w:rsidR="002755C5">
          <w:rPr>
            <w:noProof/>
            <w:webHidden/>
          </w:rPr>
          <w:instrText xml:space="preserve"> PAGEREF _Toc223354488 \h </w:instrText>
        </w:r>
        <w:r w:rsidR="002755C5">
          <w:rPr>
            <w:noProof/>
            <w:webHidden/>
          </w:rPr>
        </w:r>
        <w:r w:rsidR="002755C5">
          <w:rPr>
            <w:noProof/>
            <w:webHidden/>
          </w:rPr>
          <w:fldChar w:fldCharType="separate"/>
        </w:r>
        <w:r w:rsidR="00CA2DC4">
          <w:rPr>
            <w:noProof/>
            <w:webHidden/>
          </w:rPr>
          <w:t>55</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89" w:history="1">
        <w:r w:rsidR="002755C5" w:rsidRPr="00302993">
          <w:rPr>
            <w:rStyle w:val="Hipercze"/>
            <w:noProof/>
          </w:rPr>
          <w:t>5. Wykonanie robót</w:t>
        </w:r>
        <w:r w:rsidR="002755C5">
          <w:rPr>
            <w:noProof/>
            <w:webHidden/>
          </w:rPr>
          <w:tab/>
        </w:r>
        <w:r w:rsidR="002755C5">
          <w:rPr>
            <w:noProof/>
            <w:webHidden/>
          </w:rPr>
          <w:fldChar w:fldCharType="begin"/>
        </w:r>
        <w:r w:rsidR="002755C5">
          <w:rPr>
            <w:noProof/>
            <w:webHidden/>
          </w:rPr>
          <w:instrText xml:space="preserve"> PAGEREF _Toc223354489 \h </w:instrText>
        </w:r>
        <w:r w:rsidR="002755C5">
          <w:rPr>
            <w:noProof/>
            <w:webHidden/>
          </w:rPr>
        </w:r>
        <w:r w:rsidR="002755C5">
          <w:rPr>
            <w:noProof/>
            <w:webHidden/>
          </w:rPr>
          <w:fldChar w:fldCharType="separate"/>
        </w:r>
        <w:r w:rsidR="00CA2DC4">
          <w:rPr>
            <w:noProof/>
            <w:webHidden/>
          </w:rPr>
          <w:t>55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90" w:history="1">
        <w:r w:rsidR="002755C5" w:rsidRPr="00302993">
          <w:rPr>
            <w:rStyle w:val="Hipercze"/>
            <w:noProof/>
          </w:rPr>
          <w:t>5.1. Zalecenia ogólne</w:t>
        </w:r>
        <w:r w:rsidR="002755C5">
          <w:rPr>
            <w:noProof/>
            <w:webHidden/>
          </w:rPr>
          <w:tab/>
        </w:r>
        <w:r w:rsidR="002755C5">
          <w:rPr>
            <w:noProof/>
            <w:webHidden/>
          </w:rPr>
          <w:fldChar w:fldCharType="begin"/>
        </w:r>
        <w:r w:rsidR="002755C5">
          <w:rPr>
            <w:noProof/>
            <w:webHidden/>
          </w:rPr>
          <w:instrText xml:space="preserve"> PAGEREF _Toc223354490 \h </w:instrText>
        </w:r>
        <w:r w:rsidR="002755C5">
          <w:rPr>
            <w:noProof/>
            <w:webHidden/>
          </w:rPr>
        </w:r>
        <w:r w:rsidR="002755C5">
          <w:rPr>
            <w:noProof/>
            <w:webHidden/>
          </w:rPr>
          <w:fldChar w:fldCharType="separate"/>
        </w:r>
        <w:r w:rsidR="00CA2DC4">
          <w:rPr>
            <w:noProof/>
            <w:webHidden/>
          </w:rPr>
          <w:t>55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91" w:history="1">
        <w:r w:rsidR="002755C5" w:rsidRPr="00302993">
          <w:rPr>
            <w:rStyle w:val="Hipercze"/>
            <w:noProof/>
          </w:rPr>
          <w:t>5.2. Wytwarzanie mieszanki betonowej</w:t>
        </w:r>
        <w:r w:rsidR="002755C5">
          <w:rPr>
            <w:noProof/>
            <w:webHidden/>
          </w:rPr>
          <w:tab/>
        </w:r>
        <w:r w:rsidR="002755C5">
          <w:rPr>
            <w:noProof/>
            <w:webHidden/>
          </w:rPr>
          <w:fldChar w:fldCharType="begin"/>
        </w:r>
        <w:r w:rsidR="002755C5">
          <w:rPr>
            <w:noProof/>
            <w:webHidden/>
          </w:rPr>
          <w:instrText xml:space="preserve"> PAGEREF _Toc223354491 \h </w:instrText>
        </w:r>
        <w:r w:rsidR="002755C5">
          <w:rPr>
            <w:noProof/>
            <w:webHidden/>
          </w:rPr>
        </w:r>
        <w:r w:rsidR="002755C5">
          <w:rPr>
            <w:noProof/>
            <w:webHidden/>
          </w:rPr>
          <w:fldChar w:fldCharType="separate"/>
        </w:r>
        <w:r w:rsidR="00CA2DC4">
          <w:rPr>
            <w:noProof/>
            <w:webHidden/>
          </w:rPr>
          <w:t>55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92" w:history="1">
        <w:r w:rsidR="002755C5" w:rsidRPr="00302993">
          <w:rPr>
            <w:rStyle w:val="Hipercze"/>
            <w:noProof/>
          </w:rPr>
          <w:t>5.3. Warunki atmosferyczne przy układaniu mieszanki betonowej i wiązaniu betonu</w:t>
        </w:r>
        <w:r w:rsidR="002755C5">
          <w:rPr>
            <w:noProof/>
            <w:webHidden/>
          </w:rPr>
          <w:tab/>
        </w:r>
        <w:r w:rsidR="002755C5">
          <w:rPr>
            <w:noProof/>
            <w:webHidden/>
          </w:rPr>
          <w:fldChar w:fldCharType="begin"/>
        </w:r>
        <w:r w:rsidR="002755C5">
          <w:rPr>
            <w:noProof/>
            <w:webHidden/>
          </w:rPr>
          <w:instrText xml:space="preserve"> PAGEREF _Toc223354492 \h </w:instrText>
        </w:r>
        <w:r w:rsidR="002755C5">
          <w:rPr>
            <w:noProof/>
            <w:webHidden/>
          </w:rPr>
        </w:r>
        <w:r w:rsidR="002755C5">
          <w:rPr>
            <w:noProof/>
            <w:webHidden/>
          </w:rPr>
          <w:fldChar w:fldCharType="separate"/>
        </w:r>
        <w:r w:rsidR="00CA2DC4">
          <w:rPr>
            <w:noProof/>
            <w:webHidden/>
          </w:rPr>
          <w:t>58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93" w:history="1">
        <w:r w:rsidR="002755C5" w:rsidRPr="00302993">
          <w:rPr>
            <w:rStyle w:val="Hipercze"/>
            <w:noProof/>
          </w:rPr>
          <w:t>5.4. Pielęgnacja betonu</w:t>
        </w:r>
        <w:r w:rsidR="002755C5">
          <w:rPr>
            <w:noProof/>
            <w:webHidden/>
          </w:rPr>
          <w:tab/>
        </w:r>
        <w:r w:rsidR="002755C5">
          <w:rPr>
            <w:noProof/>
            <w:webHidden/>
          </w:rPr>
          <w:fldChar w:fldCharType="begin"/>
        </w:r>
        <w:r w:rsidR="002755C5">
          <w:rPr>
            <w:noProof/>
            <w:webHidden/>
          </w:rPr>
          <w:instrText xml:space="preserve"> PAGEREF _Toc223354493 \h </w:instrText>
        </w:r>
        <w:r w:rsidR="002755C5">
          <w:rPr>
            <w:noProof/>
            <w:webHidden/>
          </w:rPr>
        </w:r>
        <w:r w:rsidR="002755C5">
          <w:rPr>
            <w:noProof/>
            <w:webHidden/>
          </w:rPr>
          <w:fldChar w:fldCharType="separate"/>
        </w:r>
        <w:r w:rsidR="00CA2DC4">
          <w:rPr>
            <w:noProof/>
            <w:webHidden/>
          </w:rPr>
          <w:t>58</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94" w:history="1">
        <w:r w:rsidR="002755C5" w:rsidRPr="00302993">
          <w:rPr>
            <w:rStyle w:val="Hipercze"/>
            <w:noProof/>
          </w:rPr>
          <w:t>5.5. Wykańczanie powierzchni betonu</w:t>
        </w:r>
        <w:r w:rsidR="002755C5">
          <w:rPr>
            <w:noProof/>
            <w:webHidden/>
          </w:rPr>
          <w:tab/>
        </w:r>
        <w:r w:rsidR="002755C5">
          <w:rPr>
            <w:noProof/>
            <w:webHidden/>
          </w:rPr>
          <w:fldChar w:fldCharType="begin"/>
        </w:r>
        <w:r w:rsidR="002755C5">
          <w:rPr>
            <w:noProof/>
            <w:webHidden/>
          </w:rPr>
          <w:instrText xml:space="preserve"> PAGEREF _Toc223354494 \h </w:instrText>
        </w:r>
        <w:r w:rsidR="002755C5">
          <w:rPr>
            <w:noProof/>
            <w:webHidden/>
          </w:rPr>
        </w:r>
        <w:r w:rsidR="002755C5">
          <w:rPr>
            <w:noProof/>
            <w:webHidden/>
          </w:rPr>
          <w:fldChar w:fldCharType="separate"/>
        </w:r>
        <w:r w:rsidR="00CA2DC4">
          <w:rPr>
            <w:noProof/>
            <w:webHidden/>
          </w:rPr>
          <w:t>59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495" w:history="1">
        <w:r w:rsidR="002755C5" w:rsidRPr="00302993">
          <w:rPr>
            <w:rStyle w:val="Hipercze"/>
            <w:noProof/>
          </w:rPr>
          <w:t>5.6. Wykonanie podbetonu</w:t>
        </w:r>
        <w:r w:rsidR="002755C5">
          <w:rPr>
            <w:noProof/>
            <w:webHidden/>
          </w:rPr>
          <w:tab/>
        </w:r>
        <w:r w:rsidR="002755C5">
          <w:rPr>
            <w:noProof/>
            <w:webHidden/>
          </w:rPr>
          <w:fldChar w:fldCharType="begin"/>
        </w:r>
        <w:r w:rsidR="002755C5">
          <w:rPr>
            <w:noProof/>
            <w:webHidden/>
          </w:rPr>
          <w:instrText xml:space="preserve"> PAGEREF _Toc223354495 \h </w:instrText>
        </w:r>
        <w:r w:rsidR="002755C5">
          <w:rPr>
            <w:noProof/>
            <w:webHidden/>
          </w:rPr>
        </w:r>
        <w:r w:rsidR="002755C5">
          <w:rPr>
            <w:noProof/>
            <w:webHidden/>
          </w:rPr>
          <w:fldChar w:fldCharType="separate"/>
        </w:r>
        <w:r w:rsidR="00CA2DC4">
          <w:rPr>
            <w:noProof/>
            <w:webHidden/>
          </w:rPr>
          <w:t>60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96" w:history="1">
        <w:r w:rsidR="002755C5" w:rsidRPr="00302993">
          <w:rPr>
            <w:rStyle w:val="Hipercze"/>
            <w:noProof/>
          </w:rPr>
          <w:t>6. Kontrola jakości</w:t>
        </w:r>
        <w:r w:rsidR="002755C5">
          <w:rPr>
            <w:noProof/>
            <w:webHidden/>
          </w:rPr>
          <w:tab/>
        </w:r>
        <w:r w:rsidR="002755C5">
          <w:rPr>
            <w:noProof/>
            <w:webHidden/>
          </w:rPr>
          <w:fldChar w:fldCharType="begin"/>
        </w:r>
        <w:r w:rsidR="002755C5">
          <w:rPr>
            <w:noProof/>
            <w:webHidden/>
          </w:rPr>
          <w:instrText xml:space="preserve"> PAGEREF _Toc223354496 \h </w:instrText>
        </w:r>
        <w:r w:rsidR="002755C5">
          <w:rPr>
            <w:noProof/>
            <w:webHidden/>
          </w:rPr>
        </w:r>
        <w:r w:rsidR="002755C5">
          <w:rPr>
            <w:noProof/>
            <w:webHidden/>
          </w:rPr>
          <w:fldChar w:fldCharType="separate"/>
        </w:r>
        <w:r w:rsidR="00CA2DC4">
          <w:rPr>
            <w:noProof/>
            <w:webHidden/>
          </w:rPr>
          <w:t>60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97" w:history="1">
        <w:r w:rsidR="002755C5" w:rsidRPr="00302993">
          <w:rPr>
            <w:rStyle w:val="Hipercze"/>
            <w:noProof/>
          </w:rPr>
          <w:t>7. Obmiar robót</w:t>
        </w:r>
        <w:r w:rsidR="002755C5">
          <w:rPr>
            <w:noProof/>
            <w:webHidden/>
          </w:rPr>
          <w:tab/>
        </w:r>
        <w:r w:rsidR="002755C5">
          <w:rPr>
            <w:noProof/>
            <w:webHidden/>
          </w:rPr>
          <w:fldChar w:fldCharType="begin"/>
        </w:r>
        <w:r w:rsidR="002755C5">
          <w:rPr>
            <w:noProof/>
            <w:webHidden/>
          </w:rPr>
          <w:instrText xml:space="preserve"> PAGEREF _Toc223354497 \h </w:instrText>
        </w:r>
        <w:r w:rsidR="002755C5">
          <w:rPr>
            <w:noProof/>
            <w:webHidden/>
          </w:rPr>
        </w:r>
        <w:r w:rsidR="002755C5">
          <w:rPr>
            <w:noProof/>
            <w:webHidden/>
          </w:rPr>
          <w:fldChar w:fldCharType="separate"/>
        </w:r>
        <w:r w:rsidR="00CA2DC4">
          <w:rPr>
            <w:noProof/>
            <w:webHidden/>
          </w:rPr>
          <w:t>60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98" w:history="1">
        <w:r w:rsidR="002755C5" w:rsidRPr="00302993">
          <w:rPr>
            <w:rStyle w:val="Hipercze"/>
            <w:noProof/>
          </w:rPr>
          <w:t>8. Odbiór robót</w:t>
        </w:r>
        <w:r w:rsidR="002755C5">
          <w:rPr>
            <w:noProof/>
            <w:webHidden/>
          </w:rPr>
          <w:tab/>
        </w:r>
        <w:r w:rsidR="002755C5">
          <w:rPr>
            <w:noProof/>
            <w:webHidden/>
          </w:rPr>
          <w:fldChar w:fldCharType="begin"/>
        </w:r>
        <w:r w:rsidR="002755C5">
          <w:rPr>
            <w:noProof/>
            <w:webHidden/>
          </w:rPr>
          <w:instrText xml:space="preserve"> PAGEREF _Toc223354498 \h </w:instrText>
        </w:r>
        <w:r w:rsidR="002755C5">
          <w:rPr>
            <w:noProof/>
            <w:webHidden/>
          </w:rPr>
        </w:r>
        <w:r w:rsidR="002755C5">
          <w:rPr>
            <w:noProof/>
            <w:webHidden/>
          </w:rPr>
          <w:fldChar w:fldCharType="separate"/>
        </w:r>
        <w:r w:rsidR="00CA2DC4">
          <w:rPr>
            <w:noProof/>
            <w:webHidden/>
          </w:rPr>
          <w:t>60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499" w:history="1">
        <w:r w:rsidR="002755C5" w:rsidRPr="00302993">
          <w:rPr>
            <w:rStyle w:val="Hipercze"/>
            <w:noProof/>
          </w:rPr>
          <w:t>9. Podstawa płatności</w:t>
        </w:r>
        <w:r w:rsidR="002755C5">
          <w:rPr>
            <w:noProof/>
            <w:webHidden/>
          </w:rPr>
          <w:tab/>
        </w:r>
        <w:r w:rsidR="002755C5">
          <w:rPr>
            <w:noProof/>
            <w:webHidden/>
          </w:rPr>
          <w:fldChar w:fldCharType="begin"/>
        </w:r>
        <w:r w:rsidR="002755C5">
          <w:rPr>
            <w:noProof/>
            <w:webHidden/>
          </w:rPr>
          <w:instrText xml:space="preserve"> PAGEREF _Toc223354499 \h </w:instrText>
        </w:r>
        <w:r w:rsidR="002755C5">
          <w:rPr>
            <w:noProof/>
            <w:webHidden/>
          </w:rPr>
        </w:r>
        <w:r w:rsidR="002755C5">
          <w:rPr>
            <w:noProof/>
            <w:webHidden/>
          </w:rPr>
          <w:fldChar w:fldCharType="separate"/>
        </w:r>
        <w:r w:rsidR="00CA2DC4">
          <w:rPr>
            <w:noProof/>
            <w:webHidden/>
          </w:rPr>
          <w:t>60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00" w:history="1">
        <w:r w:rsidR="002755C5" w:rsidRPr="00302993">
          <w:rPr>
            <w:rStyle w:val="Hipercze"/>
            <w:noProof/>
          </w:rPr>
          <w:t>10. Przepisy związane</w:t>
        </w:r>
        <w:r w:rsidR="002755C5">
          <w:rPr>
            <w:noProof/>
            <w:webHidden/>
          </w:rPr>
          <w:tab/>
        </w:r>
        <w:r w:rsidR="002755C5">
          <w:rPr>
            <w:noProof/>
            <w:webHidden/>
          </w:rPr>
          <w:fldChar w:fldCharType="begin"/>
        </w:r>
        <w:r w:rsidR="002755C5">
          <w:rPr>
            <w:noProof/>
            <w:webHidden/>
          </w:rPr>
          <w:instrText xml:space="preserve"> PAGEREF _Toc223354500 \h </w:instrText>
        </w:r>
        <w:r w:rsidR="002755C5">
          <w:rPr>
            <w:noProof/>
            <w:webHidden/>
          </w:rPr>
        </w:r>
        <w:r w:rsidR="002755C5">
          <w:rPr>
            <w:noProof/>
            <w:webHidden/>
          </w:rPr>
          <w:fldChar w:fldCharType="separate"/>
        </w:r>
        <w:r w:rsidR="00CA2DC4">
          <w:rPr>
            <w:noProof/>
            <w:webHidden/>
          </w:rPr>
          <w:t>61</w:t>
        </w:r>
        <w:r w:rsidR="002755C5">
          <w:rPr>
            <w:noProof/>
            <w:webHidden/>
          </w:rPr>
          <w:fldChar w:fldCharType="end"/>
        </w:r>
      </w:hyperlink>
    </w:p>
    <w:p w:rsidR="002755C5" w:rsidRDefault="00C60DDB">
      <w:pPr>
        <w:pStyle w:val="Spistreci1"/>
        <w:tabs>
          <w:tab w:val="right" w:leader="dot" w:pos="9062"/>
        </w:tabs>
        <w:rPr>
          <w:rFonts w:asciiTheme="minorHAnsi" w:eastAsiaTheme="minorEastAsia" w:hAnsiTheme="minorHAnsi" w:cstheme="minorBidi"/>
          <w:noProof/>
          <w:lang w:eastAsia="pl-PL"/>
        </w:rPr>
      </w:pPr>
      <w:hyperlink w:anchor="_Toc223354501" w:history="1">
        <w:r w:rsidR="002755C5" w:rsidRPr="00302993">
          <w:rPr>
            <w:rStyle w:val="Hipercze"/>
            <w:noProof/>
          </w:rPr>
          <w:t>B.07.00.00 KONSTRUKCJE STALOWE</w:t>
        </w:r>
        <w:r w:rsidR="002755C5">
          <w:rPr>
            <w:noProof/>
            <w:webHidden/>
          </w:rPr>
          <w:tab/>
        </w:r>
        <w:r w:rsidR="002755C5">
          <w:rPr>
            <w:noProof/>
            <w:webHidden/>
          </w:rPr>
          <w:fldChar w:fldCharType="begin"/>
        </w:r>
        <w:r w:rsidR="002755C5">
          <w:rPr>
            <w:noProof/>
            <w:webHidden/>
          </w:rPr>
          <w:instrText xml:space="preserve"> PAGEREF _Toc223354501 \h </w:instrText>
        </w:r>
        <w:r w:rsidR="002755C5">
          <w:rPr>
            <w:noProof/>
            <w:webHidden/>
          </w:rPr>
        </w:r>
        <w:r w:rsidR="002755C5">
          <w:rPr>
            <w:noProof/>
            <w:webHidden/>
          </w:rPr>
          <w:fldChar w:fldCharType="separate"/>
        </w:r>
        <w:r w:rsidR="00CA2DC4">
          <w:rPr>
            <w:noProof/>
            <w:webHidden/>
          </w:rPr>
          <w:t>62</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02" w:history="1">
        <w:r w:rsidR="002755C5" w:rsidRPr="00302993">
          <w:rPr>
            <w:rStyle w:val="Hipercze"/>
            <w:noProof/>
          </w:rPr>
          <w:t>1. Wstęp</w:t>
        </w:r>
        <w:r w:rsidR="002755C5">
          <w:rPr>
            <w:noProof/>
            <w:webHidden/>
          </w:rPr>
          <w:tab/>
        </w:r>
        <w:r w:rsidR="002755C5">
          <w:rPr>
            <w:noProof/>
            <w:webHidden/>
          </w:rPr>
          <w:fldChar w:fldCharType="begin"/>
        </w:r>
        <w:r w:rsidR="002755C5">
          <w:rPr>
            <w:noProof/>
            <w:webHidden/>
          </w:rPr>
          <w:instrText xml:space="preserve"> PAGEREF _Toc223354502 \h </w:instrText>
        </w:r>
        <w:r w:rsidR="002755C5">
          <w:rPr>
            <w:noProof/>
            <w:webHidden/>
          </w:rPr>
        </w:r>
        <w:r w:rsidR="002755C5">
          <w:rPr>
            <w:noProof/>
            <w:webHidden/>
          </w:rPr>
          <w:fldChar w:fldCharType="separate"/>
        </w:r>
        <w:r w:rsidR="00CA2DC4">
          <w:rPr>
            <w:noProof/>
            <w:webHidden/>
          </w:rPr>
          <w:t>62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03" w:history="1">
        <w:r w:rsidR="002755C5" w:rsidRPr="00302993">
          <w:rPr>
            <w:rStyle w:val="Hipercze"/>
            <w:noProof/>
          </w:rPr>
          <w:t>1.1. Przedmiot SST</w:t>
        </w:r>
        <w:r w:rsidR="002755C5">
          <w:rPr>
            <w:noProof/>
            <w:webHidden/>
          </w:rPr>
          <w:tab/>
        </w:r>
        <w:r w:rsidR="002755C5">
          <w:rPr>
            <w:noProof/>
            <w:webHidden/>
          </w:rPr>
          <w:fldChar w:fldCharType="begin"/>
        </w:r>
        <w:r w:rsidR="002755C5">
          <w:rPr>
            <w:noProof/>
            <w:webHidden/>
          </w:rPr>
          <w:instrText xml:space="preserve"> PAGEREF _Toc223354503 \h </w:instrText>
        </w:r>
        <w:r w:rsidR="002755C5">
          <w:rPr>
            <w:noProof/>
            <w:webHidden/>
          </w:rPr>
        </w:r>
        <w:r w:rsidR="002755C5">
          <w:rPr>
            <w:noProof/>
            <w:webHidden/>
          </w:rPr>
          <w:fldChar w:fldCharType="separate"/>
        </w:r>
        <w:r w:rsidR="00CA2DC4">
          <w:rPr>
            <w:noProof/>
            <w:webHidden/>
          </w:rPr>
          <w:t>62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04" w:history="1">
        <w:r w:rsidR="002755C5" w:rsidRPr="00302993">
          <w:rPr>
            <w:rStyle w:val="Hipercze"/>
            <w:noProof/>
          </w:rPr>
          <w:t>1.2. Zakres stosowania SST</w:t>
        </w:r>
        <w:r w:rsidR="002755C5">
          <w:rPr>
            <w:noProof/>
            <w:webHidden/>
          </w:rPr>
          <w:tab/>
        </w:r>
        <w:r w:rsidR="002755C5">
          <w:rPr>
            <w:noProof/>
            <w:webHidden/>
          </w:rPr>
          <w:fldChar w:fldCharType="begin"/>
        </w:r>
        <w:r w:rsidR="002755C5">
          <w:rPr>
            <w:noProof/>
            <w:webHidden/>
          </w:rPr>
          <w:instrText xml:space="preserve"> PAGEREF _Toc223354504 \h </w:instrText>
        </w:r>
        <w:r w:rsidR="002755C5">
          <w:rPr>
            <w:noProof/>
            <w:webHidden/>
          </w:rPr>
        </w:r>
        <w:r w:rsidR="002755C5">
          <w:rPr>
            <w:noProof/>
            <w:webHidden/>
          </w:rPr>
          <w:fldChar w:fldCharType="separate"/>
        </w:r>
        <w:r w:rsidR="00CA2DC4">
          <w:rPr>
            <w:noProof/>
            <w:webHidden/>
          </w:rPr>
          <w:t>62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05" w:history="1">
        <w:r w:rsidR="002755C5" w:rsidRPr="00302993">
          <w:rPr>
            <w:rStyle w:val="Hipercze"/>
            <w:noProof/>
          </w:rPr>
          <w:t>1.3. Zakres robót wymienionych w SST</w:t>
        </w:r>
        <w:r w:rsidR="002755C5">
          <w:rPr>
            <w:noProof/>
            <w:webHidden/>
          </w:rPr>
          <w:tab/>
        </w:r>
        <w:r w:rsidR="002755C5">
          <w:rPr>
            <w:noProof/>
            <w:webHidden/>
          </w:rPr>
          <w:fldChar w:fldCharType="begin"/>
        </w:r>
        <w:r w:rsidR="002755C5">
          <w:rPr>
            <w:noProof/>
            <w:webHidden/>
          </w:rPr>
          <w:instrText xml:space="preserve"> PAGEREF _Toc223354505 \h </w:instrText>
        </w:r>
        <w:r w:rsidR="002755C5">
          <w:rPr>
            <w:noProof/>
            <w:webHidden/>
          </w:rPr>
        </w:r>
        <w:r w:rsidR="002755C5">
          <w:rPr>
            <w:noProof/>
            <w:webHidden/>
          </w:rPr>
          <w:fldChar w:fldCharType="separate"/>
        </w:r>
        <w:r w:rsidR="00CA2DC4">
          <w:rPr>
            <w:noProof/>
            <w:webHidden/>
          </w:rPr>
          <w:t>62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06" w:history="1">
        <w:r w:rsidR="002755C5" w:rsidRPr="00302993">
          <w:rPr>
            <w:rStyle w:val="Hipercze"/>
            <w:noProof/>
          </w:rPr>
          <w:t>1.4. Określenia podstawowe</w:t>
        </w:r>
        <w:r w:rsidR="002755C5">
          <w:rPr>
            <w:noProof/>
            <w:webHidden/>
          </w:rPr>
          <w:tab/>
        </w:r>
        <w:r w:rsidR="002755C5">
          <w:rPr>
            <w:noProof/>
            <w:webHidden/>
          </w:rPr>
          <w:fldChar w:fldCharType="begin"/>
        </w:r>
        <w:r w:rsidR="002755C5">
          <w:rPr>
            <w:noProof/>
            <w:webHidden/>
          </w:rPr>
          <w:instrText xml:space="preserve"> PAGEREF _Toc223354506 \h </w:instrText>
        </w:r>
        <w:r w:rsidR="002755C5">
          <w:rPr>
            <w:noProof/>
            <w:webHidden/>
          </w:rPr>
        </w:r>
        <w:r w:rsidR="002755C5">
          <w:rPr>
            <w:noProof/>
            <w:webHidden/>
          </w:rPr>
          <w:fldChar w:fldCharType="separate"/>
        </w:r>
        <w:r w:rsidR="00CA2DC4">
          <w:rPr>
            <w:noProof/>
            <w:webHidden/>
          </w:rPr>
          <w:t>62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07" w:history="1">
        <w:r w:rsidR="002755C5" w:rsidRPr="00302993">
          <w:rPr>
            <w:rStyle w:val="Hipercze"/>
            <w:noProof/>
          </w:rPr>
          <w:t>1.5. Ogólne wymagania dotyczące robót</w:t>
        </w:r>
        <w:r w:rsidR="002755C5">
          <w:rPr>
            <w:noProof/>
            <w:webHidden/>
          </w:rPr>
          <w:tab/>
        </w:r>
        <w:r w:rsidR="002755C5">
          <w:rPr>
            <w:noProof/>
            <w:webHidden/>
          </w:rPr>
          <w:fldChar w:fldCharType="begin"/>
        </w:r>
        <w:r w:rsidR="002755C5">
          <w:rPr>
            <w:noProof/>
            <w:webHidden/>
          </w:rPr>
          <w:instrText xml:space="preserve"> PAGEREF _Toc223354507 \h </w:instrText>
        </w:r>
        <w:r w:rsidR="002755C5">
          <w:rPr>
            <w:noProof/>
            <w:webHidden/>
          </w:rPr>
        </w:r>
        <w:r w:rsidR="002755C5">
          <w:rPr>
            <w:noProof/>
            <w:webHidden/>
          </w:rPr>
          <w:fldChar w:fldCharType="separate"/>
        </w:r>
        <w:r w:rsidR="00CA2DC4">
          <w:rPr>
            <w:noProof/>
            <w:webHidden/>
          </w:rPr>
          <w:t>62</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08" w:history="1">
        <w:r w:rsidR="002755C5" w:rsidRPr="00302993">
          <w:rPr>
            <w:rStyle w:val="Hipercze"/>
            <w:noProof/>
          </w:rPr>
          <w:t>2. Materiały</w:t>
        </w:r>
        <w:r w:rsidR="002755C5">
          <w:rPr>
            <w:noProof/>
            <w:webHidden/>
          </w:rPr>
          <w:tab/>
        </w:r>
        <w:r w:rsidR="002755C5">
          <w:rPr>
            <w:noProof/>
            <w:webHidden/>
          </w:rPr>
          <w:fldChar w:fldCharType="begin"/>
        </w:r>
        <w:r w:rsidR="002755C5">
          <w:rPr>
            <w:noProof/>
            <w:webHidden/>
          </w:rPr>
          <w:instrText xml:space="preserve"> PAGEREF _Toc223354508 \h </w:instrText>
        </w:r>
        <w:r w:rsidR="002755C5">
          <w:rPr>
            <w:noProof/>
            <w:webHidden/>
          </w:rPr>
        </w:r>
        <w:r w:rsidR="002755C5">
          <w:rPr>
            <w:noProof/>
            <w:webHidden/>
          </w:rPr>
          <w:fldChar w:fldCharType="separate"/>
        </w:r>
        <w:r w:rsidR="00CA2DC4">
          <w:rPr>
            <w:noProof/>
            <w:webHidden/>
          </w:rPr>
          <w:t>62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09" w:history="1">
        <w:r w:rsidR="002755C5" w:rsidRPr="00302993">
          <w:rPr>
            <w:rStyle w:val="Hipercze"/>
            <w:noProof/>
          </w:rPr>
          <w:t>2.1. Stal</w:t>
        </w:r>
        <w:r w:rsidR="002755C5">
          <w:rPr>
            <w:noProof/>
            <w:webHidden/>
          </w:rPr>
          <w:tab/>
        </w:r>
        <w:r w:rsidR="002755C5">
          <w:rPr>
            <w:noProof/>
            <w:webHidden/>
          </w:rPr>
          <w:fldChar w:fldCharType="begin"/>
        </w:r>
        <w:r w:rsidR="002755C5">
          <w:rPr>
            <w:noProof/>
            <w:webHidden/>
          </w:rPr>
          <w:instrText xml:space="preserve"> PAGEREF _Toc223354509 \h </w:instrText>
        </w:r>
        <w:r w:rsidR="002755C5">
          <w:rPr>
            <w:noProof/>
            <w:webHidden/>
          </w:rPr>
        </w:r>
        <w:r w:rsidR="002755C5">
          <w:rPr>
            <w:noProof/>
            <w:webHidden/>
          </w:rPr>
          <w:fldChar w:fldCharType="separate"/>
        </w:r>
        <w:r w:rsidR="00CA2DC4">
          <w:rPr>
            <w:noProof/>
            <w:webHidden/>
          </w:rPr>
          <w:t>62</w:t>
        </w:r>
        <w:r w:rsidR="002755C5">
          <w:rPr>
            <w:noProof/>
            <w:webHidden/>
          </w:rPr>
          <w:fldChar w:fldCharType="end"/>
        </w:r>
      </w:hyperlink>
    </w:p>
    <w:p w:rsidR="002755C5" w:rsidRDefault="00C60DDB">
      <w:pPr>
        <w:pStyle w:val="Spistreci4"/>
        <w:tabs>
          <w:tab w:val="right" w:leader="dot" w:pos="9062"/>
        </w:tabs>
        <w:rPr>
          <w:noProof/>
        </w:rPr>
      </w:pPr>
      <w:hyperlink w:anchor="_Toc223354510" w:history="1">
        <w:r w:rsidR="002755C5" w:rsidRPr="00302993">
          <w:rPr>
            <w:rStyle w:val="Hipercze"/>
            <w:noProof/>
          </w:rPr>
          <w:t>2.1.2. Kształtowniki zimnogięte.</w:t>
        </w:r>
        <w:r w:rsidR="002755C5">
          <w:rPr>
            <w:noProof/>
            <w:webHidden/>
          </w:rPr>
          <w:tab/>
        </w:r>
        <w:r w:rsidR="002755C5">
          <w:rPr>
            <w:noProof/>
            <w:webHidden/>
          </w:rPr>
          <w:fldChar w:fldCharType="begin"/>
        </w:r>
        <w:r w:rsidR="002755C5">
          <w:rPr>
            <w:noProof/>
            <w:webHidden/>
          </w:rPr>
          <w:instrText xml:space="preserve"> PAGEREF _Toc223354510 \h </w:instrText>
        </w:r>
        <w:r w:rsidR="002755C5">
          <w:rPr>
            <w:noProof/>
            <w:webHidden/>
          </w:rPr>
        </w:r>
        <w:r w:rsidR="002755C5">
          <w:rPr>
            <w:noProof/>
            <w:webHidden/>
          </w:rPr>
          <w:fldChar w:fldCharType="separate"/>
        </w:r>
        <w:r w:rsidR="00CA2DC4">
          <w:rPr>
            <w:noProof/>
            <w:webHidden/>
          </w:rPr>
          <w:t>64</w:t>
        </w:r>
        <w:r w:rsidR="002755C5">
          <w:rPr>
            <w:noProof/>
            <w:webHidden/>
          </w:rPr>
          <w:fldChar w:fldCharType="end"/>
        </w:r>
      </w:hyperlink>
    </w:p>
    <w:p w:rsidR="002755C5" w:rsidRDefault="00C60DDB">
      <w:pPr>
        <w:pStyle w:val="Spistreci4"/>
        <w:tabs>
          <w:tab w:val="right" w:leader="dot" w:pos="9062"/>
        </w:tabs>
        <w:rPr>
          <w:noProof/>
        </w:rPr>
      </w:pPr>
      <w:hyperlink w:anchor="_Toc223354511" w:history="1">
        <w:r w:rsidR="002755C5" w:rsidRPr="00302993">
          <w:rPr>
            <w:rStyle w:val="Hipercze"/>
            <w:noProof/>
          </w:rPr>
          <w:t>2.1.3. Własności mechaniczne i technologiczne powinny odpowiadać wymaganiom podanym w PN-EN 10025:2002.</w:t>
        </w:r>
        <w:r w:rsidR="002755C5">
          <w:rPr>
            <w:noProof/>
            <w:webHidden/>
          </w:rPr>
          <w:tab/>
        </w:r>
        <w:r w:rsidR="002755C5">
          <w:rPr>
            <w:noProof/>
            <w:webHidden/>
          </w:rPr>
          <w:fldChar w:fldCharType="begin"/>
        </w:r>
        <w:r w:rsidR="002755C5">
          <w:rPr>
            <w:noProof/>
            <w:webHidden/>
          </w:rPr>
          <w:instrText xml:space="preserve"> PAGEREF _Toc223354511 \h </w:instrText>
        </w:r>
        <w:r w:rsidR="002755C5">
          <w:rPr>
            <w:noProof/>
            <w:webHidden/>
          </w:rPr>
        </w:r>
        <w:r w:rsidR="002755C5">
          <w:rPr>
            <w:noProof/>
            <w:webHidden/>
          </w:rPr>
          <w:fldChar w:fldCharType="separate"/>
        </w:r>
        <w:r w:rsidR="00CA2DC4">
          <w:rPr>
            <w:noProof/>
            <w:webHidden/>
          </w:rPr>
          <w:t>64</w:t>
        </w:r>
        <w:r w:rsidR="002755C5">
          <w:rPr>
            <w:noProof/>
            <w:webHidden/>
          </w:rPr>
          <w:fldChar w:fldCharType="end"/>
        </w:r>
      </w:hyperlink>
    </w:p>
    <w:p w:rsidR="002755C5" w:rsidRDefault="00C60DDB">
      <w:pPr>
        <w:pStyle w:val="Spistreci4"/>
        <w:tabs>
          <w:tab w:val="right" w:leader="dot" w:pos="9062"/>
        </w:tabs>
        <w:rPr>
          <w:noProof/>
        </w:rPr>
      </w:pPr>
      <w:hyperlink w:anchor="_Toc223354512" w:history="1">
        <w:r w:rsidR="002755C5" w:rsidRPr="00302993">
          <w:rPr>
            <w:rStyle w:val="Hipercze"/>
            <w:noProof/>
          </w:rPr>
          <w:t>2.1.4. Odbiór stali</w:t>
        </w:r>
        <w:r w:rsidR="002755C5">
          <w:rPr>
            <w:noProof/>
            <w:webHidden/>
          </w:rPr>
          <w:tab/>
        </w:r>
        <w:r w:rsidR="002755C5">
          <w:rPr>
            <w:noProof/>
            <w:webHidden/>
          </w:rPr>
          <w:fldChar w:fldCharType="begin"/>
        </w:r>
        <w:r w:rsidR="002755C5">
          <w:rPr>
            <w:noProof/>
            <w:webHidden/>
          </w:rPr>
          <w:instrText xml:space="preserve"> PAGEREF _Toc223354512 \h </w:instrText>
        </w:r>
        <w:r w:rsidR="002755C5">
          <w:rPr>
            <w:noProof/>
            <w:webHidden/>
          </w:rPr>
        </w:r>
        <w:r w:rsidR="002755C5">
          <w:rPr>
            <w:noProof/>
            <w:webHidden/>
          </w:rPr>
          <w:fldChar w:fldCharType="separate"/>
        </w:r>
        <w:r w:rsidR="00CA2DC4">
          <w:rPr>
            <w:noProof/>
            <w:webHidden/>
          </w:rPr>
          <w:t>64</w:t>
        </w:r>
        <w:r w:rsidR="002755C5">
          <w:rPr>
            <w:noProof/>
            <w:webHidden/>
          </w:rPr>
          <w:fldChar w:fldCharType="end"/>
        </w:r>
      </w:hyperlink>
    </w:p>
    <w:p w:rsidR="002755C5" w:rsidRDefault="00C60DDB">
      <w:pPr>
        <w:pStyle w:val="Spistreci4"/>
        <w:tabs>
          <w:tab w:val="right" w:leader="dot" w:pos="9062"/>
        </w:tabs>
        <w:rPr>
          <w:noProof/>
        </w:rPr>
      </w:pPr>
      <w:hyperlink w:anchor="_Toc223354513" w:history="1">
        <w:r w:rsidR="002755C5" w:rsidRPr="00302993">
          <w:rPr>
            <w:rStyle w:val="Hipercze"/>
            <w:noProof/>
          </w:rPr>
          <w:t>2.1.5. Odbiór konstrukcji na budowie</w:t>
        </w:r>
        <w:r w:rsidR="002755C5">
          <w:rPr>
            <w:noProof/>
            <w:webHidden/>
          </w:rPr>
          <w:tab/>
        </w:r>
        <w:r w:rsidR="002755C5">
          <w:rPr>
            <w:noProof/>
            <w:webHidden/>
          </w:rPr>
          <w:fldChar w:fldCharType="begin"/>
        </w:r>
        <w:r w:rsidR="002755C5">
          <w:rPr>
            <w:noProof/>
            <w:webHidden/>
          </w:rPr>
          <w:instrText xml:space="preserve"> PAGEREF _Toc223354513 \h </w:instrText>
        </w:r>
        <w:r w:rsidR="002755C5">
          <w:rPr>
            <w:noProof/>
            <w:webHidden/>
          </w:rPr>
        </w:r>
        <w:r w:rsidR="002755C5">
          <w:rPr>
            <w:noProof/>
            <w:webHidden/>
          </w:rPr>
          <w:fldChar w:fldCharType="separate"/>
        </w:r>
        <w:r w:rsidR="00CA2DC4">
          <w:rPr>
            <w:noProof/>
            <w:webHidden/>
          </w:rPr>
          <w:t>65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14" w:history="1">
        <w:r w:rsidR="002755C5" w:rsidRPr="00302993">
          <w:rPr>
            <w:rStyle w:val="Hipercze"/>
            <w:noProof/>
          </w:rPr>
          <w:t>2.2. Łączniki</w:t>
        </w:r>
        <w:r w:rsidR="002755C5">
          <w:rPr>
            <w:noProof/>
            <w:webHidden/>
          </w:rPr>
          <w:tab/>
        </w:r>
        <w:r w:rsidR="002755C5">
          <w:rPr>
            <w:noProof/>
            <w:webHidden/>
          </w:rPr>
          <w:fldChar w:fldCharType="begin"/>
        </w:r>
        <w:r w:rsidR="002755C5">
          <w:rPr>
            <w:noProof/>
            <w:webHidden/>
          </w:rPr>
          <w:instrText xml:space="preserve"> PAGEREF _Toc223354514 \h </w:instrText>
        </w:r>
        <w:r w:rsidR="002755C5">
          <w:rPr>
            <w:noProof/>
            <w:webHidden/>
          </w:rPr>
        </w:r>
        <w:r w:rsidR="002755C5">
          <w:rPr>
            <w:noProof/>
            <w:webHidden/>
          </w:rPr>
          <w:fldChar w:fldCharType="separate"/>
        </w:r>
        <w:r w:rsidR="00CA2DC4">
          <w:rPr>
            <w:noProof/>
            <w:webHidden/>
          </w:rPr>
          <w:t>65</w:t>
        </w:r>
        <w:r w:rsidR="002755C5">
          <w:rPr>
            <w:noProof/>
            <w:webHidden/>
          </w:rPr>
          <w:fldChar w:fldCharType="end"/>
        </w:r>
      </w:hyperlink>
    </w:p>
    <w:p w:rsidR="002755C5" w:rsidRDefault="00C60DDB">
      <w:pPr>
        <w:pStyle w:val="Spistreci4"/>
        <w:tabs>
          <w:tab w:val="right" w:leader="dot" w:pos="9062"/>
        </w:tabs>
        <w:rPr>
          <w:noProof/>
        </w:rPr>
      </w:pPr>
      <w:hyperlink w:anchor="_Toc223354515" w:history="1">
        <w:r w:rsidR="002755C5" w:rsidRPr="00302993">
          <w:rPr>
            <w:rStyle w:val="Hipercze"/>
            <w:noProof/>
          </w:rPr>
          <w:t>2.2.1. Materiały do spawania</w:t>
        </w:r>
        <w:r w:rsidR="002755C5">
          <w:rPr>
            <w:noProof/>
            <w:webHidden/>
          </w:rPr>
          <w:tab/>
        </w:r>
        <w:r w:rsidR="002755C5">
          <w:rPr>
            <w:noProof/>
            <w:webHidden/>
          </w:rPr>
          <w:fldChar w:fldCharType="begin"/>
        </w:r>
        <w:r w:rsidR="002755C5">
          <w:rPr>
            <w:noProof/>
            <w:webHidden/>
          </w:rPr>
          <w:instrText xml:space="preserve"> PAGEREF _Toc223354515 \h </w:instrText>
        </w:r>
        <w:r w:rsidR="002755C5">
          <w:rPr>
            <w:noProof/>
            <w:webHidden/>
          </w:rPr>
        </w:r>
        <w:r w:rsidR="002755C5">
          <w:rPr>
            <w:noProof/>
            <w:webHidden/>
          </w:rPr>
          <w:fldChar w:fldCharType="separate"/>
        </w:r>
        <w:r w:rsidR="00CA2DC4">
          <w:rPr>
            <w:noProof/>
            <w:webHidden/>
          </w:rPr>
          <w:t>65</w:t>
        </w:r>
        <w:r w:rsidR="002755C5">
          <w:rPr>
            <w:noProof/>
            <w:webHidden/>
          </w:rPr>
          <w:fldChar w:fldCharType="end"/>
        </w:r>
      </w:hyperlink>
    </w:p>
    <w:p w:rsidR="002755C5" w:rsidRDefault="00C60DDB">
      <w:pPr>
        <w:pStyle w:val="Spistreci4"/>
        <w:tabs>
          <w:tab w:val="right" w:leader="dot" w:pos="9062"/>
        </w:tabs>
        <w:rPr>
          <w:noProof/>
        </w:rPr>
      </w:pPr>
      <w:hyperlink w:anchor="_Toc223354516" w:history="1">
        <w:r w:rsidR="002755C5" w:rsidRPr="00302993">
          <w:rPr>
            <w:rStyle w:val="Hipercze"/>
            <w:noProof/>
          </w:rPr>
          <w:t>2.2.2. Śruby</w:t>
        </w:r>
        <w:r w:rsidR="002755C5">
          <w:rPr>
            <w:noProof/>
            <w:webHidden/>
          </w:rPr>
          <w:tab/>
        </w:r>
        <w:r w:rsidR="002755C5">
          <w:rPr>
            <w:noProof/>
            <w:webHidden/>
          </w:rPr>
          <w:fldChar w:fldCharType="begin"/>
        </w:r>
        <w:r w:rsidR="002755C5">
          <w:rPr>
            <w:noProof/>
            <w:webHidden/>
          </w:rPr>
          <w:instrText xml:space="preserve"> PAGEREF _Toc223354516 \h </w:instrText>
        </w:r>
        <w:r w:rsidR="002755C5">
          <w:rPr>
            <w:noProof/>
            <w:webHidden/>
          </w:rPr>
        </w:r>
        <w:r w:rsidR="002755C5">
          <w:rPr>
            <w:noProof/>
            <w:webHidden/>
          </w:rPr>
          <w:fldChar w:fldCharType="separate"/>
        </w:r>
        <w:r w:rsidR="00CA2DC4">
          <w:rPr>
            <w:noProof/>
            <w:webHidden/>
          </w:rPr>
          <w:t>65</w:t>
        </w:r>
        <w:r w:rsidR="002755C5">
          <w:rPr>
            <w:noProof/>
            <w:webHidden/>
          </w:rPr>
          <w:fldChar w:fldCharType="end"/>
        </w:r>
      </w:hyperlink>
    </w:p>
    <w:p w:rsidR="002755C5" w:rsidRDefault="00C60DDB">
      <w:pPr>
        <w:pStyle w:val="Spistreci4"/>
        <w:tabs>
          <w:tab w:val="right" w:leader="dot" w:pos="9062"/>
        </w:tabs>
        <w:rPr>
          <w:noProof/>
        </w:rPr>
      </w:pPr>
      <w:hyperlink w:anchor="_Toc223354517" w:history="1">
        <w:r w:rsidR="002755C5" w:rsidRPr="00302993">
          <w:rPr>
            <w:rStyle w:val="Hipercze"/>
            <w:noProof/>
          </w:rPr>
          <w:t>2.2.3. Powłoki malarskie</w:t>
        </w:r>
        <w:r w:rsidR="002755C5">
          <w:rPr>
            <w:noProof/>
            <w:webHidden/>
          </w:rPr>
          <w:tab/>
        </w:r>
        <w:r w:rsidR="002755C5">
          <w:rPr>
            <w:noProof/>
            <w:webHidden/>
          </w:rPr>
          <w:fldChar w:fldCharType="begin"/>
        </w:r>
        <w:r w:rsidR="002755C5">
          <w:rPr>
            <w:noProof/>
            <w:webHidden/>
          </w:rPr>
          <w:instrText xml:space="preserve"> PAGEREF _Toc223354517 \h </w:instrText>
        </w:r>
        <w:r w:rsidR="002755C5">
          <w:rPr>
            <w:noProof/>
            <w:webHidden/>
          </w:rPr>
        </w:r>
        <w:r w:rsidR="002755C5">
          <w:rPr>
            <w:noProof/>
            <w:webHidden/>
          </w:rPr>
          <w:fldChar w:fldCharType="separate"/>
        </w:r>
        <w:r w:rsidR="00CA2DC4">
          <w:rPr>
            <w:noProof/>
            <w:webHidden/>
          </w:rPr>
          <w:t>66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18" w:history="1">
        <w:r w:rsidR="002755C5" w:rsidRPr="00302993">
          <w:rPr>
            <w:rStyle w:val="Hipercze"/>
            <w:noProof/>
          </w:rPr>
          <w:t>2.3. Składowanie materiałów i konstrukcji</w:t>
        </w:r>
        <w:r w:rsidR="002755C5">
          <w:rPr>
            <w:noProof/>
            <w:webHidden/>
          </w:rPr>
          <w:tab/>
        </w:r>
        <w:r w:rsidR="002755C5">
          <w:rPr>
            <w:noProof/>
            <w:webHidden/>
          </w:rPr>
          <w:fldChar w:fldCharType="begin"/>
        </w:r>
        <w:r w:rsidR="002755C5">
          <w:rPr>
            <w:noProof/>
            <w:webHidden/>
          </w:rPr>
          <w:instrText xml:space="preserve"> PAGEREF _Toc223354518 \h </w:instrText>
        </w:r>
        <w:r w:rsidR="002755C5">
          <w:rPr>
            <w:noProof/>
            <w:webHidden/>
          </w:rPr>
        </w:r>
        <w:r w:rsidR="002755C5">
          <w:rPr>
            <w:noProof/>
            <w:webHidden/>
          </w:rPr>
          <w:fldChar w:fldCharType="separate"/>
        </w:r>
        <w:r w:rsidR="00CA2DC4">
          <w:rPr>
            <w:noProof/>
            <w:webHidden/>
          </w:rPr>
          <w:t>66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19" w:history="1">
        <w:r w:rsidR="002755C5" w:rsidRPr="00302993">
          <w:rPr>
            <w:rStyle w:val="Hipercze"/>
            <w:noProof/>
          </w:rPr>
          <w:t>2.4. Badania na budowie</w:t>
        </w:r>
        <w:r w:rsidR="002755C5">
          <w:rPr>
            <w:noProof/>
            <w:webHidden/>
          </w:rPr>
          <w:tab/>
        </w:r>
        <w:r w:rsidR="002755C5">
          <w:rPr>
            <w:noProof/>
            <w:webHidden/>
          </w:rPr>
          <w:fldChar w:fldCharType="begin"/>
        </w:r>
        <w:r w:rsidR="002755C5">
          <w:rPr>
            <w:noProof/>
            <w:webHidden/>
          </w:rPr>
          <w:instrText xml:space="preserve"> PAGEREF _Toc223354519 \h </w:instrText>
        </w:r>
        <w:r w:rsidR="002755C5">
          <w:rPr>
            <w:noProof/>
            <w:webHidden/>
          </w:rPr>
        </w:r>
        <w:r w:rsidR="002755C5">
          <w:rPr>
            <w:noProof/>
            <w:webHidden/>
          </w:rPr>
          <w:fldChar w:fldCharType="separate"/>
        </w:r>
        <w:r w:rsidR="00CA2DC4">
          <w:rPr>
            <w:noProof/>
            <w:webHidden/>
          </w:rPr>
          <w:t>66</w:t>
        </w:r>
        <w:r w:rsidR="002755C5">
          <w:rPr>
            <w:noProof/>
            <w:webHidden/>
          </w:rPr>
          <w:fldChar w:fldCharType="end"/>
        </w:r>
      </w:hyperlink>
    </w:p>
    <w:p w:rsidR="002755C5" w:rsidRDefault="00C60DDB">
      <w:pPr>
        <w:pStyle w:val="Spistreci4"/>
        <w:tabs>
          <w:tab w:val="right" w:leader="dot" w:pos="9062"/>
        </w:tabs>
        <w:rPr>
          <w:noProof/>
        </w:rPr>
      </w:pPr>
      <w:hyperlink w:anchor="_Toc223354520" w:history="1">
        <w:r w:rsidR="002755C5" w:rsidRPr="00302993">
          <w:rPr>
            <w:rStyle w:val="Hipercze"/>
            <w:noProof/>
          </w:rPr>
          <w:t>2.4.1. Każda partia materiału dostarczona na budowę przed jej wbudowaniem  musi  uzyskać akceptacje Inżyniera.</w:t>
        </w:r>
        <w:r w:rsidR="002755C5">
          <w:rPr>
            <w:noProof/>
            <w:webHidden/>
          </w:rPr>
          <w:tab/>
        </w:r>
        <w:r w:rsidR="002755C5">
          <w:rPr>
            <w:noProof/>
            <w:webHidden/>
          </w:rPr>
          <w:fldChar w:fldCharType="begin"/>
        </w:r>
        <w:r w:rsidR="002755C5">
          <w:rPr>
            <w:noProof/>
            <w:webHidden/>
          </w:rPr>
          <w:instrText xml:space="preserve"> PAGEREF _Toc223354520 \h </w:instrText>
        </w:r>
        <w:r w:rsidR="002755C5">
          <w:rPr>
            <w:noProof/>
            <w:webHidden/>
          </w:rPr>
        </w:r>
        <w:r w:rsidR="002755C5">
          <w:rPr>
            <w:noProof/>
            <w:webHidden/>
          </w:rPr>
          <w:fldChar w:fldCharType="separate"/>
        </w:r>
        <w:r w:rsidR="00CA2DC4">
          <w:rPr>
            <w:noProof/>
            <w:webHidden/>
          </w:rPr>
          <w:t>66</w:t>
        </w:r>
        <w:r w:rsidR="002755C5">
          <w:rPr>
            <w:noProof/>
            <w:webHidden/>
          </w:rPr>
          <w:fldChar w:fldCharType="end"/>
        </w:r>
      </w:hyperlink>
    </w:p>
    <w:p w:rsidR="002755C5" w:rsidRDefault="00C60DDB">
      <w:pPr>
        <w:pStyle w:val="Spistreci4"/>
        <w:tabs>
          <w:tab w:val="right" w:leader="dot" w:pos="9062"/>
        </w:tabs>
        <w:rPr>
          <w:noProof/>
        </w:rPr>
      </w:pPr>
      <w:hyperlink w:anchor="_Toc223354521" w:history="1">
        <w:r w:rsidR="002755C5" w:rsidRPr="00302993">
          <w:rPr>
            <w:rStyle w:val="Hipercze"/>
            <w:noProof/>
          </w:rPr>
          <w:t>2.4.2. Każda konstrukcja dostarczona na budowę podlega odbiorowi pod względem</w:t>
        </w:r>
        <w:r w:rsidR="002755C5">
          <w:rPr>
            <w:noProof/>
            <w:webHidden/>
          </w:rPr>
          <w:tab/>
        </w:r>
        <w:r w:rsidR="002755C5">
          <w:rPr>
            <w:noProof/>
            <w:webHidden/>
          </w:rPr>
          <w:fldChar w:fldCharType="begin"/>
        </w:r>
        <w:r w:rsidR="002755C5">
          <w:rPr>
            <w:noProof/>
            <w:webHidden/>
          </w:rPr>
          <w:instrText xml:space="preserve"> PAGEREF _Toc223354521 \h </w:instrText>
        </w:r>
        <w:r w:rsidR="002755C5">
          <w:rPr>
            <w:noProof/>
            <w:webHidden/>
          </w:rPr>
        </w:r>
        <w:r w:rsidR="002755C5">
          <w:rPr>
            <w:noProof/>
            <w:webHidden/>
          </w:rPr>
          <w:fldChar w:fldCharType="separate"/>
        </w:r>
        <w:r w:rsidR="00CA2DC4">
          <w:rPr>
            <w:noProof/>
            <w:webHidden/>
          </w:rPr>
          <w:t>66</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22" w:history="1">
        <w:r w:rsidR="002755C5" w:rsidRPr="00302993">
          <w:rPr>
            <w:rStyle w:val="Hipercze"/>
            <w:noProof/>
          </w:rPr>
          <w:t>3. Sprzęt</w:t>
        </w:r>
        <w:r w:rsidR="002755C5">
          <w:rPr>
            <w:noProof/>
            <w:webHidden/>
          </w:rPr>
          <w:tab/>
        </w:r>
        <w:r w:rsidR="002755C5">
          <w:rPr>
            <w:noProof/>
            <w:webHidden/>
          </w:rPr>
          <w:fldChar w:fldCharType="begin"/>
        </w:r>
        <w:r w:rsidR="002755C5">
          <w:rPr>
            <w:noProof/>
            <w:webHidden/>
          </w:rPr>
          <w:instrText xml:space="preserve"> PAGEREF _Toc223354522 \h </w:instrText>
        </w:r>
        <w:r w:rsidR="002755C5">
          <w:rPr>
            <w:noProof/>
            <w:webHidden/>
          </w:rPr>
        </w:r>
        <w:r w:rsidR="002755C5">
          <w:rPr>
            <w:noProof/>
            <w:webHidden/>
          </w:rPr>
          <w:fldChar w:fldCharType="separate"/>
        </w:r>
        <w:r w:rsidR="00CA2DC4">
          <w:rPr>
            <w:noProof/>
            <w:webHidden/>
          </w:rPr>
          <w:t>67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23" w:history="1">
        <w:r w:rsidR="002755C5" w:rsidRPr="00302993">
          <w:rPr>
            <w:rStyle w:val="Hipercze"/>
            <w:noProof/>
          </w:rPr>
          <w:t>3.1. Sprzęt do transportu i montażu konstrukcji</w:t>
        </w:r>
        <w:r w:rsidR="002755C5">
          <w:rPr>
            <w:noProof/>
            <w:webHidden/>
          </w:rPr>
          <w:tab/>
        </w:r>
        <w:r w:rsidR="002755C5">
          <w:rPr>
            <w:noProof/>
            <w:webHidden/>
          </w:rPr>
          <w:fldChar w:fldCharType="begin"/>
        </w:r>
        <w:r w:rsidR="002755C5">
          <w:rPr>
            <w:noProof/>
            <w:webHidden/>
          </w:rPr>
          <w:instrText xml:space="preserve"> PAGEREF _Toc223354523 \h </w:instrText>
        </w:r>
        <w:r w:rsidR="002755C5">
          <w:rPr>
            <w:noProof/>
            <w:webHidden/>
          </w:rPr>
        </w:r>
        <w:r w:rsidR="002755C5">
          <w:rPr>
            <w:noProof/>
            <w:webHidden/>
          </w:rPr>
          <w:fldChar w:fldCharType="separate"/>
        </w:r>
        <w:r w:rsidR="00CA2DC4">
          <w:rPr>
            <w:noProof/>
            <w:webHidden/>
          </w:rPr>
          <w:t>67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24" w:history="1">
        <w:r w:rsidR="002755C5" w:rsidRPr="00302993">
          <w:rPr>
            <w:rStyle w:val="Hipercze"/>
            <w:noProof/>
          </w:rPr>
          <w:t>3.2. Sprzęt do robót spawalniczych</w:t>
        </w:r>
        <w:r w:rsidR="002755C5">
          <w:rPr>
            <w:noProof/>
            <w:webHidden/>
          </w:rPr>
          <w:tab/>
        </w:r>
        <w:r w:rsidR="002755C5">
          <w:rPr>
            <w:noProof/>
            <w:webHidden/>
          </w:rPr>
          <w:fldChar w:fldCharType="begin"/>
        </w:r>
        <w:r w:rsidR="002755C5">
          <w:rPr>
            <w:noProof/>
            <w:webHidden/>
          </w:rPr>
          <w:instrText xml:space="preserve"> PAGEREF _Toc223354524 \h </w:instrText>
        </w:r>
        <w:r w:rsidR="002755C5">
          <w:rPr>
            <w:noProof/>
            <w:webHidden/>
          </w:rPr>
        </w:r>
        <w:r w:rsidR="002755C5">
          <w:rPr>
            <w:noProof/>
            <w:webHidden/>
          </w:rPr>
          <w:fldChar w:fldCharType="separate"/>
        </w:r>
        <w:r w:rsidR="00CA2DC4">
          <w:rPr>
            <w:noProof/>
            <w:webHidden/>
          </w:rPr>
          <w:t>67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25" w:history="1">
        <w:r w:rsidR="002755C5" w:rsidRPr="00302993">
          <w:rPr>
            <w:rStyle w:val="Hipercze"/>
            <w:noProof/>
          </w:rPr>
          <w:t>3.3. Sprzęt do połączeń na śruby</w:t>
        </w:r>
        <w:r w:rsidR="002755C5">
          <w:rPr>
            <w:noProof/>
            <w:webHidden/>
          </w:rPr>
          <w:tab/>
        </w:r>
        <w:r w:rsidR="002755C5">
          <w:rPr>
            <w:noProof/>
            <w:webHidden/>
          </w:rPr>
          <w:fldChar w:fldCharType="begin"/>
        </w:r>
        <w:r w:rsidR="002755C5">
          <w:rPr>
            <w:noProof/>
            <w:webHidden/>
          </w:rPr>
          <w:instrText xml:space="preserve"> PAGEREF _Toc223354525 \h </w:instrText>
        </w:r>
        <w:r w:rsidR="002755C5">
          <w:rPr>
            <w:noProof/>
            <w:webHidden/>
          </w:rPr>
        </w:r>
        <w:r w:rsidR="002755C5">
          <w:rPr>
            <w:noProof/>
            <w:webHidden/>
          </w:rPr>
          <w:fldChar w:fldCharType="separate"/>
        </w:r>
        <w:r w:rsidR="00CA2DC4">
          <w:rPr>
            <w:noProof/>
            <w:webHidden/>
          </w:rPr>
          <w:t>67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26" w:history="1">
        <w:r w:rsidR="002755C5" w:rsidRPr="00302993">
          <w:rPr>
            <w:rStyle w:val="Hipercze"/>
            <w:noProof/>
          </w:rPr>
          <w:t>4. Transport</w:t>
        </w:r>
        <w:r w:rsidR="002755C5">
          <w:rPr>
            <w:noProof/>
            <w:webHidden/>
          </w:rPr>
          <w:tab/>
        </w:r>
        <w:r w:rsidR="002755C5">
          <w:rPr>
            <w:noProof/>
            <w:webHidden/>
          </w:rPr>
          <w:fldChar w:fldCharType="begin"/>
        </w:r>
        <w:r w:rsidR="002755C5">
          <w:rPr>
            <w:noProof/>
            <w:webHidden/>
          </w:rPr>
          <w:instrText xml:space="preserve"> PAGEREF _Toc223354526 \h </w:instrText>
        </w:r>
        <w:r w:rsidR="002755C5">
          <w:rPr>
            <w:noProof/>
            <w:webHidden/>
          </w:rPr>
        </w:r>
        <w:r w:rsidR="002755C5">
          <w:rPr>
            <w:noProof/>
            <w:webHidden/>
          </w:rPr>
          <w:fldChar w:fldCharType="separate"/>
        </w:r>
        <w:r w:rsidR="00CA2DC4">
          <w:rPr>
            <w:noProof/>
            <w:webHidden/>
          </w:rPr>
          <w:t>67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27" w:history="1">
        <w:r w:rsidR="002755C5" w:rsidRPr="00302993">
          <w:rPr>
            <w:rStyle w:val="Hipercze"/>
            <w:noProof/>
          </w:rPr>
          <w:t>5. Wykonanie robót</w:t>
        </w:r>
        <w:r w:rsidR="002755C5">
          <w:rPr>
            <w:noProof/>
            <w:webHidden/>
          </w:rPr>
          <w:tab/>
        </w:r>
        <w:r w:rsidR="002755C5">
          <w:rPr>
            <w:noProof/>
            <w:webHidden/>
          </w:rPr>
          <w:fldChar w:fldCharType="begin"/>
        </w:r>
        <w:r w:rsidR="002755C5">
          <w:rPr>
            <w:noProof/>
            <w:webHidden/>
          </w:rPr>
          <w:instrText xml:space="preserve"> PAGEREF _Toc223354527 \h </w:instrText>
        </w:r>
        <w:r w:rsidR="002755C5">
          <w:rPr>
            <w:noProof/>
            <w:webHidden/>
          </w:rPr>
        </w:r>
        <w:r w:rsidR="002755C5">
          <w:rPr>
            <w:noProof/>
            <w:webHidden/>
          </w:rPr>
          <w:fldChar w:fldCharType="separate"/>
        </w:r>
        <w:r w:rsidR="00CA2DC4">
          <w:rPr>
            <w:noProof/>
            <w:webHidden/>
          </w:rPr>
          <w:t>67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28" w:history="1">
        <w:r w:rsidR="002755C5" w:rsidRPr="00302993">
          <w:rPr>
            <w:rStyle w:val="Hipercze"/>
            <w:noProof/>
          </w:rPr>
          <w:t>5.1. Cięcie</w:t>
        </w:r>
        <w:r w:rsidR="002755C5">
          <w:rPr>
            <w:noProof/>
            <w:webHidden/>
          </w:rPr>
          <w:tab/>
        </w:r>
        <w:r w:rsidR="002755C5">
          <w:rPr>
            <w:noProof/>
            <w:webHidden/>
          </w:rPr>
          <w:fldChar w:fldCharType="begin"/>
        </w:r>
        <w:r w:rsidR="002755C5">
          <w:rPr>
            <w:noProof/>
            <w:webHidden/>
          </w:rPr>
          <w:instrText xml:space="preserve"> PAGEREF _Toc223354528 \h </w:instrText>
        </w:r>
        <w:r w:rsidR="002755C5">
          <w:rPr>
            <w:noProof/>
            <w:webHidden/>
          </w:rPr>
        </w:r>
        <w:r w:rsidR="002755C5">
          <w:rPr>
            <w:noProof/>
            <w:webHidden/>
          </w:rPr>
          <w:fldChar w:fldCharType="separate"/>
        </w:r>
        <w:r w:rsidR="00CA2DC4">
          <w:rPr>
            <w:noProof/>
            <w:webHidden/>
          </w:rPr>
          <w:t>67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29" w:history="1">
        <w:r w:rsidR="002755C5" w:rsidRPr="00302993">
          <w:rPr>
            <w:rStyle w:val="Hipercze"/>
            <w:noProof/>
          </w:rPr>
          <w:t>5.2. Prostowanie i gięcie</w:t>
        </w:r>
        <w:r w:rsidR="002755C5">
          <w:rPr>
            <w:noProof/>
            <w:webHidden/>
          </w:rPr>
          <w:tab/>
        </w:r>
        <w:r w:rsidR="002755C5">
          <w:rPr>
            <w:noProof/>
            <w:webHidden/>
          </w:rPr>
          <w:fldChar w:fldCharType="begin"/>
        </w:r>
        <w:r w:rsidR="002755C5">
          <w:rPr>
            <w:noProof/>
            <w:webHidden/>
          </w:rPr>
          <w:instrText xml:space="preserve"> PAGEREF _Toc223354529 \h </w:instrText>
        </w:r>
        <w:r w:rsidR="002755C5">
          <w:rPr>
            <w:noProof/>
            <w:webHidden/>
          </w:rPr>
        </w:r>
        <w:r w:rsidR="002755C5">
          <w:rPr>
            <w:noProof/>
            <w:webHidden/>
          </w:rPr>
          <w:fldChar w:fldCharType="separate"/>
        </w:r>
        <w:r w:rsidR="00CA2DC4">
          <w:rPr>
            <w:noProof/>
            <w:webHidden/>
          </w:rPr>
          <w:t>67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30" w:history="1">
        <w:r w:rsidR="002755C5" w:rsidRPr="00302993">
          <w:rPr>
            <w:rStyle w:val="Hipercze"/>
            <w:noProof/>
          </w:rPr>
          <w:t>5.3. Składanie zespołów</w:t>
        </w:r>
        <w:r w:rsidR="002755C5">
          <w:rPr>
            <w:noProof/>
            <w:webHidden/>
          </w:rPr>
          <w:tab/>
        </w:r>
        <w:r w:rsidR="002755C5">
          <w:rPr>
            <w:noProof/>
            <w:webHidden/>
          </w:rPr>
          <w:fldChar w:fldCharType="begin"/>
        </w:r>
        <w:r w:rsidR="002755C5">
          <w:rPr>
            <w:noProof/>
            <w:webHidden/>
          </w:rPr>
          <w:instrText xml:space="preserve"> PAGEREF _Toc223354530 \h </w:instrText>
        </w:r>
        <w:r w:rsidR="002755C5">
          <w:rPr>
            <w:noProof/>
            <w:webHidden/>
          </w:rPr>
        </w:r>
        <w:r w:rsidR="002755C5">
          <w:rPr>
            <w:noProof/>
            <w:webHidden/>
          </w:rPr>
          <w:fldChar w:fldCharType="separate"/>
        </w:r>
        <w:r w:rsidR="00CA2DC4">
          <w:rPr>
            <w:noProof/>
            <w:webHidden/>
          </w:rPr>
          <w:t>68</w:t>
        </w:r>
        <w:r w:rsidR="002755C5">
          <w:rPr>
            <w:noProof/>
            <w:webHidden/>
          </w:rPr>
          <w:fldChar w:fldCharType="end"/>
        </w:r>
      </w:hyperlink>
    </w:p>
    <w:p w:rsidR="002755C5" w:rsidRDefault="00C60DDB">
      <w:pPr>
        <w:pStyle w:val="Spistreci4"/>
        <w:tabs>
          <w:tab w:val="right" w:leader="dot" w:pos="9062"/>
        </w:tabs>
        <w:rPr>
          <w:noProof/>
        </w:rPr>
      </w:pPr>
      <w:hyperlink w:anchor="_Toc223354531" w:history="1">
        <w:r w:rsidR="002755C5" w:rsidRPr="00302993">
          <w:rPr>
            <w:rStyle w:val="Hipercze"/>
            <w:noProof/>
          </w:rPr>
          <w:t>5.3.1. Części do składania</w:t>
        </w:r>
        <w:r w:rsidR="002755C5">
          <w:rPr>
            <w:noProof/>
            <w:webHidden/>
          </w:rPr>
          <w:tab/>
        </w:r>
        <w:r w:rsidR="002755C5">
          <w:rPr>
            <w:noProof/>
            <w:webHidden/>
          </w:rPr>
          <w:fldChar w:fldCharType="begin"/>
        </w:r>
        <w:r w:rsidR="002755C5">
          <w:rPr>
            <w:noProof/>
            <w:webHidden/>
          </w:rPr>
          <w:instrText xml:space="preserve"> PAGEREF _Toc223354531 \h </w:instrText>
        </w:r>
        <w:r w:rsidR="002755C5">
          <w:rPr>
            <w:noProof/>
            <w:webHidden/>
          </w:rPr>
        </w:r>
        <w:r w:rsidR="002755C5">
          <w:rPr>
            <w:noProof/>
            <w:webHidden/>
          </w:rPr>
          <w:fldChar w:fldCharType="separate"/>
        </w:r>
        <w:r w:rsidR="00CA2DC4">
          <w:rPr>
            <w:noProof/>
            <w:webHidden/>
          </w:rPr>
          <w:t>68</w:t>
        </w:r>
        <w:r w:rsidR="002755C5">
          <w:rPr>
            <w:noProof/>
            <w:webHidden/>
          </w:rPr>
          <w:fldChar w:fldCharType="end"/>
        </w:r>
      </w:hyperlink>
    </w:p>
    <w:p w:rsidR="002755C5" w:rsidRDefault="00C60DDB">
      <w:pPr>
        <w:pStyle w:val="Spistreci4"/>
        <w:tabs>
          <w:tab w:val="right" w:leader="dot" w:pos="9062"/>
        </w:tabs>
        <w:rPr>
          <w:noProof/>
        </w:rPr>
      </w:pPr>
      <w:hyperlink w:anchor="_Toc223354532" w:history="1">
        <w:r w:rsidR="002755C5" w:rsidRPr="00302993">
          <w:rPr>
            <w:rStyle w:val="Hipercze"/>
            <w:noProof/>
          </w:rPr>
          <w:t>5.3.2. Połączenia spawane</w:t>
        </w:r>
        <w:r w:rsidR="002755C5">
          <w:rPr>
            <w:noProof/>
            <w:webHidden/>
          </w:rPr>
          <w:tab/>
        </w:r>
        <w:r w:rsidR="002755C5">
          <w:rPr>
            <w:noProof/>
            <w:webHidden/>
          </w:rPr>
          <w:fldChar w:fldCharType="begin"/>
        </w:r>
        <w:r w:rsidR="002755C5">
          <w:rPr>
            <w:noProof/>
            <w:webHidden/>
          </w:rPr>
          <w:instrText xml:space="preserve"> PAGEREF _Toc223354532 \h </w:instrText>
        </w:r>
        <w:r w:rsidR="002755C5">
          <w:rPr>
            <w:noProof/>
            <w:webHidden/>
          </w:rPr>
        </w:r>
        <w:r w:rsidR="002755C5">
          <w:rPr>
            <w:noProof/>
            <w:webHidden/>
          </w:rPr>
          <w:fldChar w:fldCharType="separate"/>
        </w:r>
        <w:r w:rsidR="00CA2DC4">
          <w:rPr>
            <w:noProof/>
            <w:webHidden/>
          </w:rPr>
          <w:t>68</w:t>
        </w:r>
        <w:r w:rsidR="002755C5">
          <w:rPr>
            <w:noProof/>
            <w:webHidden/>
          </w:rPr>
          <w:fldChar w:fldCharType="end"/>
        </w:r>
      </w:hyperlink>
    </w:p>
    <w:p w:rsidR="002755C5" w:rsidRDefault="00C60DDB">
      <w:pPr>
        <w:pStyle w:val="Spistreci4"/>
        <w:tabs>
          <w:tab w:val="right" w:leader="dot" w:pos="9062"/>
        </w:tabs>
        <w:rPr>
          <w:noProof/>
        </w:rPr>
      </w:pPr>
      <w:hyperlink w:anchor="_Toc223354533" w:history="1">
        <w:r w:rsidR="002755C5" w:rsidRPr="00302993">
          <w:rPr>
            <w:rStyle w:val="Hipercze"/>
            <w:noProof/>
          </w:rPr>
          <w:t>5.3.3. Połączenia na śruby</w:t>
        </w:r>
        <w:r w:rsidR="002755C5">
          <w:rPr>
            <w:noProof/>
            <w:webHidden/>
          </w:rPr>
          <w:tab/>
        </w:r>
        <w:r w:rsidR="002755C5">
          <w:rPr>
            <w:noProof/>
            <w:webHidden/>
          </w:rPr>
          <w:fldChar w:fldCharType="begin"/>
        </w:r>
        <w:r w:rsidR="002755C5">
          <w:rPr>
            <w:noProof/>
            <w:webHidden/>
          </w:rPr>
          <w:instrText xml:space="preserve"> PAGEREF _Toc223354533 \h </w:instrText>
        </w:r>
        <w:r w:rsidR="002755C5">
          <w:rPr>
            <w:noProof/>
            <w:webHidden/>
          </w:rPr>
        </w:r>
        <w:r w:rsidR="002755C5">
          <w:rPr>
            <w:noProof/>
            <w:webHidden/>
          </w:rPr>
          <w:fldChar w:fldCharType="separate"/>
        </w:r>
        <w:r w:rsidR="00CA2DC4">
          <w:rPr>
            <w:noProof/>
            <w:webHidden/>
          </w:rPr>
          <w:t>69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34" w:history="1">
        <w:r w:rsidR="002755C5" w:rsidRPr="00302993">
          <w:rPr>
            <w:rStyle w:val="Hipercze"/>
            <w:noProof/>
          </w:rPr>
          <w:t>5.4. Montaż konstrukcji</w:t>
        </w:r>
        <w:r w:rsidR="002755C5">
          <w:rPr>
            <w:noProof/>
            <w:webHidden/>
          </w:rPr>
          <w:tab/>
        </w:r>
        <w:r w:rsidR="002755C5">
          <w:rPr>
            <w:noProof/>
            <w:webHidden/>
          </w:rPr>
          <w:fldChar w:fldCharType="begin"/>
        </w:r>
        <w:r w:rsidR="002755C5">
          <w:rPr>
            <w:noProof/>
            <w:webHidden/>
          </w:rPr>
          <w:instrText xml:space="preserve"> PAGEREF _Toc223354534 \h </w:instrText>
        </w:r>
        <w:r w:rsidR="002755C5">
          <w:rPr>
            <w:noProof/>
            <w:webHidden/>
          </w:rPr>
        </w:r>
        <w:r w:rsidR="002755C5">
          <w:rPr>
            <w:noProof/>
            <w:webHidden/>
          </w:rPr>
          <w:fldChar w:fldCharType="separate"/>
        </w:r>
        <w:r w:rsidR="00CA2DC4">
          <w:rPr>
            <w:noProof/>
            <w:webHidden/>
          </w:rPr>
          <w:t>69</w:t>
        </w:r>
        <w:r w:rsidR="002755C5">
          <w:rPr>
            <w:noProof/>
            <w:webHidden/>
          </w:rPr>
          <w:fldChar w:fldCharType="end"/>
        </w:r>
      </w:hyperlink>
    </w:p>
    <w:p w:rsidR="002755C5" w:rsidRDefault="00C60DDB">
      <w:pPr>
        <w:pStyle w:val="Spistreci4"/>
        <w:tabs>
          <w:tab w:val="right" w:leader="dot" w:pos="9062"/>
        </w:tabs>
        <w:rPr>
          <w:noProof/>
        </w:rPr>
      </w:pPr>
      <w:hyperlink w:anchor="_Toc223354535" w:history="1">
        <w:r w:rsidR="002755C5" w:rsidRPr="00302993">
          <w:rPr>
            <w:rStyle w:val="Hipercze"/>
            <w:noProof/>
          </w:rPr>
          <w:t>5.4.1. Montaż konstrukcji</w:t>
        </w:r>
        <w:r w:rsidR="002755C5">
          <w:rPr>
            <w:noProof/>
            <w:webHidden/>
          </w:rPr>
          <w:tab/>
        </w:r>
        <w:r w:rsidR="002755C5">
          <w:rPr>
            <w:noProof/>
            <w:webHidden/>
          </w:rPr>
          <w:fldChar w:fldCharType="begin"/>
        </w:r>
        <w:r w:rsidR="002755C5">
          <w:rPr>
            <w:noProof/>
            <w:webHidden/>
          </w:rPr>
          <w:instrText xml:space="preserve"> PAGEREF _Toc223354535 \h </w:instrText>
        </w:r>
        <w:r w:rsidR="002755C5">
          <w:rPr>
            <w:noProof/>
            <w:webHidden/>
          </w:rPr>
        </w:r>
        <w:r w:rsidR="002755C5">
          <w:rPr>
            <w:noProof/>
            <w:webHidden/>
          </w:rPr>
          <w:fldChar w:fldCharType="separate"/>
        </w:r>
        <w:r w:rsidR="00CA2DC4">
          <w:rPr>
            <w:noProof/>
            <w:webHidden/>
          </w:rPr>
          <w:t>69</w:t>
        </w:r>
        <w:r w:rsidR="002755C5">
          <w:rPr>
            <w:noProof/>
            <w:webHidden/>
          </w:rPr>
          <w:fldChar w:fldCharType="end"/>
        </w:r>
      </w:hyperlink>
    </w:p>
    <w:p w:rsidR="002755C5" w:rsidRDefault="00C60DDB">
      <w:pPr>
        <w:pStyle w:val="Spistreci4"/>
        <w:tabs>
          <w:tab w:val="right" w:leader="dot" w:pos="9062"/>
        </w:tabs>
        <w:rPr>
          <w:noProof/>
        </w:rPr>
      </w:pPr>
      <w:hyperlink w:anchor="_Toc223354536" w:history="1">
        <w:r w:rsidR="002755C5" w:rsidRPr="00302993">
          <w:rPr>
            <w:rStyle w:val="Hipercze"/>
            <w:noProof/>
          </w:rPr>
          <w:t>5.4.2. Przed przystąpieniem do prac montażowych należy</w:t>
        </w:r>
        <w:r w:rsidR="002755C5">
          <w:rPr>
            <w:noProof/>
            <w:webHidden/>
          </w:rPr>
          <w:tab/>
        </w:r>
        <w:r w:rsidR="002755C5">
          <w:rPr>
            <w:noProof/>
            <w:webHidden/>
          </w:rPr>
          <w:fldChar w:fldCharType="begin"/>
        </w:r>
        <w:r w:rsidR="002755C5">
          <w:rPr>
            <w:noProof/>
            <w:webHidden/>
          </w:rPr>
          <w:instrText xml:space="preserve"> PAGEREF _Toc223354536 \h </w:instrText>
        </w:r>
        <w:r w:rsidR="002755C5">
          <w:rPr>
            <w:noProof/>
            <w:webHidden/>
          </w:rPr>
        </w:r>
        <w:r w:rsidR="002755C5">
          <w:rPr>
            <w:noProof/>
            <w:webHidden/>
          </w:rPr>
          <w:fldChar w:fldCharType="separate"/>
        </w:r>
        <w:r w:rsidR="00CA2DC4">
          <w:rPr>
            <w:noProof/>
            <w:webHidden/>
          </w:rPr>
          <w:t>69</w:t>
        </w:r>
        <w:r w:rsidR="002755C5">
          <w:rPr>
            <w:noProof/>
            <w:webHidden/>
          </w:rPr>
          <w:fldChar w:fldCharType="end"/>
        </w:r>
      </w:hyperlink>
    </w:p>
    <w:p w:rsidR="002755C5" w:rsidRDefault="00C60DDB">
      <w:pPr>
        <w:pStyle w:val="Spistreci4"/>
        <w:tabs>
          <w:tab w:val="right" w:leader="dot" w:pos="9062"/>
        </w:tabs>
        <w:rPr>
          <w:noProof/>
        </w:rPr>
      </w:pPr>
      <w:hyperlink w:anchor="_Toc223354537" w:history="1">
        <w:r w:rsidR="002755C5" w:rsidRPr="00302993">
          <w:rPr>
            <w:rStyle w:val="Hipercze"/>
            <w:noProof/>
          </w:rPr>
          <w:t>5.4.3. Montaż</w:t>
        </w:r>
        <w:r w:rsidR="002755C5">
          <w:rPr>
            <w:noProof/>
            <w:webHidden/>
          </w:rPr>
          <w:tab/>
        </w:r>
        <w:r w:rsidR="002755C5">
          <w:rPr>
            <w:noProof/>
            <w:webHidden/>
          </w:rPr>
          <w:fldChar w:fldCharType="begin"/>
        </w:r>
        <w:r w:rsidR="002755C5">
          <w:rPr>
            <w:noProof/>
            <w:webHidden/>
          </w:rPr>
          <w:instrText xml:space="preserve"> PAGEREF _Toc223354537 \h </w:instrText>
        </w:r>
        <w:r w:rsidR="002755C5">
          <w:rPr>
            <w:noProof/>
            <w:webHidden/>
          </w:rPr>
        </w:r>
        <w:r w:rsidR="002755C5">
          <w:rPr>
            <w:noProof/>
            <w:webHidden/>
          </w:rPr>
          <w:fldChar w:fldCharType="separate"/>
        </w:r>
        <w:r w:rsidR="00CA2DC4">
          <w:rPr>
            <w:noProof/>
            <w:webHidden/>
          </w:rPr>
          <w:t>70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38" w:history="1">
        <w:r w:rsidR="002755C5" w:rsidRPr="00302993">
          <w:rPr>
            <w:rStyle w:val="Hipercze"/>
            <w:noProof/>
          </w:rPr>
          <w:t>6. Kontrola jakości robót</w:t>
        </w:r>
        <w:r w:rsidR="002755C5">
          <w:rPr>
            <w:noProof/>
            <w:webHidden/>
          </w:rPr>
          <w:tab/>
        </w:r>
        <w:r w:rsidR="002755C5">
          <w:rPr>
            <w:noProof/>
            <w:webHidden/>
          </w:rPr>
          <w:fldChar w:fldCharType="begin"/>
        </w:r>
        <w:r w:rsidR="002755C5">
          <w:rPr>
            <w:noProof/>
            <w:webHidden/>
          </w:rPr>
          <w:instrText xml:space="preserve"> PAGEREF _Toc223354538 \h </w:instrText>
        </w:r>
        <w:r w:rsidR="002755C5">
          <w:rPr>
            <w:noProof/>
            <w:webHidden/>
          </w:rPr>
        </w:r>
        <w:r w:rsidR="002755C5">
          <w:rPr>
            <w:noProof/>
            <w:webHidden/>
          </w:rPr>
          <w:fldChar w:fldCharType="separate"/>
        </w:r>
        <w:r w:rsidR="00CA2DC4">
          <w:rPr>
            <w:noProof/>
            <w:webHidden/>
          </w:rPr>
          <w:t>70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39" w:history="1">
        <w:r w:rsidR="002755C5" w:rsidRPr="00302993">
          <w:rPr>
            <w:rStyle w:val="Hipercze"/>
            <w:noProof/>
          </w:rPr>
          <w:t>7. Obmiar robót</w:t>
        </w:r>
        <w:r w:rsidR="002755C5">
          <w:rPr>
            <w:noProof/>
            <w:webHidden/>
          </w:rPr>
          <w:tab/>
        </w:r>
        <w:r w:rsidR="002755C5">
          <w:rPr>
            <w:noProof/>
            <w:webHidden/>
          </w:rPr>
          <w:fldChar w:fldCharType="begin"/>
        </w:r>
        <w:r w:rsidR="002755C5">
          <w:rPr>
            <w:noProof/>
            <w:webHidden/>
          </w:rPr>
          <w:instrText xml:space="preserve"> PAGEREF _Toc223354539 \h </w:instrText>
        </w:r>
        <w:r w:rsidR="002755C5">
          <w:rPr>
            <w:noProof/>
            <w:webHidden/>
          </w:rPr>
        </w:r>
        <w:r w:rsidR="002755C5">
          <w:rPr>
            <w:noProof/>
            <w:webHidden/>
          </w:rPr>
          <w:fldChar w:fldCharType="separate"/>
        </w:r>
        <w:r w:rsidR="00CA2DC4">
          <w:rPr>
            <w:noProof/>
            <w:webHidden/>
          </w:rPr>
          <w:t>70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40" w:history="1">
        <w:r w:rsidR="002755C5" w:rsidRPr="00302993">
          <w:rPr>
            <w:rStyle w:val="Hipercze"/>
            <w:noProof/>
          </w:rPr>
          <w:t>8. Odbiór robót</w:t>
        </w:r>
        <w:r w:rsidR="002755C5">
          <w:rPr>
            <w:noProof/>
            <w:webHidden/>
          </w:rPr>
          <w:tab/>
        </w:r>
        <w:r w:rsidR="002755C5">
          <w:rPr>
            <w:noProof/>
            <w:webHidden/>
          </w:rPr>
          <w:fldChar w:fldCharType="begin"/>
        </w:r>
        <w:r w:rsidR="002755C5">
          <w:rPr>
            <w:noProof/>
            <w:webHidden/>
          </w:rPr>
          <w:instrText xml:space="preserve"> PAGEREF _Toc223354540 \h </w:instrText>
        </w:r>
        <w:r w:rsidR="002755C5">
          <w:rPr>
            <w:noProof/>
            <w:webHidden/>
          </w:rPr>
        </w:r>
        <w:r w:rsidR="002755C5">
          <w:rPr>
            <w:noProof/>
            <w:webHidden/>
          </w:rPr>
          <w:fldChar w:fldCharType="separate"/>
        </w:r>
        <w:r w:rsidR="00CA2DC4">
          <w:rPr>
            <w:noProof/>
            <w:webHidden/>
          </w:rPr>
          <w:t>70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41" w:history="1">
        <w:r w:rsidR="002755C5" w:rsidRPr="00302993">
          <w:rPr>
            <w:rStyle w:val="Hipercze"/>
            <w:noProof/>
          </w:rPr>
          <w:t>9. Podstawa płatności</w:t>
        </w:r>
        <w:r w:rsidR="002755C5">
          <w:rPr>
            <w:noProof/>
            <w:webHidden/>
          </w:rPr>
          <w:tab/>
        </w:r>
        <w:r w:rsidR="002755C5">
          <w:rPr>
            <w:noProof/>
            <w:webHidden/>
          </w:rPr>
          <w:fldChar w:fldCharType="begin"/>
        </w:r>
        <w:r w:rsidR="002755C5">
          <w:rPr>
            <w:noProof/>
            <w:webHidden/>
          </w:rPr>
          <w:instrText xml:space="preserve"> PAGEREF _Toc223354541 \h </w:instrText>
        </w:r>
        <w:r w:rsidR="002755C5">
          <w:rPr>
            <w:noProof/>
            <w:webHidden/>
          </w:rPr>
        </w:r>
        <w:r w:rsidR="002755C5">
          <w:rPr>
            <w:noProof/>
            <w:webHidden/>
          </w:rPr>
          <w:fldChar w:fldCharType="separate"/>
        </w:r>
        <w:r w:rsidR="00CA2DC4">
          <w:rPr>
            <w:noProof/>
            <w:webHidden/>
          </w:rPr>
          <w:t>70</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42" w:history="1">
        <w:r w:rsidR="002755C5" w:rsidRPr="00302993">
          <w:rPr>
            <w:rStyle w:val="Hipercze"/>
            <w:noProof/>
          </w:rPr>
          <w:t>10. Przepisy związane</w:t>
        </w:r>
        <w:r w:rsidR="002755C5">
          <w:rPr>
            <w:noProof/>
            <w:webHidden/>
          </w:rPr>
          <w:tab/>
        </w:r>
        <w:r w:rsidR="002755C5">
          <w:rPr>
            <w:noProof/>
            <w:webHidden/>
          </w:rPr>
          <w:fldChar w:fldCharType="begin"/>
        </w:r>
        <w:r w:rsidR="002755C5">
          <w:rPr>
            <w:noProof/>
            <w:webHidden/>
          </w:rPr>
          <w:instrText xml:space="preserve"> PAGEREF _Toc223354542 \h </w:instrText>
        </w:r>
        <w:r w:rsidR="002755C5">
          <w:rPr>
            <w:noProof/>
            <w:webHidden/>
          </w:rPr>
        </w:r>
        <w:r w:rsidR="002755C5">
          <w:rPr>
            <w:noProof/>
            <w:webHidden/>
          </w:rPr>
          <w:fldChar w:fldCharType="separate"/>
        </w:r>
        <w:r w:rsidR="00CA2DC4">
          <w:rPr>
            <w:noProof/>
            <w:webHidden/>
          </w:rPr>
          <w:t>70</w:t>
        </w:r>
        <w:r w:rsidR="002755C5">
          <w:rPr>
            <w:noProof/>
            <w:webHidden/>
          </w:rPr>
          <w:fldChar w:fldCharType="end"/>
        </w:r>
      </w:hyperlink>
    </w:p>
    <w:p w:rsidR="002755C5" w:rsidRDefault="00C60DDB">
      <w:pPr>
        <w:pStyle w:val="Spistreci1"/>
        <w:tabs>
          <w:tab w:val="right" w:leader="dot" w:pos="9062"/>
        </w:tabs>
        <w:rPr>
          <w:rFonts w:asciiTheme="minorHAnsi" w:eastAsiaTheme="minorEastAsia" w:hAnsiTheme="minorHAnsi" w:cstheme="minorBidi"/>
          <w:noProof/>
          <w:lang w:eastAsia="pl-PL"/>
        </w:rPr>
      </w:pPr>
      <w:hyperlink w:anchor="_Toc223354543" w:history="1">
        <w:r w:rsidR="002755C5" w:rsidRPr="00302993">
          <w:rPr>
            <w:rStyle w:val="Hipercze"/>
            <w:noProof/>
          </w:rPr>
          <w:t>B.12.00.00 POSADZKI</w:t>
        </w:r>
        <w:r w:rsidR="002755C5">
          <w:rPr>
            <w:noProof/>
            <w:webHidden/>
          </w:rPr>
          <w:tab/>
        </w:r>
        <w:r w:rsidR="002755C5">
          <w:rPr>
            <w:noProof/>
            <w:webHidden/>
          </w:rPr>
          <w:fldChar w:fldCharType="begin"/>
        </w:r>
        <w:r w:rsidR="002755C5">
          <w:rPr>
            <w:noProof/>
            <w:webHidden/>
          </w:rPr>
          <w:instrText xml:space="preserve"> PAGEREF _Toc223354543 \h </w:instrText>
        </w:r>
        <w:r w:rsidR="002755C5">
          <w:rPr>
            <w:noProof/>
            <w:webHidden/>
          </w:rPr>
        </w:r>
        <w:r w:rsidR="002755C5">
          <w:rPr>
            <w:noProof/>
            <w:webHidden/>
          </w:rPr>
          <w:fldChar w:fldCharType="separate"/>
        </w:r>
        <w:r w:rsidR="00CA2DC4">
          <w:rPr>
            <w:noProof/>
            <w:webHidden/>
          </w:rPr>
          <w:t>71</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44" w:history="1">
        <w:r w:rsidR="002755C5" w:rsidRPr="00302993">
          <w:rPr>
            <w:rStyle w:val="Hipercze"/>
            <w:noProof/>
          </w:rPr>
          <w:t>1. Wstęp</w:t>
        </w:r>
        <w:r w:rsidR="002755C5">
          <w:rPr>
            <w:noProof/>
            <w:webHidden/>
          </w:rPr>
          <w:tab/>
        </w:r>
        <w:r w:rsidR="002755C5">
          <w:rPr>
            <w:noProof/>
            <w:webHidden/>
          </w:rPr>
          <w:fldChar w:fldCharType="begin"/>
        </w:r>
        <w:r w:rsidR="002755C5">
          <w:rPr>
            <w:noProof/>
            <w:webHidden/>
          </w:rPr>
          <w:instrText xml:space="preserve"> PAGEREF _Toc223354544 \h </w:instrText>
        </w:r>
        <w:r w:rsidR="002755C5">
          <w:rPr>
            <w:noProof/>
            <w:webHidden/>
          </w:rPr>
        </w:r>
        <w:r w:rsidR="002755C5">
          <w:rPr>
            <w:noProof/>
            <w:webHidden/>
          </w:rPr>
          <w:fldChar w:fldCharType="separate"/>
        </w:r>
        <w:r w:rsidR="00CA2DC4">
          <w:rPr>
            <w:noProof/>
            <w:webHidden/>
          </w:rPr>
          <w:t>71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45" w:history="1">
        <w:r w:rsidR="002755C5" w:rsidRPr="00302993">
          <w:rPr>
            <w:rStyle w:val="Hipercze"/>
            <w:noProof/>
          </w:rPr>
          <w:t>1.1. Przedmiot SST</w:t>
        </w:r>
        <w:r w:rsidR="002755C5">
          <w:rPr>
            <w:noProof/>
            <w:webHidden/>
          </w:rPr>
          <w:tab/>
        </w:r>
        <w:r w:rsidR="002755C5">
          <w:rPr>
            <w:noProof/>
            <w:webHidden/>
          </w:rPr>
          <w:fldChar w:fldCharType="begin"/>
        </w:r>
        <w:r w:rsidR="002755C5">
          <w:rPr>
            <w:noProof/>
            <w:webHidden/>
          </w:rPr>
          <w:instrText xml:space="preserve"> PAGEREF _Toc223354545 \h </w:instrText>
        </w:r>
        <w:r w:rsidR="002755C5">
          <w:rPr>
            <w:noProof/>
            <w:webHidden/>
          </w:rPr>
        </w:r>
        <w:r w:rsidR="002755C5">
          <w:rPr>
            <w:noProof/>
            <w:webHidden/>
          </w:rPr>
          <w:fldChar w:fldCharType="separate"/>
        </w:r>
        <w:r w:rsidR="00CA2DC4">
          <w:rPr>
            <w:noProof/>
            <w:webHidden/>
          </w:rPr>
          <w:t>71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46" w:history="1">
        <w:r w:rsidR="002755C5" w:rsidRPr="00302993">
          <w:rPr>
            <w:rStyle w:val="Hipercze"/>
            <w:noProof/>
          </w:rPr>
          <w:t>1.2. Zakres stosowania SST</w:t>
        </w:r>
        <w:r w:rsidR="002755C5">
          <w:rPr>
            <w:noProof/>
            <w:webHidden/>
          </w:rPr>
          <w:tab/>
        </w:r>
        <w:r w:rsidR="002755C5">
          <w:rPr>
            <w:noProof/>
            <w:webHidden/>
          </w:rPr>
          <w:fldChar w:fldCharType="begin"/>
        </w:r>
        <w:r w:rsidR="002755C5">
          <w:rPr>
            <w:noProof/>
            <w:webHidden/>
          </w:rPr>
          <w:instrText xml:space="preserve"> PAGEREF _Toc223354546 \h </w:instrText>
        </w:r>
        <w:r w:rsidR="002755C5">
          <w:rPr>
            <w:noProof/>
            <w:webHidden/>
          </w:rPr>
        </w:r>
        <w:r w:rsidR="002755C5">
          <w:rPr>
            <w:noProof/>
            <w:webHidden/>
          </w:rPr>
          <w:fldChar w:fldCharType="separate"/>
        </w:r>
        <w:r w:rsidR="00CA2DC4">
          <w:rPr>
            <w:noProof/>
            <w:webHidden/>
          </w:rPr>
          <w:t>71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47" w:history="1">
        <w:r w:rsidR="002755C5" w:rsidRPr="00302993">
          <w:rPr>
            <w:rStyle w:val="Hipercze"/>
            <w:noProof/>
          </w:rPr>
          <w:t>1.3. Zakres robót objętych SST</w:t>
        </w:r>
        <w:r w:rsidR="002755C5">
          <w:rPr>
            <w:noProof/>
            <w:webHidden/>
          </w:rPr>
          <w:tab/>
        </w:r>
        <w:r w:rsidR="002755C5">
          <w:rPr>
            <w:noProof/>
            <w:webHidden/>
          </w:rPr>
          <w:fldChar w:fldCharType="begin"/>
        </w:r>
        <w:r w:rsidR="002755C5">
          <w:rPr>
            <w:noProof/>
            <w:webHidden/>
          </w:rPr>
          <w:instrText xml:space="preserve"> PAGEREF _Toc223354547 \h </w:instrText>
        </w:r>
        <w:r w:rsidR="002755C5">
          <w:rPr>
            <w:noProof/>
            <w:webHidden/>
          </w:rPr>
        </w:r>
        <w:r w:rsidR="002755C5">
          <w:rPr>
            <w:noProof/>
            <w:webHidden/>
          </w:rPr>
          <w:fldChar w:fldCharType="separate"/>
        </w:r>
        <w:r w:rsidR="00CA2DC4">
          <w:rPr>
            <w:noProof/>
            <w:webHidden/>
          </w:rPr>
          <w:t>71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48" w:history="1">
        <w:r w:rsidR="002755C5" w:rsidRPr="00302993">
          <w:rPr>
            <w:rStyle w:val="Hipercze"/>
            <w:noProof/>
          </w:rPr>
          <w:t>1.4. Określenia podstawowe</w:t>
        </w:r>
        <w:r w:rsidR="002755C5">
          <w:rPr>
            <w:noProof/>
            <w:webHidden/>
          </w:rPr>
          <w:tab/>
        </w:r>
        <w:r w:rsidR="002755C5">
          <w:rPr>
            <w:noProof/>
            <w:webHidden/>
          </w:rPr>
          <w:fldChar w:fldCharType="begin"/>
        </w:r>
        <w:r w:rsidR="002755C5">
          <w:rPr>
            <w:noProof/>
            <w:webHidden/>
          </w:rPr>
          <w:instrText xml:space="preserve"> PAGEREF _Toc223354548 \h </w:instrText>
        </w:r>
        <w:r w:rsidR="002755C5">
          <w:rPr>
            <w:noProof/>
            <w:webHidden/>
          </w:rPr>
        </w:r>
        <w:r w:rsidR="002755C5">
          <w:rPr>
            <w:noProof/>
            <w:webHidden/>
          </w:rPr>
          <w:fldChar w:fldCharType="separate"/>
        </w:r>
        <w:r w:rsidR="00CA2DC4">
          <w:rPr>
            <w:noProof/>
            <w:webHidden/>
          </w:rPr>
          <w:t>71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49" w:history="1">
        <w:r w:rsidR="002755C5" w:rsidRPr="00302993">
          <w:rPr>
            <w:rStyle w:val="Hipercze"/>
            <w:noProof/>
          </w:rPr>
          <w:t>1.5. Ogólne wymagania dotyczące robót</w:t>
        </w:r>
        <w:r w:rsidR="002755C5">
          <w:rPr>
            <w:noProof/>
            <w:webHidden/>
          </w:rPr>
          <w:tab/>
        </w:r>
        <w:r w:rsidR="002755C5">
          <w:rPr>
            <w:noProof/>
            <w:webHidden/>
          </w:rPr>
          <w:fldChar w:fldCharType="begin"/>
        </w:r>
        <w:r w:rsidR="002755C5">
          <w:rPr>
            <w:noProof/>
            <w:webHidden/>
          </w:rPr>
          <w:instrText xml:space="preserve"> PAGEREF _Toc223354549 \h </w:instrText>
        </w:r>
        <w:r w:rsidR="002755C5">
          <w:rPr>
            <w:noProof/>
            <w:webHidden/>
          </w:rPr>
        </w:r>
        <w:r w:rsidR="002755C5">
          <w:rPr>
            <w:noProof/>
            <w:webHidden/>
          </w:rPr>
          <w:fldChar w:fldCharType="separate"/>
        </w:r>
        <w:r w:rsidR="00CA2DC4">
          <w:rPr>
            <w:noProof/>
            <w:webHidden/>
          </w:rPr>
          <w:t>71</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50" w:history="1">
        <w:r w:rsidR="002755C5" w:rsidRPr="00302993">
          <w:rPr>
            <w:rStyle w:val="Hipercze"/>
            <w:noProof/>
          </w:rPr>
          <w:t>2. Materiały</w:t>
        </w:r>
        <w:r w:rsidR="002755C5">
          <w:rPr>
            <w:noProof/>
            <w:webHidden/>
          </w:rPr>
          <w:tab/>
        </w:r>
        <w:r w:rsidR="002755C5">
          <w:rPr>
            <w:noProof/>
            <w:webHidden/>
          </w:rPr>
          <w:fldChar w:fldCharType="begin"/>
        </w:r>
        <w:r w:rsidR="002755C5">
          <w:rPr>
            <w:noProof/>
            <w:webHidden/>
          </w:rPr>
          <w:instrText xml:space="preserve"> PAGEREF _Toc223354550 \h </w:instrText>
        </w:r>
        <w:r w:rsidR="002755C5">
          <w:rPr>
            <w:noProof/>
            <w:webHidden/>
          </w:rPr>
        </w:r>
        <w:r w:rsidR="002755C5">
          <w:rPr>
            <w:noProof/>
            <w:webHidden/>
          </w:rPr>
          <w:fldChar w:fldCharType="separate"/>
        </w:r>
        <w:r w:rsidR="00CA2DC4">
          <w:rPr>
            <w:noProof/>
            <w:webHidden/>
          </w:rPr>
          <w:t>71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51" w:history="1">
        <w:r w:rsidR="002755C5" w:rsidRPr="00302993">
          <w:rPr>
            <w:rStyle w:val="Hipercze"/>
            <w:noProof/>
          </w:rPr>
          <w:t>2.1. Woda (PN-EN 1008:2004)</w:t>
        </w:r>
        <w:r w:rsidR="002755C5">
          <w:rPr>
            <w:noProof/>
            <w:webHidden/>
          </w:rPr>
          <w:tab/>
        </w:r>
        <w:r w:rsidR="002755C5">
          <w:rPr>
            <w:noProof/>
            <w:webHidden/>
          </w:rPr>
          <w:fldChar w:fldCharType="begin"/>
        </w:r>
        <w:r w:rsidR="002755C5">
          <w:rPr>
            <w:noProof/>
            <w:webHidden/>
          </w:rPr>
          <w:instrText xml:space="preserve"> PAGEREF _Toc223354551 \h </w:instrText>
        </w:r>
        <w:r w:rsidR="002755C5">
          <w:rPr>
            <w:noProof/>
            <w:webHidden/>
          </w:rPr>
        </w:r>
        <w:r w:rsidR="002755C5">
          <w:rPr>
            <w:noProof/>
            <w:webHidden/>
          </w:rPr>
          <w:fldChar w:fldCharType="separate"/>
        </w:r>
        <w:r w:rsidR="00CA2DC4">
          <w:rPr>
            <w:noProof/>
            <w:webHidden/>
          </w:rPr>
          <w:t>71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52" w:history="1">
        <w:r w:rsidR="002755C5" w:rsidRPr="00302993">
          <w:rPr>
            <w:rStyle w:val="Hipercze"/>
            <w:noProof/>
            <w:lang w:val="de-DE"/>
          </w:rPr>
          <w:t>2.2. Piasek (PN-EN 13139:2003)</w:t>
        </w:r>
        <w:r w:rsidR="002755C5">
          <w:rPr>
            <w:noProof/>
            <w:webHidden/>
          </w:rPr>
          <w:tab/>
        </w:r>
        <w:r w:rsidR="002755C5">
          <w:rPr>
            <w:noProof/>
            <w:webHidden/>
          </w:rPr>
          <w:fldChar w:fldCharType="begin"/>
        </w:r>
        <w:r w:rsidR="002755C5">
          <w:rPr>
            <w:noProof/>
            <w:webHidden/>
          </w:rPr>
          <w:instrText xml:space="preserve"> PAGEREF _Toc223354552 \h </w:instrText>
        </w:r>
        <w:r w:rsidR="002755C5">
          <w:rPr>
            <w:noProof/>
            <w:webHidden/>
          </w:rPr>
        </w:r>
        <w:r w:rsidR="002755C5">
          <w:rPr>
            <w:noProof/>
            <w:webHidden/>
          </w:rPr>
          <w:fldChar w:fldCharType="separate"/>
        </w:r>
        <w:r w:rsidR="00CA2DC4">
          <w:rPr>
            <w:noProof/>
            <w:webHidden/>
          </w:rPr>
          <w:t>72</w:t>
        </w:r>
        <w:r w:rsidR="002755C5">
          <w:rPr>
            <w:noProof/>
            <w:webHidden/>
          </w:rPr>
          <w:fldChar w:fldCharType="end"/>
        </w:r>
      </w:hyperlink>
    </w:p>
    <w:p w:rsidR="002755C5" w:rsidRDefault="00C60DDB">
      <w:pPr>
        <w:pStyle w:val="Spistreci4"/>
        <w:tabs>
          <w:tab w:val="right" w:leader="dot" w:pos="9062"/>
        </w:tabs>
        <w:rPr>
          <w:noProof/>
        </w:rPr>
      </w:pPr>
      <w:hyperlink w:anchor="_Toc223354553" w:history="1">
        <w:r w:rsidR="002755C5" w:rsidRPr="00302993">
          <w:rPr>
            <w:rStyle w:val="Hipercze"/>
            <w:noProof/>
          </w:rPr>
          <w:t>2.2.1. Piasek</w:t>
        </w:r>
        <w:r w:rsidR="002755C5">
          <w:rPr>
            <w:noProof/>
            <w:webHidden/>
          </w:rPr>
          <w:tab/>
        </w:r>
        <w:r w:rsidR="002755C5">
          <w:rPr>
            <w:noProof/>
            <w:webHidden/>
          </w:rPr>
          <w:fldChar w:fldCharType="begin"/>
        </w:r>
        <w:r w:rsidR="002755C5">
          <w:rPr>
            <w:noProof/>
            <w:webHidden/>
          </w:rPr>
          <w:instrText xml:space="preserve"> PAGEREF _Toc223354553 \h </w:instrText>
        </w:r>
        <w:r w:rsidR="002755C5">
          <w:rPr>
            <w:noProof/>
            <w:webHidden/>
          </w:rPr>
        </w:r>
        <w:r w:rsidR="002755C5">
          <w:rPr>
            <w:noProof/>
            <w:webHidden/>
          </w:rPr>
          <w:fldChar w:fldCharType="separate"/>
        </w:r>
        <w:r w:rsidR="00CA2DC4">
          <w:rPr>
            <w:noProof/>
            <w:webHidden/>
          </w:rPr>
          <w:t>72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54" w:history="1">
        <w:r w:rsidR="002755C5" w:rsidRPr="00302993">
          <w:rPr>
            <w:rStyle w:val="Hipercze"/>
            <w:noProof/>
          </w:rPr>
          <w:t>2.3. Cement wg normy PN-EN 191-1:2002 (patrz SST B.04.02.00)</w:t>
        </w:r>
        <w:r w:rsidR="002755C5">
          <w:rPr>
            <w:noProof/>
            <w:webHidden/>
          </w:rPr>
          <w:tab/>
        </w:r>
        <w:r w:rsidR="002755C5">
          <w:rPr>
            <w:noProof/>
            <w:webHidden/>
          </w:rPr>
          <w:fldChar w:fldCharType="begin"/>
        </w:r>
        <w:r w:rsidR="002755C5">
          <w:rPr>
            <w:noProof/>
            <w:webHidden/>
          </w:rPr>
          <w:instrText xml:space="preserve"> PAGEREF _Toc223354554 \h </w:instrText>
        </w:r>
        <w:r w:rsidR="002755C5">
          <w:rPr>
            <w:noProof/>
            <w:webHidden/>
          </w:rPr>
        </w:r>
        <w:r w:rsidR="002755C5">
          <w:rPr>
            <w:noProof/>
            <w:webHidden/>
          </w:rPr>
          <w:fldChar w:fldCharType="separate"/>
        </w:r>
        <w:r w:rsidR="00CA2DC4">
          <w:rPr>
            <w:noProof/>
            <w:webHidden/>
          </w:rPr>
          <w:t>72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55" w:history="1">
        <w:r w:rsidR="002755C5" w:rsidRPr="00302993">
          <w:rPr>
            <w:rStyle w:val="Hipercze"/>
            <w:noProof/>
          </w:rPr>
          <w:t>2.4. Kruszywo do posadzki cementowej</w:t>
        </w:r>
        <w:r w:rsidR="002755C5">
          <w:rPr>
            <w:noProof/>
            <w:webHidden/>
          </w:rPr>
          <w:tab/>
        </w:r>
        <w:r w:rsidR="002755C5">
          <w:rPr>
            <w:noProof/>
            <w:webHidden/>
          </w:rPr>
          <w:fldChar w:fldCharType="begin"/>
        </w:r>
        <w:r w:rsidR="002755C5">
          <w:rPr>
            <w:noProof/>
            <w:webHidden/>
          </w:rPr>
          <w:instrText xml:space="preserve"> PAGEREF _Toc223354555 \h </w:instrText>
        </w:r>
        <w:r w:rsidR="002755C5">
          <w:rPr>
            <w:noProof/>
            <w:webHidden/>
          </w:rPr>
        </w:r>
        <w:r w:rsidR="002755C5">
          <w:rPr>
            <w:noProof/>
            <w:webHidden/>
          </w:rPr>
          <w:fldChar w:fldCharType="separate"/>
        </w:r>
        <w:r w:rsidR="00CA2DC4">
          <w:rPr>
            <w:noProof/>
            <w:webHidden/>
          </w:rPr>
          <w:t>72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56" w:history="1">
        <w:r w:rsidR="002755C5" w:rsidRPr="00302993">
          <w:rPr>
            <w:rStyle w:val="Hipercze"/>
            <w:noProof/>
          </w:rPr>
          <w:t>2.5. Wyroby terakotowe</w:t>
        </w:r>
        <w:r w:rsidR="002755C5">
          <w:rPr>
            <w:noProof/>
            <w:webHidden/>
          </w:rPr>
          <w:tab/>
        </w:r>
        <w:r w:rsidR="002755C5">
          <w:rPr>
            <w:noProof/>
            <w:webHidden/>
          </w:rPr>
          <w:fldChar w:fldCharType="begin"/>
        </w:r>
        <w:r w:rsidR="002755C5">
          <w:rPr>
            <w:noProof/>
            <w:webHidden/>
          </w:rPr>
          <w:instrText xml:space="preserve"> PAGEREF _Toc223354556 \h </w:instrText>
        </w:r>
        <w:r w:rsidR="002755C5">
          <w:rPr>
            <w:noProof/>
            <w:webHidden/>
          </w:rPr>
        </w:r>
        <w:r w:rsidR="002755C5">
          <w:rPr>
            <w:noProof/>
            <w:webHidden/>
          </w:rPr>
          <w:fldChar w:fldCharType="separate"/>
        </w:r>
        <w:r w:rsidR="00CA2DC4">
          <w:rPr>
            <w:noProof/>
            <w:webHidden/>
          </w:rPr>
          <w:t>72</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57" w:history="1">
        <w:r w:rsidR="002755C5" w:rsidRPr="00302993">
          <w:rPr>
            <w:rStyle w:val="Hipercze"/>
            <w:noProof/>
          </w:rPr>
          <w:t>3. Sprzęt</w:t>
        </w:r>
        <w:r w:rsidR="002755C5">
          <w:rPr>
            <w:noProof/>
            <w:webHidden/>
          </w:rPr>
          <w:tab/>
        </w:r>
        <w:r w:rsidR="002755C5">
          <w:rPr>
            <w:noProof/>
            <w:webHidden/>
          </w:rPr>
          <w:fldChar w:fldCharType="begin"/>
        </w:r>
        <w:r w:rsidR="002755C5">
          <w:rPr>
            <w:noProof/>
            <w:webHidden/>
          </w:rPr>
          <w:instrText xml:space="preserve"> PAGEREF _Toc223354557 \h </w:instrText>
        </w:r>
        <w:r w:rsidR="002755C5">
          <w:rPr>
            <w:noProof/>
            <w:webHidden/>
          </w:rPr>
        </w:r>
        <w:r w:rsidR="002755C5">
          <w:rPr>
            <w:noProof/>
            <w:webHidden/>
          </w:rPr>
          <w:fldChar w:fldCharType="separate"/>
        </w:r>
        <w:r w:rsidR="00CA2DC4">
          <w:rPr>
            <w:noProof/>
            <w:webHidden/>
          </w:rPr>
          <w:t>73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58" w:history="1">
        <w:r w:rsidR="002755C5" w:rsidRPr="00302993">
          <w:rPr>
            <w:rStyle w:val="Hipercze"/>
            <w:noProof/>
          </w:rPr>
          <w:t>4. Transport</w:t>
        </w:r>
        <w:r w:rsidR="002755C5">
          <w:rPr>
            <w:noProof/>
            <w:webHidden/>
          </w:rPr>
          <w:tab/>
        </w:r>
        <w:r w:rsidR="002755C5">
          <w:rPr>
            <w:noProof/>
            <w:webHidden/>
          </w:rPr>
          <w:fldChar w:fldCharType="begin"/>
        </w:r>
        <w:r w:rsidR="002755C5">
          <w:rPr>
            <w:noProof/>
            <w:webHidden/>
          </w:rPr>
          <w:instrText xml:space="preserve"> PAGEREF _Toc223354558 \h </w:instrText>
        </w:r>
        <w:r w:rsidR="002755C5">
          <w:rPr>
            <w:noProof/>
            <w:webHidden/>
          </w:rPr>
        </w:r>
        <w:r w:rsidR="002755C5">
          <w:rPr>
            <w:noProof/>
            <w:webHidden/>
          </w:rPr>
          <w:fldChar w:fldCharType="separate"/>
        </w:r>
        <w:r w:rsidR="00CA2DC4">
          <w:rPr>
            <w:noProof/>
            <w:webHidden/>
          </w:rPr>
          <w:t>73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59" w:history="1">
        <w:r w:rsidR="002755C5" w:rsidRPr="00302993">
          <w:rPr>
            <w:rStyle w:val="Hipercze"/>
            <w:noProof/>
          </w:rPr>
          <w:t>5. Wykonanie robót</w:t>
        </w:r>
        <w:r w:rsidR="002755C5">
          <w:rPr>
            <w:noProof/>
            <w:webHidden/>
          </w:rPr>
          <w:tab/>
        </w:r>
        <w:r w:rsidR="002755C5">
          <w:rPr>
            <w:noProof/>
            <w:webHidden/>
          </w:rPr>
          <w:fldChar w:fldCharType="begin"/>
        </w:r>
        <w:r w:rsidR="002755C5">
          <w:rPr>
            <w:noProof/>
            <w:webHidden/>
          </w:rPr>
          <w:instrText xml:space="preserve"> PAGEREF _Toc223354559 \h </w:instrText>
        </w:r>
        <w:r w:rsidR="002755C5">
          <w:rPr>
            <w:noProof/>
            <w:webHidden/>
          </w:rPr>
        </w:r>
        <w:r w:rsidR="002755C5">
          <w:rPr>
            <w:noProof/>
            <w:webHidden/>
          </w:rPr>
          <w:fldChar w:fldCharType="separate"/>
        </w:r>
        <w:r w:rsidR="00CA2DC4">
          <w:rPr>
            <w:noProof/>
            <w:webHidden/>
          </w:rPr>
          <w:t>73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60" w:history="1">
        <w:r w:rsidR="002755C5" w:rsidRPr="00302993">
          <w:rPr>
            <w:rStyle w:val="Hipercze"/>
            <w:noProof/>
          </w:rPr>
          <w:t>5.1. Warstwy wyrównawcze pod posadzki</w:t>
        </w:r>
        <w:r w:rsidR="002755C5">
          <w:rPr>
            <w:noProof/>
            <w:webHidden/>
          </w:rPr>
          <w:tab/>
        </w:r>
        <w:r w:rsidR="002755C5">
          <w:rPr>
            <w:noProof/>
            <w:webHidden/>
          </w:rPr>
          <w:fldChar w:fldCharType="begin"/>
        </w:r>
        <w:r w:rsidR="002755C5">
          <w:rPr>
            <w:noProof/>
            <w:webHidden/>
          </w:rPr>
          <w:instrText xml:space="preserve"> PAGEREF _Toc223354560 \h </w:instrText>
        </w:r>
        <w:r w:rsidR="002755C5">
          <w:rPr>
            <w:noProof/>
            <w:webHidden/>
          </w:rPr>
        </w:r>
        <w:r w:rsidR="002755C5">
          <w:rPr>
            <w:noProof/>
            <w:webHidden/>
          </w:rPr>
          <w:fldChar w:fldCharType="separate"/>
        </w:r>
        <w:r w:rsidR="00CA2DC4">
          <w:rPr>
            <w:noProof/>
            <w:webHidden/>
          </w:rPr>
          <w:t>73</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61" w:history="1">
        <w:r w:rsidR="002755C5" w:rsidRPr="00302993">
          <w:rPr>
            <w:rStyle w:val="Hipercze"/>
            <w:noProof/>
          </w:rPr>
          <w:t>5.2. Posadzki z płytek</w:t>
        </w:r>
        <w:r w:rsidR="002755C5">
          <w:rPr>
            <w:noProof/>
            <w:webHidden/>
          </w:rPr>
          <w:tab/>
        </w:r>
        <w:r w:rsidR="002755C5">
          <w:rPr>
            <w:noProof/>
            <w:webHidden/>
          </w:rPr>
          <w:fldChar w:fldCharType="begin"/>
        </w:r>
        <w:r w:rsidR="002755C5">
          <w:rPr>
            <w:noProof/>
            <w:webHidden/>
          </w:rPr>
          <w:instrText xml:space="preserve"> PAGEREF _Toc223354561 \h </w:instrText>
        </w:r>
        <w:r w:rsidR="002755C5">
          <w:rPr>
            <w:noProof/>
            <w:webHidden/>
          </w:rPr>
        </w:r>
        <w:r w:rsidR="002755C5">
          <w:rPr>
            <w:noProof/>
            <w:webHidden/>
          </w:rPr>
          <w:fldChar w:fldCharType="separate"/>
        </w:r>
        <w:r w:rsidR="00CA2DC4">
          <w:rPr>
            <w:noProof/>
            <w:webHidden/>
          </w:rPr>
          <w:t>75</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62" w:history="1">
        <w:r w:rsidR="002755C5" w:rsidRPr="00302993">
          <w:rPr>
            <w:rStyle w:val="Hipercze"/>
            <w:noProof/>
          </w:rPr>
          <w:t>6. Kontrola jakości</w:t>
        </w:r>
        <w:r w:rsidR="002755C5">
          <w:rPr>
            <w:noProof/>
            <w:webHidden/>
          </w:rPr>
          <w:tab/>
        </w:r>
        <w:r w:rsidR="002755C5">
          <w:rPr>
            <w:noProof/>
            <w:webHidden/>
          </w:rPr>
          <w:fldChar w:fldCharType="begin"/>
        </w:r>
        <w:r w:rsidR="002755C5">
          <w:rPr>
            <w:noProof/>
            <w:webHidden/>
          </w:rPr>
          <w:instrText xml:space="preserve"> PAGEREF _Toc223354562 \h </w:instrText>
        </w:r>
        <w:r w:rsidR="002755C5">
          <w:rPr>
            <w:noProof/>
            <w:webHidden/>
          </w:rPr>
        </w:r>
        <w:r w:rsidR="002755C5">
          <w:rPr>
            <w:noProof/>
            <w:webHidden/>
          </w:rPr>
          <w:fldChar w:fldCharType="separate"/>
        </w:r>
        <w:r w:rsidR="00CA2DC4">
          <w:rPr>
            <w:noProof/>
            <w:webHidden/>
          </w:rPr>
          <w:t>77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63" w:history="1">
        <w:r w:rsidR="002755C5" w:rsidRPr="00302993">
          <w:rPr>
            <w:rStyle w:val="Hipercze"/>
            <w:noProof/>
          </w:rPr>
          <w:t>6.1. Wymagana jakość materiałów</w:t>
        </w:r>
        <w:r w:rsidR="002755C5">
          <w:rPr>
            <w:noProof/>
            <w:webHidden/>
          </w:rPr>
          <w:tab/>
        </w:r>
        <w:r w:rsidR="002755C5">
          <w:rPr>
            <w:noProof/>
            <w:webHidden/>
          </w:rPr>
          <w:fldChar w:fldCharType="begin"/>
        </w:r>
        <w:r w:rsidR="002755C5">
          <w:rPr>
            <w:noProof/>
            <w:webHidden/>
          </w:rPr>
          <w:instrText xml:space="preserve"> PAGEREF _Toc223354563 \h </w:instrText>
        </w:r>
        <w:r w:rsidR="002755C5">
          <w:rPr>
            <w:noProof/>
            <w:webHidden/>
          </w:rPr>
        </w:r>
        <w:r w:rsidR="002755C5">
          <w:rPr>
            <w:noProof/>
            <w:webHidden/>
          </w:rPr>
          <w:fldChar w:fldCharType="separate"/>
        </w:r>
        <w:r w:rsidR="00CA2DC4">
          <w:rPr>
            <w:noProof/>
            <w:webHidden/>
          </w:rPr>
          <w:t>77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64" w:history="1">
        <w:r w:rsidR="002755C5" w:rsidRPr="00302993">
          <w:rPr>
            <w:rStyle w:val="Hipercze"/>
            <w:noProof/>
          </w:rPr>
          <w:t>6.2. Nie dopuszcza się stosowania do robót materiałów</w:t>
        </w:r>
        <w:r w:rsidR="002755C5">
          <w:rPr>
            <w:noProof/>
            <w:webHidden/>
          </w:rPr>
          <w:tab/>
        </w:r>
        <w:r w:rsidR="002755C5">
          <w:rPr>
            <w:noProof/>
            <w:webHidden/>
          </w:rPr>
          <w:fldChar w:fldCharType="begin"/>
        </w:r>
        <w:r w:rsidR="002755C5">
          <w:rPr>
            <w:noProof/>
            <w:webHidden/>
          </w:rPr>
          <w:instrText xml:space="preserve"> PAGEREF _Toc223354564 \h </w:instrText>
        </w:r>
        <w:r w:rsidR="002755C5">
          <w:rPr>
            <w:noProof/>
            <w:webHidden/>
          </w:rPr>
        </w:r>
        <w:r w:rsidR="002755C5">
          <w:rPr>
            <w:noProof/>
            <w:webHidden/>
          </w:rPr>
          <w:fldChar w:fldCharType="separate"/>
        </w:r>
        <w:r w:rsidR="00CA2DC4">
          <w:rPr>
            <w:noProof/>
            <w:webHidden/>
          </w:rPr>
          <w:t>77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65" w:history="1">
        <w:r w:rsidR="002755C5" w:rsidRPr="00302993">
          <w:rPr>
            <w:rStyle w:val="Hipercze"/>
            <w:noProof/>
          </w:rPr>
          <w:t>6.3. Kontrola dotrzymania warunków ogólnych wykonania robót</w:t>
        </w:r>
        <w:r w:rsidR="002755C5">
          <w:rPr>
            <w:noProof/>
            <w:webHidden/>
          </w:rPr>
          <w:tab/>
        </w:r>
        <w:r w:rsidR="002755C5">
          <w:rPr>
            <w:noProof/>
            <w:webHidden/>
          </w:rPr>
          <w:fldChar w:fldCharType="begin"/>
        </w:r>
        <w:r w:rsidR="002755C5">
          <w:rPr>
            <w:noProof/>
            <w:webHidden/>
          </w:rPr>
          <w:instrText xml:space="preserve"> PAGEREF _Toc223354565 \h </w:instrText>
        </w:r>
        <w:r w:rsidR="002755C5">
          <w:rPr>
            <w:noProof/>
            <w:webHidden/>
          </w:rPr>
        </w:r>
        <w:r w:rsidR="002755C5">
          <w:rPr>
            <w:noProof/>
            <w:webHidden/>
          </w:rPr>
          <w:fldChar w:fldCharType="separate"/>
        </w:r>
        <w:r w:rsidR="00CA2DC4">
          <w:rPr>
            <w:noProof/>
            <w:webHidden/>
          </w:rPr>
          <w:t>77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66" w:history="1">
        <w:r w:rsidR="002755C5" w:rsidRPr="00302993">
          <w:rPr>
            <w:rStyle w:val="Hipercze"/>
            <w:noProof/>
          </w:rPr>
          <w:t>7. Obmiar robót</w:t>
        </w:r>
        <w:r w:rsidR="002755C5">
          <w:rPr>
            <w:noProof/>
            <w:webHidden/>
          </w:rPr>
          <w:tab/>
        </w:r>
        <w:r w:rsidR="002755C5">
          <w:rPr>
            <w:noProof/>
            <w:webHidden/>
          </w:rPr>
          <w:fldChar w:fldCharType="begin"/>
        </w:r>
        <w:r w:rsidR="002755C5">
          <w:rPr>
            <w:noProof/>
            <w:webHidden/>
          </w:rPr>
          <w:instrText xml:space="preserve"> PAGEREF _Toc223354566 \h </w:instrText>
        </w:r>
        <w:r w:rsidR="002755C5">
          <w:rPr>
            <w:noProof/>
            <w:webHidden/>
          </w:rPr>
        </w:r>
        <w:r w:rsidR="002755C5">
          <w:rPr>
            <w:noProof/>
            <w:webHidden/>
          </w:rPr>
          <w:fldChar w:fldCharType="separate"/>
        </w:r>
        <w:r w:rsidR="00CA2DC4">
          <w:rPr>
            <w:noProof/>
            <w:webHidden/>
          </w:rPr>
          <w:t>77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67" w:history="1">
        <w:r w:rsidR="002755C5" w:rsidRPr="00302993">
          <w:rPr>
            <w:rStyle w:val="Hipercze"/>
            <w:noProof/>
          </w:rPr>
          <w:t>8. Odbiór robót</w:t>
        </w:r>
        <w:r w:rsidR="002755C5">
          <w:rPr>
            <w:noProof/>
            <w:webHidden/>
          </w:rPr>
          <w:tab/>
        </w:r>
        <w:r w:rsidR="002755C5">
          <w:rPr>
            <w:noProof/>
            <w:webHidden/>
          </w:rPr>
          <w:fldChar w:fldCharType="begin"/>
        </w:r>
        <w:r w:rsidR="002755C5">
          <w:rPr>
            <w:noProof/>
            <w:webHidden/>
          </w:rPr>
          <w:instrText xml:space="preserve"> PAGEREF _Toc223354567 \h </w:instrText>
        </w:r>
        <w:r w:rsidR="002755C5">
          <w:rPr>
            <w:noProof/>
            <w:webHidden/>
          </w:rPr>
        </w:r>
        <w:r w:rsidR="002755C5">
          <w:rPr>
            <w:noProof/>
            <w:webHidden/>
          </w:rPr>
          <w:fldChar w:fldCharType="separate"/>
        </w:r>
        <w:r w:rsidR="00CA2DC4">
          <w:rPr>
            <w:noProof/>
            <w:webHidden/>
          </w:rPr>
          <w:t>77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68" w:history="1">
        <w:r w:rsidR="002755C5" w:rsidRPr="00302993">
          <w:rPr>
            <w:rStyle w:val="Hipercze"/>
            <w:noProof/>
          </w:rPr>
          <w:t>8.1. Odbiór materiałów i robót</w:t>
        </w:r>
        <w:r w:rsidR="002755C5">
          <w:rPr>
            <w:noProof/>
            <w:webHidden/>
          </w:rPr>
          <w:tab/>
        </w:r>
        <w:r w:rsidR="002755C5">
          <w:rPr>
            <w:noProof/>
            <w:webHidden/>
          </w:rPr>
          <w:fldChar w:fldCharType="begin"/>
        </w:r>
        <w:r w:rsidR="002755C5">
          <w:rPr>
            <w:noProof/>
            <w:webHidden/>
          </w:rPr>
          <w:instrText xml:space="preserve"> PAGEREF _Toc223354568 \h </w:instrText>
        </w:r>
        <w:r w:rsidR="002755C5">
          <w:rPr>
            <w:noProof/>
            <w:webHidden/>
          </w:rPr>
        </w:r>
        <w:r w:rsidR="002755C5">
          <w:rPr>
            <w:noProof/>
            <w:webHidden/>
          </w:rPr>
          <w:fldChar w:fldCharType="separate"/>
        </w:r>
        <w:r w:rsidR="00CA2DC4">
          <w:rPr>
            <w:noProof/>
            <w:webHidden/>
          </w:rPr>
          <w:t>77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69" w:history="1">
        <w:r w:rsidR="002755C5" w:rsidRPr="00302993">
          <w:rPr>
            <w:rStyle w:val="Hipercze"/>
            <w:noProof/>
          </w:rPr>
          <w:t>8.2. Nie dopuszcza się stosowania do robót materiałów</w:t>
        </w:r>
        <w:r w:rsidR="002755C5">
          <w:rPr>
            <w:noProof/>
            <w:webHidden/>
          </w:rPr>
          <w:tab/>
        </w:r>
        <w:r w:rsidR="002755C5">
          <w:rPr>
            <w:noProof/>
            <w:webHidden/>
          </w:rPr>
          <w:fldChar w:fldCharType="begin"/>
        </w:r>
        <w:r w:rsidR="002755C5">
          <w:rPr>
            <w:noProof/>
            <w:webHidden/>
          </w:rPr>
          <w:instrText xml:space="preserve"> PAGEREF _Toc223354569 \h </w:instrText>
        </w:r>
        <w:r w:rsidR="002755C5">
          <w:rPr>
            <w:noProof/>
            <w:webHidden/>
          </w:rPr>
        </w:r>
        <w:r w:rsidR="002755C5">
          <w:rPr>
            <w:noProof/>
            <w:webHidden/>
          </w:rPr>
          <w:fldChar w:fldCharType="separate"/>
        </w:r>
        <w:r w:rsidR="00CA2DC4">
          <w:rPr>
            <w:noProof/>
            <w:webHidden/>
          </w:rPr>
          <w:t>77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70" w:history="1">
        <w:r w:rsidR="002755C5" w:rsidRPr="00302993">
          <w:rPr>
            <w:rStyle w:val="Hipercze"/>
            <w:noProof/>
          </w:rPr>
          <w:t>8.3. Wyniki odbiorów materiałów i wyrobów</w:t>
        </w:r>
        <w:r w:rsidR="002755C5">
          <w:rPr>
            <w:noProof/>
            <w:webHidden/>
          </w:rPr>
          <w:tab/>
        </w:r>
        <w:r w:rsidR="002755C5">
          <w:rPr>
            <w:noProof/>
            <w:webHidden/>
          </w:rPr>
          <w:fldChar w:fldCharType="begin"/>
        </w:r>
        <w:r w:rsidR="002755C5">
          <w:rPr>
            <w:noProof/>
            <w:webHidden/>
          </w:rPr>
          <w:instrText xml:space="preserve"> PAGEREF _Toc223354570 \h </w:instrText>
        </w:r>
        <w:r w:rsidR="002755C5">
          <w:rPr>
            <w:noProof/>
            <w:webHidden/>
          </w:rPr>
        </w:r>
        <w:r w:rsidR="002755C5">
          <w:rPr>
            <w:noProof/>
            <w:webHidden/>
          </w:rPr>
          <w:fldChar w:fldCharType="separate"/>
        </w:r>
        <w:r w:rsidR="00CA2DC4">
          <w:rPr>
            <w:noProof/>
            <w:webHidden/>
          </w:rPr>
          <w:t>77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71" w:history="1">
        <w:r w:rsidR="002755C5" w:rsidRPr="00302993">
          <w:rPr>
            <w:rStyle w:val="Hipercze"/>
            <w:noProof/>
          </w:rPr>
          <w:t>8.4. Odbiór</w:t>
        </w:r>
        <w:r w:rsidR="002755C5">
          <w:rPr>
            <w:noProof/>
            <w:webHidden/>
          </w:rPr>
          <w:tab/>
        </w:r>
        <w:r w:rsidR="002755C5">
          <w:rPr>
            <w:noProof/>
            <w:webHidden/>
          </w:rPr>
          <w:fldChar w:fldCharType="begin"/>
        </w:r>
        <w:r w:rsidR="002755C5">
          <w:rPr>
            <w:noProof/>
            <w:webHidden/>
          </w:rPr>
          <w:instrText xml:space="preserve"> PAGEREF _Toc223354571 \h </w:instrText>
        </w:r>
        <w:r w:rsidR="002755C5">
          <w:rPr>
            <w:noProof/>
            <w:webHidden/>
          </w:rPr>
        </w:r>
        <w:r w:rsidR="002755C5">
          <w:rPr>
            <w:noProof/>
            <w:webHidden/>
          </w:rPr>
          <w:fldChar w:fldCharType="separate"/>
        </w:r>
        <w:r w:rsidR="00CA2DC4">
          <w:rPr>
            <w:noProof/>
            <w:webHidden/>
          </w:rPr>
          <w:t>78</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72" w:history="1">
        <w:r w:rsidR="002755C5" w:rsidRPr="00302993">
          <w:rPr>
            <w:rStyle w:val="Hipercze"/>
            <w:noProof/>
          </w:rPr>
          <w:t>9. Podstawa płatności</w:t>
        </w:r>
        <w:r w:rsidR="002755C5">
          <w:rPr>
            <w:noProof/>
            <w:webHidden/>
          </w:rPr>
          <w:tab/>
        </w:r>
        <w:r w:rsidR="002755C5">
          <w:rPr>
            <w:noProof/>
            <w:webHidden/>
          </w:rPr>
          <w:fldChar w:fldCharType="begin"/>
        </w:r>
        <w:r w:rsidR="002755C5">
          <w:rPr>
            <w:noProof/>
            <w:webHidden/>
          </w:rPr>
          <w:instrText xml:space="preserve"> PAGEREF _Toc223354572 \h </w:instrText>
        </w:r>
        <w:r w:rsidR="002755C5">
          <w:rPr>
            <w:noProof/>
            <w:webHidden/>
          </w:rPr>
        </w:r>
        <w:r w:rsidR="002755C5">
          <w:rPr>
            <w:noProof/>
            <w:webHidden/>
          </w:rPr>
          <w:fldChar w:fldCharType="separate"/>
        </w:r>
        <w:r w:rsidR="00CA2DC4">
          <w:rPr>
            <w:noProof/>
            <w:webHidden/>
          </w:rPr>
          <w:t>78</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73" w:history="1">
        <w:r w:rsidR="002755C5" w:rsidRPr="00302993">
          <w:rPr>
            <w:rStyle w:val="Hipercze"/>
            <w:noProof/>
          </w:rPr>
          <w:t>10. Przepisy związane</w:t>
        </w:r>
        <w:r w:rsidR="002755C5">
          <w:rPr>
            <w:noProof/>
            <w:webHidden/>
          </w:rPr>
          <w:tab/>
        </w:r>
        <w:r w:rsidR="002755C5">
          <w:rPr>
            <w:noProof/>
            <w:webHidden/>
          </w:rPr>
          <w:fldChar w:fldCharType="begin"/>
        </w:r>
        <w:r w:rsidR="002755C5">
          <w:rPr>
            <w:noProof/>
            <w:webHidden/>
          </w:rPr>
          <w:instrText xml:space="preserve"> PAGEREF _Toc223354573 \h </w:instrText>
        </w:r>
        <w:r w:rsidR="002755C5">
          <w:rPr>
            <w:noProof/>
            <w:webHidden/>
          </w:rPr>
        </w:r>
        <w:r w:rsidR="002755C5">
          <w:rPr>
            <w:noProof/>
            <w:webHidden/>
          </w:rPr>
          <w:fldChar w:fldCharType="separate"/>
        </w:r>
        <w:r w:rsidR="00CA2DC4">
          <w:rPr>
            <w:noProof/>
            <w:webHidden/>
          </w:rPr>
          <w:t>78</w:t>
        </w:r>
        <w:r w:rsidR="002755C5">
          <w:rPr>
            <w:noProof/>
            <w:webHidden/>
          </w:rPr>
          <w:fldChar w:fldCharType="end"/>
        </w:r>
      </w:hyperlink>
    </w:p>
    <w:p w:rsidR="002755C5" w:rsidRDefault="00C60DDB">
      <w:pPr>
        <w:pStyle w:val="Spistreci1"/>
        <w:tabs>
          <w:tab w:val="right" w:leader="dot" w:pos="9062"/>
        </w:tabs>
        <w:rPr>
          <w:rFonts w:asciiTheme="minorHAnsi" w:eastAsiaTheme="minorEastAsia" w:hAnsiTheme="minorHAnsi" w:cstheme="minorBidi"/>
          <w:noProof/>
          <w:lang w:eastAsia="pl-PL"/>
        </w:rPr>
      </w:pPr>
      <w:hyperlink w:anchor="_Toc223354574" w:history="1">
        <w:r w:rsidR="002755C5" w:rsidRPr="00302993">
          <w:rPr>
            <w:rStyle w:val="Hipercze"/>
            <w:noProof/>
          </w:rPr>
          <w:t>B.14.00.00 ŚLUSARKA</w:t>
        </w:r>
        <w:r w:rsidR="002755C5">
          <w:rPr>
            <w:noProof/>
            <w:webHidden/>
          </w:rPr>
          <w:tab/>
        </w:r>
        <w:r w:rsidR="002755C5">
          <w:rPr>
            <w:noProof/>
            <w:webHidden/>
          </w:rPr>
          <w:fldChar w:fldCharType="begin"/>
        </w:r>
        <w:r w:rsidR="002755C5">
          <w:rPr>
            <w:noProof/>
            <w:webHidden/>
          </w:rPr>
          <w:instrText xml:space="preserve"> PAGEREF _Toc223354574 \h </w:instrText>
        </w:r>
        <w:r w:rsidR="002755C5">
          <w:rPr>
            <w:noProof/>
            <w:webHidden/>
          </w:rPr>
        </w:r>
        <w:r w:rsidR="002755C5">
          <w:rPr>
            <w:noProof/>
            <w:webHidden/>
          </w:rPr>
          <w:fldChar w:fldCharType="separate"/>
        </w:r>
        <w:r w:rsidR="00CA2DC4">
          <w:rPr>
            <w:noProof/>
            <w:webHidden/>
          </w:rPr>
          <w:t>79</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75" w:history="1">
        <w:r w:rsidR="002755C5" w:rsidRPr="00302993">
          <w:rPr>
            <w:rStyle w:val="Hipercze"/>
            <w:noProof/>
          </w:rPr>
          <w:t>1. Wstęp</w:t>
        </w:r>
        <w:r w:rsidR="002755C5">
          <w:rPr>
            <w:noProof/>
            <w:webHidden/>
          </w:rPr>
          <w:tab/>
        </w:r>
        <w:r w:rsidR="002755C5">
          <w:rPr>
            <w:noProof/>
            <w:webHidden/>
          </w:rPr>
          <w:fldChar w:fldCharType="begin"/>
        </w:r>
        <w:r w:rsidR="002755C5">
          <w:rPr>
            <w:noProof/>
            <w:webHidden/>
          </w:rPr>
          <w:instrText xml:space="preserve"> PAGEREF _Toc223354575 \h </w:instrText>
        </w:r>
        <w:r w:rsidR="002755C5">
          <w:rPr>
            <w:noProof/>
            <w:webHidden/>
          </w:rPr>
        </w:r>
        <w:r w:rsidR="002755C5">
          <w:rPr>
            <w:noProof/>
            <w:webHidden/>
          </w:rPr>
          <w:fldChar w:fldCharType="separate"/>
        </w:r>
        <w:r w:rsidR="00CA2DC4">
          <w:rPr>
            <w:noProof/>
            <w:webHidden/>
          </w:rPr>
          <w:t>79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76" w:history="1">
        <w:r w:rsidR="002755C5" w:rsidRPr="00302993">
          <w:rPr>
            <w:rStyle w:val="Hipercze"/>
            <w:noProof/>
          </w:rPr>
          <w:t>1.1. Przedmiot SST</w:t>
        </w:r>
        <w:r w:rsidR="002755C5">
          <w:rPr>
            <w:noProof/>
            <w:webHidden/>
          </w:rPr>
          <w:tab/>
        </w:r>
        <w:r w:rsidR="002755C5">
          <w:rPr>
            <w:noProof/>
            <w:webHidden/>
          </w:rPr>
          <w:fldChar w:fldCharType="begin"/>
        </w:r>
        <w:r w:rsidR="002755C5">
          <w:rPr>
            <w:noProof/>
            <w:webHidden/>
          </w:rPr>
          <w:instrText xml:space="preserve"> PAGEREF _Toc223354576 \h </w:instrText>
        </w:r>
        <w:r w:rsidR="002755C5">
          <w:rPr>
            <w:noProof/>
            <w:webHidden/>
          </w:rPr>
        </w:r>
        <w:r w:rsidR="002755C5">
          <w:rPr>
            <w:noProof/>
            <w:webHidden/>
          </w:rPr>
          <w:fldChar w:fldCharType="separate"/>
        </w:r>
        <w:r w:rsidR="00CA2DC4">
          <w:rPr>
            <w:noProof/>
            <w:webHidden/>
          </w:rPr>
          <w:t>79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77" w:history="1">
        <w:r w:rsidR="002755C5" w:rsidRPr="00302993">
          <w:rPr>
            <w:rStyle w:val="Hipercze"/>
            <w:noProof/>
          </w:rPr>
          <w:t>1.2. Zakres stosowania SST</w:t>
        </w:r>
        <w:r w:rsidR="002755C5">
          <w:rPr>
            <w:noProof/>
            <w:webHidden/>
          </w:rPr>
          <w:tab/>
        </w:r>
        <w:r w:rsidR="002755C5">
          <w:rPr>
            <w:noProof/>
            <w:webHidden/>
          </w:rPr>
          <w:fldChar w:fldCharType="begin"/>
        </w:r>
        <w:r w:rsidR="002755C5">
          <w:rPr>
            <w:noProof/>
            <w:webHidden/>
          </w:rPr>
          <w:instrText xml:space="preserve"> PAGEREF _Toc223354577 \h </w:instrText>
        </w:r>
        <w:r w:rsidR="002755C5">
          <w:rPr>
            <w:noProof/>
            <w:webHidden/>
          </w:rPr>
        </w:r>
        <w:r w:rsidR="002755C5">
          <w:rPr>
            <w:noProof/>
            <w:webHidden/>
          </w:rPr>
          <w:fldChar w:fldCharType="separate"/>
        </w:r>
        <w:r w:rsidR="00CA2DC4">
          <w:rPr>
            <w:noProof/>
            <w:webHidden/>
          </w:rPr>
          <w:t>79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78" w:history="1">
        <w:r w:rsidR="002755C5" w:rsidRPr="00302993">
          <w:rPr>
            <w:rStyle w:val="Hipercze"/>
            <w:noProof/>
          </w:rPr>
          <w:t>1.3. Zakres robót objętych SST</w:t>
        </w:r>
        <w:r w:rsidR="002755C5">
          <w:rPr>
            <w:noProof/>
            <w:webHidden/>
          </w:rPr>
          <w:tab/>
        </w:r>
        <w:r w:rsidR="002755C5">
          <w:rPr>
            <w:noProof/>
            <w:webHidden/>
          </w:rPr>
          <w:fldChar w:fldCharType="begin"/>
        </w:r>
        <w:r w:rsidR="002755C5">
          <w:rPr>
            <w:noProof/>
            <w:webHidden/>
          </w:rPr>
          <w:instrText xml:space="preserve"> PAGEREF _Toc223354578 \h </w:instrText>
        </w:r>
        <w:r w:rsidR="002755C5">
          <w:rPr>
            <w:noProof/>
            <w:webHidden/>
          </w:rPr>
        </w:r>
        <w:r w:rsidR="002755C5">
          <w:rPr>
            <w:noProof/>
            <w:webHidden/>
          </w:rPr>
          <w:fldChar w:fldCharType="separate"/>
        </w:r>
        <w:r w:rsidR="00CA2DC4">
          <w:rPr>
            <w:noProof/>
            <w:webHidden/>
          </w:rPr>
          <w:t>79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79" w:history="1">
        <w:r w:rsidR="002755C5" w:rsidRPr="00302993">
          <w:rPr>
            <w:rStyle w:val="Hipercze"/>
            <w:noProof/>
          </w:rPr>
          <w:t>1.4. Określenia podstawowe</w:t>
        </w:r>
        <w:r w:rsidR="002755C5">
          <w:rPr>
            <w:noProof/>
            <w:webHidden/>
          </w:rPr>
          <w:tab/>
        </w:r>
        <w:r w:rsidR="002755C5">
          <w:rPr>
            <w:noProof/>
            <w:webHidden/>
          </w:rPr>
          <w:fldChar w:fldCharType="begin"/>
        </w:r>
        <w:r w:rsidR="002755C5">
          <w:rPr>
            <w:noProof/>
            <w:webHidden/>
          </w:rPr>
          <w:instrText xml:space="preserve"> PAGEREF _Toc223354579 \h </w:instrText>
        </w:r>
        <w:r w:rsidR="002755C5">
          <w:rPr>
            <w:noProof/>
            <w:webHidden/>
          </w:rPr>
        </w:r>
        <w:r w:rsidR="002755C5">
          <w:rPr>
            <w:noProof/>
            <w:webHidden/>
          </w:rPr>
          <w:fldChar w:fldCharType="separate"/>
        </w:r>
        <w:r w:rsidR="00CA2DC4">
          <w:rPr>
            <w:noProof/>
            <w:webHidden/>
          </w:rPr>
          <w:t>79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80" w:history="1">
        <w:r w:rsidR="002755C5" w:rsidRPr="00302993">
          <w:rPr>
            <w:rStyle w:val="Hipercze"/>
            <w:noProof/>
          </w:rPr>
          <w:t>1.5. Ogólne wymagania dotyczące robót</w:t>
        </w:r>
        <w:r w:rsidR="002755C5">
          <w:rPr>
            <w:noProof/>
            <w:webHidden/>
          </w:rPr>
          <w:tab/>
        </w:r>
        <w:r w:rsidR="002755C5">
          <w:rPr>
            <w:noProof/>
            <w:webHidden/>
          </w:rPr>
          <w:fldChar w:fldCharType="begin"/>
        </w:r>
        <w:r w:rsidR="002755C5">
          <w:rPr>
            <w:noProof/>
            <w:webHidden/>
          </w:rPr>
          <w:instrText xml:space="preserve"> PAGEREF _Toc223354580 \h </w:instrText>
        </w:r>
        <w:r w:rsidR="002755C5">
          <w:rPr>
            <w:noProof/>
            <w:webHidden/>
          </w:rPr>
        </w:r>
        <w:r w:rsidR="002755C5">
          <w:rPr>
            <w:noProof/>
            <w:webHidden/>
          </w:rPr>
          <w:fldChar w:fldCharType="separate"/>
        </w:r>
        <w:r w:rsidR="00CA2DC4">
          <w:rPr>
            <w:noProof/>
            <w:webHidden/>
          </w:rPr>
          <w:t>79</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81" w:history="1">
        <w:r w:rsidR="002755C5" w:rsidRPr="00302993">
          <w:rPr>
            <w:rStyle w:val="Hipercze"/>
            <w:noProof/>
          </w:rPr>
          <w:t>2. Materiały</w:t>
        </w:r>
        <w:r w:rsidR="002755C5">
          <w:rPr>
            <w:noProof/>
            <w:webHidden/>
          </w:rPr>
          <w:tab/>
        </w:r>
        <w:r w:rsidR="002755C5">
          <w:rPr>
            <w:noProof/>
            <w:webHidden/>
          </w:rPr>
          <w:fldChar w:fldCharType="begin"/>
        </w:r>
        <w:r w:rsidR="002755C5">
          <w:rPr>
            <w:noProof/>
            <w:webHidden/>
          </w:rPr>
          <w:instrText xml:space="preserve"> PAGEREF _Toc223354581 \h </w:instrText>
        </w:r>
        <w:r w:rsidR="002755C5">
          <w:rPr>
            <w:noProof/>
            <w:webHidden/>
          </w:rPr>
        </w:r>
        <w:r w:rsidR="002755C5">
          <w:rPr>
            <w:noProof/>
            <w:webHidden/>
          </w:rPr>
          <w:fldChar w:fldCharType="separate"/>
        </w:r>
        <w:r w:rsidR="00CA2DC4">
          <w:rPr>
            <w:noProof/>
            <w:webHidden/>
          </w:rPr>
          <w:t>79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82" w:history="1">
        <w:r w:rsidR="002755C5" w:rsidRPr="00302993">
          <w:rPr>
            <w:rStyle w:val="Hipercze"/>
            <w:noProof/>
          </w:rPr>
          <w:t>2.1. Stal</w:t>
        </w:r>
        <w:r w:rsidR="002755C5">
          <w:rPr>
            <w:noProof/>
            <w:webHidden/>
          </w:rPr>
          <w:tab/>
        </w:r>
        <w:r w:rsidR="002755C5">
          <w:rPr>
            <w:noProof/>
            <w:webHidden/>
          </w:rPr>
          <w:fldChar w:fldCharType="begin"/>
        </w:r>
        <w:r w:rsidR="002755C5">
          <w:rPr>
            <w:noProof/>
            <w:webHidden/>
          </w:rPr>
          <w:instrText xml:space="preserve"> PAGEREF _Toc223354582 \h </w:instrText>
        </w:r>
        <w:r w:rsidR="002755C5">
          <w:rPr>
            <w:noProof/>
            <w:webHidden/>
          </w:rPr>
        </w:r>
        <w:r w:rsidR="002755C5">
          <w:rPr>
            <w:noProof/>
            <w:webHidden/>
          </w:rPr>
          <w:fldChar w:fldCharType="separate"/>
        </w:r>
        <w:r w:rsidR="00CA2DC4">
          <w:rPr>
            <w:noProof/>
            <w:webHidden/>
          </w:rPr>
          <w:t>79</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83" w:history="1">
        <w:r w:rsidR="002755C5" w:rsidRPr="00302993">
          <w:rPr>
            <w:rStyle w:val="Hipercze"/>
            <w:noProof/>
          </w:rPr>
          <w:t>2.2. Powłoki malarskie</w:t>
        </w:r>
        <w:r w:rsidR="002755C5">
          <w:rPr>
            <w:noProof/>
            <w:webHidden/>
          </w:rPr>
          <w:tab/>
        </w:r>
        <w:r w:rsidR="002755C5">
          <w:rPr>
            <w:noProof/>
            <w:webHidden/>
          </w:rPr>
          <w:fldChar w:fldCharType="begin"/>
        </w:r>
        <w:r w:rsidR="002755C5">
          <w:rPr>
            <w:noProof/>
            <w:webHidden/>
          </w:rPr>
          <w:instrText xml:space="preserve"> PAGEREF _Toc223354583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84" w:history="1">
        <w:r w:rsidR="002755C5" w:rsidRPr="00302993">
          <w:rPr>
            <w:rStyle w:val="Hipercze"/>
            <w:noProof/>
          </w:rPr>
          <w:t>2.3. Okucia</w:t>
        </w:r>
        <w:r w:rsidR="002755C5">
          <w:rPr>
            <w:noProof/>
            <w:webHidden/>
          </w:rPr>
          <w:tab/>
        </w:r>
        <w:r w:rsidR="002755C5">
          <w:rPr>
            <w:noProof/>
            <w:webHidden/>
          </w:rPr>
          <w:fldChar w:fldCharType="begin"/>
        </w:r>
        <w:r w:rsidR="002755C5">
          <w:rPr>
            <w:noProof/>
            <w:webHidden/>
          </w:rPr>
          <w:instrText xml:space="preserve"> PAGEREF _Toc223354584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85" w:history="1">
        <w:r w:rsidR="002755C5" w:rsidRPr="00302993">
          <w:rPr>
            <w:rStyle w:val="Hipercze"/>
            <w:noProof/>
          </w:rPr>
          <w:t>2.4. Składowanie materiałów i konstrukcji</w:t>
        </w:r>
        <w:r w:rsidR="002755C5">
          <w:rPr>
            <w:noProof/>
            <w:webHidden/>
          </w:rPr>
          <w:tab/>
        </w:r>
        <w:r w:rsidR="002755C5">
          <w:rPr>
            <w:noProof/>
            <w:webHidden/>
          </w:rPr>
          <w:fldChar w:fldCharType="begin"/>
        </w:r>
        <w:r w:rsidR="002755C5">
          <w:rPr>
            <w:noProof/>
            <w:webHidden/>
          </w:rPr>
          <w:instrText xml:space="preserve"> PAGEREF _Toc223354585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86" w:history="1">
        <w:r w:rsidR="002755C5" w:rsidRPr="00302993">
          <w:rPr>
            <w:rStyle w:val="Hipercze"/>
            <w:noProof/>
          </w:rPr>
          <w:t>2.5. Badania na budowie</w:t>
        </w:r>
        <w:r w:rsidR="002755C5">
          <w:rPr>
            <w:noProof/>
            <w:webHidden/>
          </w:rPr>
          <w:tab/>
        </w:r>
        <w:r w:rsidR="002755C5">
          <w:rPr>
            <w:noProof/>
            <w:webHidden/>
          </w:rPr>
          <w:fldChar w:fldCharType="begin"/>
        </w:r>
        <w:r w:rsidR="002755C5">
          <w:rPr>
            <w:noProof/>
            <w:webHidden/>
          </w:rPr>
          <w:instrText xml:space="preserve"> PAGEREF _Toc223354586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4"/>
        <w:tabs>
          <w:tab w:val="right" w:leader="dot" w:pos="9062"/>
        </w:tabs>
        <w:rPr>
          <w:noProof/>
        </w:rPr>
      </w:pPr>
      <w:hyperlink w:anchor="_Toc223354587" w:history="1">
        <w:r w:rsidR="002755C5" w:rsidRPr="00302993">
          <w:rPr>
            <w:rStyle w:val="Hipercze"/>
            <w:noProof/>
          </w:rPr>
          <w:t>2.5.1. Każda partia materiału dostarczona na budowę przed jej wbudowaniem musi uzyskać akceptacje Inżyniera.</w:t>
        </w:r>
        <w:r w:rsidR="002755C5">
          <w:rPr>
            <w:noProof/>
            <w:webHidden/>
          </w:rPr>
          <w:tab/>
        </w:r>
        <w:r w:rsidR="002755C5">
          <w:rPr>
            <w:noProof/>
            <w:webHidden/>
          </w:rPr>
          <w:fldChar w:fldCharType="begin"/>
        </w:r>
        <w:r w:rsidR="002755C5">
          <w:rPr>
            <w:noProof/>
            <w:webHidden/>
          </w:rPr>
          <w:instrText xml:space="preserve"> PAGEREF _Toc223354587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4"/>
        <w:tabs>
          <w:tab w:val="right" w:leader="dot" w:pos="9062"/>
        </w:tabs>
        <w:rPr>
          <w:noProof/>
        </w:rPr>
      </w:pPr>
      <w:hyperlink w:anchor="_Toc223354588" w:history="1">
        <w:r w:rsidR="002755C5" w:rsidRPr="00302993">
          <w:rPr>
            <w:rStyle w:val="Hipercze"/>
            <w:noProof/>
          </w:rPr>
          <w:t>2.5.2. Każdy element dostarczony na budowę podlega odbiorowi pod względem</w:t>
        </w:r>
        <w:r w:rsidR="002755C5">
          <w:rPr>
            <w:noProof/>
            <w:webHidden/>
          </w:rPr>
          <w:tab/>
        </w:r>
        <w:r w:rsidR="002755C5">
          <w:rPr>
            <w:noProof/>
            <w:webHidden/>
          </w:rPr>
          <w:fldChar w:fldCharType="begin"/>
        </w:r>
        <w:r w:rsidR="002755C5">
          <w:rPr>
            <w:noProof/>
            <w:webHidden/>
          </w:rPr>
          <w:instrText xml:space="preserve"> PAGEREF _Toc223354588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89" w:history="1">
        <w:r w:rsidR="002755C5" w:rsidRPr="00302993">
          <w:rPr>
            <w:rStyle w:val="Hipercze"/>
            <w:noProof/>
          </w:rPr>
          <w:t>2.6. Ślusarka aluminiowa</w:t>
        </w:r>
        <w:r w:rsidR="002755C5">
          <w:rPr>
            <w:noProof/>
            <w:webHidden/>
          </w:rPr>
          <w:tab/>
        </w:r>
        <w:r w:rsidR="002755C5">
          <w:rPr>
            <w:noProof/>
            <w:webHidden/>
          </w:rPr>
          <w:fldChar w:fldCharType="begin"/>
        </w:r>
        <w:r w:rsidR="002755C5">
          <w:rPr>
            <w:noProof/>
            <w:webHidden/>
          </w:rPr>
          <w:instrText xml:space="preserve"> PAGEREF _Toc223354589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4"/>
        <w:tabs>
          <w:tab w:val="right" w:leader="dot" w:pos="9062"/>
        </w:tabs>
        <w:rPr>
          <w:noProof/>
        </w:rPr>
      </w:pPr>
      <w:hyperlink w:anchor="_Toc223354590" w:history="1">
        <w:r w:rsidR="002755C5" w:rsidRPr="00302993">
          <w:rPr>
            <w:rStyle w:val="Hipercze"/>
            <w:noProof/>
          </w:rPr>
          <w:t>2.6.1. Na elementy ślusarki stosować kształtowniki</w:t>
        </w:r>
        <w:r w:rsidR="002755C5">
          <w:rPr>
            <w:noProof/>
            <w:webHidden/>
          </w:rPr>
          <w:tab/>
        </w:r>
        <w:r w:rsidR="002755C5">
          <w:rPr>
            <w:noProof/>
            <w:webHidden/>
          </w:rPr>
          <w:fldChar w:fldCharType="begin"/>
        </w:r>
        <w:r w:rsidR="002755C5">
          <w:rPr>
            <w:noProof/>
            <w:webHidden/>
          </w:rPr>
          <w:instrText xml:space="preserve"> PAGEREF _Toc223354590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4"/>
        <w:tabs>
          <w:tab w:val="right" w:leader="dot" w:pos="9062"/>
        </w:tabs>
        <w:rPr>
          <w:noProof/>
        </w:rPr>
      </w:pPr>
      <w:hyperlink w:anchor="_Toc223354591" w:history="1">
        <w:r w:rsidR="002755C5" w:rsidRPr="00302993">
          <w:rPr>
            <w:rStyle w:val="Hipercze"/>
            <w:noProof/>
          </w:rPr>
          <w:t>2.6.2. Okucia wg punktu 2.3.</w:t>
        </w:r>
        <w:r w:rsidR="002755C5">
          <w:rPr>
            <w:noProof/>
            <w:webHidden/>
          </w:rPr>
          <w:tab/>
        </w:r>
        <w:r w:rsidR="002755C5">
          <w:rPr>
            <w:noProof/>
            <w:webHidden/>
          </w:rPr>
          <w:fldChar w:fldCharType="begin"/>
        </w:r>
        <w:r w:rsidR="002755C5">
          <w:rPr>
            <w:noProof/>
            <w:webHidden/>
          </w:rPr>
          <w:instrText xml:space="preserve"> PAGEREF _Toc223354591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4"/>
        <w:tabs>
          <w:tab w:val="right" w:leader="dot" w:pos="9062"/>
        </w:tabs>
        <w:rPr>
          <w:noProof/>
        </w:rPr>
      </w:pPr>
      <w:hyperlink w:anchor="_Toc223354592" w:history="1">
        <w:r w:rsidR="002755C5" w:rsidRPr="00302993">
          <w:rPr>
            <w:rStyle w:val="Hipercze"/>
            <w:noProof/>
          </w:rPr>
          <w:t>2.6.3. Uszczelki i przekładki</w:t>
        </w:r>
        <w:r w:rsidR="002755C5">
          <w:rPr>
            <w:noProof/>
            <w:webHidden/>
          </w:rPr>
          <w:tab/>
        </w:r>
        <w:r w:rsidR="002755C5">
          <w:rPr>
            <w:noProof/>
            <w:webHidden/>
          </w:rPr>
          <w:fldChar w:fldCharType="begin"/>
        </w:r>
        <w:r w:rsidR="002755C5">
          <w:rPr>
            <w:noProof/>
            <w:webHidden/>
          </w:rPr>
          <w:instrText xml:space="preserve"> PAGEREF _Toc223354592 \h </w:instrText>
        </w:r>
        <w:r w:rsidR="002755C5">
          <w:rPr>
            <w:noProof/>
            <w:webHidden/>
          </w:rPr>
        </w:r>
        <w:r w:rsidR="002755C5">
          <w:rPr>
            <w:noProof/>
            <w:webHidden/>
          </w:rPr>
          <w:fldChar w:fldCharType="separate"/>
        </w:r>
        <w:r w:rsidR="00CA2DC4">
          <w:rPr>
            <w:noProof/>
            <w:webHidden/>
          </w:rPr>
          <w:t>80</w:t>
        </w:r>
        <w:r w:rsidR="002755C5">
          <w:rPr>
            <w:noProof/>
            <w:webHidden/>
          </w:rPr>
          <w:fldChar w:fldCharType="end"/>
        </w:r>
      </w:hyperlink>
    </w:p>
    <w:p w:rsidR="002755C5" w:rsidRDefault="00C60DDB">
      <w:pPr>
        <w:pStyle w:val="Spistreci4"/>
        <w:tabs>
          <w:tab w:val="right" w:leader="dot" w:pos="9062"/>
        </w:tabs>
        <w:rPr>
          <w:noProof/>
        </w:rPr>
      </w:pPr>
      <w:hyperlink w:anchor="_Toc223354593" w:history="1">
        <w:r w:rsidR="002755C5" w:rsidRPr="00302993">
          <w:rPr>
            <w:rStyle w:val="Hipercze"/>
            <w:noProof/>
          </w:rPr>
          <w:t>2.6.4. Powierzchnie elementów należy pokryć anodową powłoką tlenkową typu Al/An15u wg PN-80/H-97023</w:t>
        </w:r>
        <w:r w:rsidR="002755C5">
          <w:rPr>
            <w:noProof/>
            <w:webHidden/>
          </w:rPr>
          <w:tab/>
        </w:r>
        <w:r w:rsidR="002755C5">
          <w:rPr>
            <w:noProof/>
            <w:webHidden/>
          </w:rPr>
          <w:fldChar w:fldCharType="begin"/>
        </w:r>
        <w:r w:rsidR="002755C5">
          <w:rPr>
            <w:noProof/>
            <w:webHidden/>
          </w:rPr>
          <w:instrText xml:space="preserve"> PAGEREF _Toc223354593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594" w:history="1">
        <w:r w:rsidR="002755C5" w:rsidRPr="00302993">
          <w:rPr>
            <w:rStyle w:val="Hipercze"/>
            <w:noProof/>
          </w:rPr>
          <w:t>2.7. Ślusarka stalowa</w:t>
        </w:r>
        <w:r w:rsidR="002755C5">
          <w:rPr>
            <w:noProof/>
            <w:webHidden/>
          </w:rPr>
          <w:tab/>
        </w:r>
        <w:r w:rsidR="002755C5">
          <w:rPr>
            <w:noProof/>
            <w:webHidden/>
          </w:rPr>
          <w:fldChar w:fldCharType="begin"/>
        </w:r>
        <w:r w:rsidR="002755C5">
          <w:rPr>
            <w:noProof/>
            <w:webHidden/>
          </w:rPr>
          <w:instrText xml:space="preserve"> PAGEREF _Toc223354594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4"/>
        <w:tabs>
          <w:tab w:val="right" w:leader="dot" w:pos="9062"/>
        </w:tabs>
        <w:rPr>
          <w:noProof/>
        </w:rPr>
      </w:pPr>
      <w:hyperlink w:anchor="_Toc223354595" w:history="1">
        <w:r w:rsidR="002755C5" w:rsidRPr="00302993">
          <w:rPr>
            <w:rStyle w:val="Hipercze"/>
            <w:noProof/>
          </w:rPr>
          <w:t>2.7.1. Na elementy ślusarki</w:t>
        </w:r>
        <w:r w:rsidR="002755C5">
          <w:rPr>
            <w:noProof/>
            <w:webHidden/>
          </w:rPr>
          <w:tab/>
        </w:r>
        <w:r w:rsidR="002755C5">
          <w:rPr>
            <w:noProof/>
            <w:webHidden/>
          </w:rPr>
          <w:fldChar w:fldCharType="begin"/>
        </w:r>
        <w:r w:rsidR="002755C5">
          <w:rPr>
            <w:noProof/>
            <w:webHidden/>
          </w:rPr>
          <w:instrText xml:space="preserve"> PAGEREF _Toc223354595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4"/>
        <w:tabs>
          <w:tab w:val="right" w:leader="dot" w:pos="9062"/>
        </w:tabs>
        <w:rPr>
          <w:noProof/>
        </w:rPr>
      </w:pPr>
      <w:hyperlink w:anchor="_Toc223354596" w:history="1">
        <w:r w:rsidR="002755C5" w:rsidRPr="00302993">
          <w:rPr>
            <w:rStyle w:val="Hipercze"/>
            <w:noProof/>
          </w:rPr>
          <w:t>2.7.2. Uszczelki i przekładki</w:t>
        </w:r>
        <w:r w:rsidR="002755C5">
          <w:rPr>
            <w:noProof/>
            <w:webHidden/>
          </w:rPr>
          <w:tab/>
        </w:r>
        <w:r w:rsidR="002755C5">
          <w:rPr>
            <w:noProof/>
            <w:webHidden/>
          </w:rPr>
          <w:fldChar w:fldCharType="begin"/>
        </w:r>
        <w:r w:rsidR="002755C5">
          <w:rPr>
            <w:noProof/>
            <w:webHidden/>
          </w:rPr>
          <w:instrText xml:space="preserve"> PAGEREF _Toc223354596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4"/>
        <w:tabs>
          <w:tab w:val="right" w:leader="dot" w:pos="9062"/>
        </w:tabs>
        <w:rPr>
          <w:noProof/>
        </w:rPr>
      </w:pPr>
      <w:hyperlink w:anchor="_Toc223354597" w:history="1">
        <w:r w:rsidR="002755C5" w:rsidRPr="00302993">
          <w:rPr>
            <w:rStyle w:val="Hipercze"/>
            <w:noProof/>
          </w:rPr>
          <w:t>2.7.3. Powierzchnie elementów należy pokryć farbami ftalowymi wg punktu 2.12.4.</w:t>
        </w:r>
        <w:r w:rsidR="002755C5">
          <w:rPr>
            <w:noProof/>
            <w:webHidden/>
          </w:rPr>
          <w:tab/>
        </w:r>
        <w:r w:rsidR="002755C5">
          <w:rPr>
            <w:noProof/>
            <w:webHidden/>
          </w:rPr>
          <w:fldChar w:fldCharType="begin"/>
        </w:r>
        <w:r w:rsidR="002755C5">
          <w:rPr>
            <w:noProof/>
            <w:webHidden/>
          </w:rPr>
          <w:instrText xml:space="preserve"> PAGEREF _Toc223354597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98" w:history="1">
        <w:r w:rsidR="002755C5" w:rsidRPr="00302993">
          <w:rPr>
            <w:rStyle w:val="Hipercze"/>
            <w:noProof/>
          </w:rPr>
          <w:t>3. Sprzęt</w:t>
        </w:r>
        <w:r w:rsidR="002755C5">
          <w:rPr>
            <w:noProof/>
            <w:webHidden/>
          </w:rPr>
          <w:tab/>
        </w:r>
        <w:r w:rsidR="002755C5">
          <w:rPr>
            <w:noProof/>
            <w:webHidden/>
          </w:rPr>
          <w:fldChar w:fldCharType="begin"/>
        </w:r>
        <w:r w:rsidR="002755C5">
          <w:rPr>
            <w:noProof/>
            <w:webHidden/>
          </w:rPr>
          <w:instrText xml:space="preserve"> PAGEREF _Toc223354598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599" w:history="1">
        <w:r w:rsidR="002755C5" w:rsidRPr="00302993">
          <w:rPr>
            <w:rStyle w:val="Hipercze"/>
            <w:noProof/>
          </w:rPr>
          <w:t>4. Transport</w:t>
        </w:r>
        <w:r w:rsidR="002755C5">
          <w:rPr>
            <w:noProof/>
            <w:webHidden/>
          </w:rPr>
          <w:tab/>
        </w:r>
        <w:r w:rsidR="002755C5">
          <w:rPr>
            <w:noProof/>
            <w:webHidden/>
          </w:rPr>
          <w:fldChar w:fldCharType="begin"/>
        </w:r>
        <w:r w:rsidR="002755C5">
          <w:rPr>
            <w:noProof/>
            <w:webHidden/>
          </w:rPr>
          <w:instrText xml:space="preserve"> PAGEREF _Toc223354599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00" w:history="1">
        <w:r w:rsidR="002755C5" w:rsidRPr="00302993">
          <w:rPr>
            <w:rStyle w:val="Hipercze"/>
            <w:noProof/>
          </w:rPr>
          <w:t>5. Wykonanie robót</w:t>
        </w:r>
        <w:r w:rsidR="002755C5">
          <w:rPr>
            <w:noProof/>
            <w:webHidden/>
          </w:rPr>
          <w:tab/>
        </w:r>
        <w:r w:rsidR="002755C5">
          <w:rPr>
            <w:noProof/>
            <w:webHidden/>
          </w:rPr>
          <w:fldChar w:fldCharType="begin"/>
        </w:r>
        <w:r w:rsidR="002755C5">
          <w:rPr>
            <w:noProof/>
            <w:webHidden/>
          </w:rPr>
          <w:instrText xml:space="preserve"> PAGEREF _Toc223354600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01" w:history="1">
        <w:r w:rsidR="002755C5" w:rsidRPr="00302993">
          <w:rPr>
            <w:rStyle w:val="Hipercze"/>
            <w:noProof/>
          </w:rPr>
          <w:t>5.1. Przed rozpoczęciem montażu</w:t>
        </w:r>
        <w:r w:rsidR="002755C5">
          <w:rPr>
            <w:noProof/>
            <w:webHidden/>
          </w:rPr>
          <w:tab/>
        </w:r>
        <w:r w:rsidR="002755C5">
          <w:rPr>
            <w:noProof/>
            <w:webHidden/>
          </w:rPr>
          <w:fldChar w:fldCharType="begin"/>
        </w:r>
        <w:r w:rsidR="002755C5">
          <w:rPr>
            <w:noProof/>
            <w:webHidden/>
          </w:rPr>
          <w:instrText xml:space="preserve"> PAGEREF _Toc223354601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3"/>
        <w:tabs>
          <w:tab w:val="left" w:pos="1100"/>
          <w:tab w:val="right" w:leader="dot" w:pos="9062"/>
        </w:tabs>
        <w:rPr>
          <w:rFonts w:asciiTheme="minorHAnsi" w:eastAsiaTheme="minorEastAsia" w:hAnsiTheme="minorHAnsi" w:cstheme="minorBidi"/>
          <w:noProof/>
          <w:lang w:eastAsia="pl-PL"/>
        </w:rPr>
      </w:pPr>
      <w:hyperlink w:anchor="_Toc223354602" w:history="1">
        <w:r w:rsidR="002755C5" w:rsidRPr="00302993">
          <w:rPr>
            <w:rStyle w:val="Hipercze"/>
            <w:noProof/>
          </w:rPr>
          <w:t>5.1.</w:t>
        </w:r>
        <w:r w:rsidR="002755C5">
          <w:rPr>
            <w:rFonts w:asciiTheme="minorHAnsi" w:eastAsiaTheme="minorEastAsia" w:hAnsiTheme="minorHAnsi" w:cstheme="minorBidi"/>
            <w:noProof/>
            <w:lang w:eastAsia="pl-PL"/>
          </w:rPr>
          <w:tab/>
        </w:r>
        <w:r w:rsidR="002755C5" w:rsidRPr="00302993">
          <w:rPr>
            <w:rStyle w:val="Hipercze"/>
            <w:noProof/>
          </w:rPr>
          <w:t>Elementy powinny być osadzone zgodnie z dokumentacją techniczną lub instrukcją zaakceptowaną przez Inżyniera.</w:t>
        </w:r>
        <w:r w:rsidR="002755C5">
          <w:rPr>
            <w:noProof/>
            <w:webHidden/>
          </w:rPr>
          <w:tab/>
        </w:r>
        <w:r w:rsidR="002755C5">
          <w:rPr>
            <w:noProof/>
            <w:webHidden/>
          </w:rPr>
          <w:fldChar w:fldCharType="begin"/>
        </w:r>
        <w:r w:rsidR="002755C5">
          <w:rPr>
            <w:noProof/>
            <w:webHidden/>
          </w:rPr>
          <w:instrText xml:space="preserve"> PAGEREF _Toc223354602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03" w:history="1">
        <w:r w:rsidR="002755C5" w:rsidRPr="00302993">
          <w:rPr>
            <w:rStyle w:val="Hipercze"/>
            <w:noProof/>
          </w:rPr>
          <w:t>5.3. Elementy powinny być trwale zakotwione w ścianach budynku.</w:t>
        </w:r>
        <w:r w:rsidR="002755C5">
          <w:rPr>
            <w:noProof/>
            <w:webHidden/>
          </w:rPr>
          <w:tab/>
        </w:r>
        <w:r w:rsidR="002755C5">
          <w:rPr>
            <w:noProof/>
            <w:webHidden/>
          </w:rPr>
          <w:fldChar w:fldCharType="begin"/>
        </w:r>
        <w:r w:rsidR="002755C5">
          <w:rPr>
            <w:noProof/>
            <w:webHidden/>
          </w:rPr>
          <w:instrText xml:space="preserve"> PAGEREF _Toc223354603 \h </w:instrText>
        </w:r>
        <w:r w:rsidR="002755C5">
          <w:rPr>
            <w:noProof/>
            <w:webHidden/>
          </w:rPr>
        </w:r>
        <w:r w:rsidR="002755C5">
          <w:rPr>
            <w:noProof/>
            <w:webHidden/>
          </w:rPr>
          <w:fldChar w:fldCharType="separate"/>
        </w:r>
        <w:r w:rsidR="00CA2DC4">
          <w:rPr>
            <w:noProof/>
            <w:webHidden/>
          </w:rPr>
          <w:t>81</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04" w:history="1">
        <w:r w:rsidR="002755C5" w:rsidRPr="00302993">
          <w:rPr>
            <w:rStyle w:val="Hipercze"/>
            <w:noProof/>
          </w:rPr>
          <w:t>5.4. Osadzone elementy powinny być uszczelnione</w:t>
        </w:r>
        <w:r w:rsidR="002755C5">
          <w:rPr>
            <w:noProof/>
            <w:webHidden/>
          </w:rPr>
          <w:tab/>
        </w:r>
        <w:r w:rsidR="002755C5">
          <w:rPr>
            <w:noProof/>
            <w:webHidden/>
          </w:rPr>
          <w:fldChar w:fldCharType="begin"/>
        </w:r>
        <w:r w:rsidR="002755C5">
          <w:rPr>
            <w:noProof/>
            <w:webHidden/>
          </w:rPr>
          <w:instrText xml:space="preserve"> PAGEREF _Toc223354604 \h </w:instrText>
        </w:r>
        <w:r w:rsidR="002755C5">
          <w:rPr>
            <w:noProof/>
            <w:webHidden/>
          </w:rPr>
        </w:r>
        <w:r w:rsidR="002755C5">
          <w:rPr>
            <w:noProof/>
            <w:webHidden/>
          </w:rPr>
          <w:fldChar w:fldCharType="separate"/>
        </w:r>
        <w:r w:rsidR="00CA2DC4">
          <w:rPr>
            <w:noProof/>
            <w:webHidden/>
          </w:rPr>
          <w:t>82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05" w:history="1">
        <w:r w:rsidR="002755C5" w:rsidRPr="00302993">
          <w:rPr>
            <w:rStyle w:val="Hipercze"/>
            <w:noProof/>
          </w:rPr>
          <w:t>5.5. Powłoki malarskie powinny być jednolite</w:t>
        </w:r>
        <w:r w:rsidR="002755C5">
          <w:rPr>
            <w:noProof/>
            <w:webHidden/>
          </w:rPr>
          <w:tab/>
        </w:r>
        <w:r w:rsidR="002755C5">
          <w:rPr>
            <w:noProof/>
            <w:webHidden/>
          </w:rPr>
          <w:fldChar w:fldCharType="begin"/>
        </w:r>
        <w:r w:rsidR="002755C5">
          <w:rPr>
            <w:noProof/>
            <w:webHidden/>
          </w:rPr>
          <w:instrText xml:space="preserve"> PAGEREF _Toc223354605 \h </w:instrText>
        </w:r>
        <w:r w:rsidR="002755C5">
          <w:rPr>
            <w:noProof/>
            <w:webHidden/>
          </w:rPr>
        </w:r>
        <w:r w:rsidR="002755C5">
          <w:rPr>
            <w:noProof/>
            <w:webHidden/>
          </w:rPr>
          <w:fldChar w:fldCharType="separate"/>
        </w:r>
        <w:r w:rsidR="00CA2DC4">
          <w:rPr>
            <w:noProof/>
            <w:webHidden/>
          </w:rPr>
          <w:t>82</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06" w:history="1">
        <w:r w:rsidR="002755C5" w:rsidRPr="00302993">
          <w:rPr>
            <w:rStyle w:val="Hipercze"/>
            <w:noProof/>
          </w:rPr>
          <w:t>6. Kontrola jakości</w:t>
        </w:r>
        <w:r w:rsidR="002755C5">
          <w:rPr>
            <w:noProof/>
            <w:webHidden/>
          </w:rPr>
          <w:tab/>
        </w:r>
        <w:r w:rsidR="002755C5">
          <w:rPr>
            <w:noProof/>
            <w:webHidden/>
          </w:rPr>
          <w:fldChar w:fldCharType="begin"/>
        </w:r>
        <w:r w:rsidR="002755C5">
          <w:rPr>
            <w:noProof/>
            <w:webHidden/>
          </w:rPr>
          <w:instrText xml:space="preserve"> PAGEREF _Toc223354606 \h </w:instrText>
        </w:r>
        <w:r w:rsidR="002755C5">
          <w:rPr>
            <w:noProof/>
            <w:webHidden/>
          </w:rPr>
        </w:r>
        <w:r w:rsidR="002755C5">
          <w:rPr>
            <w:noProof/>
            <w:webHidden/>
          </w:rPr>
          <w:fldChar w:fldCharType="separate"/>
        </w:r>
        <w:r w:rsidR="00CA2DC4">
          <w:rPr>
            <w:noProof/>
            <w:webHidden/>
          </w:rPr>
          <w:t>82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07" w:history="1">
        <w:r w:rsidR="002755C5" w:rsidRPr="00302993">
          <w:rPr>
            <w:rStyle w:val="Hipercze"/>
            <w:noProof/>
          </w:rPr>
          <w:t>6.1. Badanie materiałów</w:t>
        </w:r>
        <w:r w:rsidR="002755C5">
          <w:rPr>
            <w:noProof/>
            <w:webHidden/>
          </w:rPr>
          <w:tab/>
        </w:r>
        <w:r w:rsidR="002755C5">
          <w:rPr>
            <w:noProof/>
            <w:webHidden/>
          </w:rPr>
          <w:fldChar w:fldCharType="begin"/>
        </w:r>
        <w:r w:rsidR="002755C5">
          <w:rPr>
            <w:noProof/>
            <w:webHidden/>
          </w:rPr>
          <w:instrText xml:space="preserve"> PAGEREF _Toc223354607 \h </w:instrText>
        </w:r>
        <w:r w:rsidR="002755C5">
          <w:rPr>
            <w:noProof/>
            <w:webHidden/>
          </w:rPr>
        </w:r>
        <w:r w:rsidR="002755C5">
          <w:rPr>
            <w:noProof/>
            <w:webHidden/>
          </w:rPr>
          <w:fldChar w:fldCharType="separate"/>
        </w:r>
        <w:r w:rsidR="00CA2DC4">
          <w:rPr>
            <w:noProof/>
            <w:webHidden/>
          </w:rPr>
          <w:t>82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08" w:history="1">
        <w:r w:rsidR="002755C5" w:rsidRPr="00302993">
          <w:rPr>
            <w:rStyle w:val="Hipercze"/>
            <w:noProof/>
          </w:rPr>
          <w:t>6.2. Badanie gotowych elementów powinno obejmować:</w:t>
        </w:r>
        <w:r w:rsidR="002755C5">
          <w:rPr>
            <w:noProof/>
            <w:webHidden/>
          </w:rPr>
          <w:tab/>
        </w:r>
        <w:r w:rsidR="002755C5">
          <w:rPr>
            <w:noProof/>
            <w:webHidden/>
          </w:rPr>
          <w:fldChar w:fldCharType="begin"/>
        </w:r>
        <w:r w:rsidR="002755C5">
          <w:rPr>
            <w:noProof/>
            <w:webHidden/>
          </w:rPr>
          <w:instrText xml:space="preserve"> PAGEREF _Toc223354608 \h </w:instrText>
        </w:r>
        <w:r w:rsidR="002755C5">
          <w:rPr>
            <w:noProof/>
            <w:webHidden/>
          </w:rPr>
        </w:r>
        <w:r w:rsidR="002755C5">
          <w:rPr>
            <w:noProof/>
            <w:webHidden/>
          </w:rPr>
          <w:fldChar w:fldCharType="separate"/>
        </w:r>
        <w:r w:rsidR="00CA2DC4">
          <w:rPr>
            <w:noProof/>
            <w:webHidden/>
          </w:rPr>
          <w:t>82</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09" w:history="1">
        <w:r w:rsidR="002755C5" w:rsidRPr="00302993">
          <w:rPr>
            <w:rStyle w:val="Hipercze"/>
            <w:noProof/>
          </w:rPr>
          <w:t>6.3. Badanie jakości wbudowania powinno obejmować:</w:t>
        </w:r>
        <w:r w:rsidR="002755C5">
          <w:rPr>
            <w:noProof/>
            <w:webHidden/>
          </w:rPr>
          <w:tab/>
        </w:r>
        <w:r w:rsidR="002755C5">
          <w:rPr>
            <w:noProof/>
            <w:webHidden/>
          </w:rPr>
          <w:fldChar w:fldCharType="begin"/>
        </w:r>
        <w:r w:rsidR="002755C5">
          <w:rPr>
            <w:noProof/>
            <w:webHidden/>
          </w:rPr>
          <w:instrText xml:space="preserve"> PAGEREF _Toc223354609 \h </w:instrText>
        </w:r>
        <w:r w:rsidR="002755C5">
          <w:rPr>
            <w:noProof/>
            <w:webHidden/>
          </w:rPr>
        </w:r>
        <w:r w:rsidR="002755C5">
          <w:rPr>
            <w:noProof/>
            <w:webHidden/>
          </w:rPr>
          <w:fldChar w:fldCharType="separate"/>
        </w:r>
        <w:r w:rsidR="00CA2DC4">
          <w:rPr>
            <w:noProof/>
            <w:webHidden/>
          </w:rPr>
          <w:t>82</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10" w:history="1">
        <w:r w:rsidR="002755C5" w:rsidRPr="00302993">
          <w:rPr>
            <w:rStyle w:val="Hipercze"/>
            <w:noProof/>
          </w:rPr>
          <w:t>7. Obmiar robót</w:t>
        </w:r>
        <w:r w:rsidR="002755C5">
          <w:rPr>
            <w:noProof/>
            <w:webHidden/>
          </w:rPr>
          <w:tab/>
        </w:r>
        <w:r w:rsidR="002755C5">
          <w:rPr>
            <w:noProof/>
            <w:webHidden/>
          </w:rPr>
          <w:fldChar w:fldCharType="begin"/>
        </w:r>
        <w:r w:rsidR="002755C5">
          <w:rPr>
            <w:noProof/>
            <w:webHidden/>
          </w:rPr>
          <w:instrText xml:space="preserve"> PAGEREF _Toc223354610 \h </w:instrText>
        </w:r>
        <w:r w:rsidR="002755C5">
          <w:rPr>
            <w:noProof/>
            <w:webHidden/>
          </w:rPr>
        </w:r>
        <w:r w:rsidR="002755C5">
          <w:rPr>
            <w:noProof/>
            <w:webHidden/>
          </w:rPr>
          <w:fldChar w:fldCharType="separate"/>
        </w:r>
        <w:r w:rsidR="00CA2DC4">
          <w:rPr>
            <w:noProof/>
            <w:webHidden/>
          </w:rPr>
          <w:t>82</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11" w:history="1">
        <w:r w:rsidR="002755C5" w:rsidRPr="00302993">
          <w:rPr>
            <w:rStyle w:val="Hipercze"/>
            <w:noProof/>
          </w:rPr>
          <w:t>8. Odbiór robót</w:t>
        </w:r>
        <w:r w:rsidR="002755C5">
          <w:rPr>
            <w:noProof/>
            <w:webHidden/>
          </w:rPr>
          <w:tab/>
        </w:r>
        <w:r w:rsidR="002755C5">
          <w:rPr>
            <w:noProof/>
            <w:webHidden/>
          </w:rPr>
          <w:fldChar w:fldCharType="begin"/>
        </w:r>
        <w:r w:rsidR="002755C5">
          <w:rPr>
            <w:noProof/>
            <w:webHidden/>
          </w:rPr>
          <w:instrText xml:space="preserve"> PAGEREF _Toc223354611 \h </w:instrText>
        </w:r>
        <w:r w:rsidR="002755C5">
          <w:rPr>
            <w:noProof/>
            <w:webHidden/>
          </w:rPr>
        </w:r>
        <w:r w:rsidR="002755C5">
          <w:rPr>
            <w:noProof/>
            <w:webHidden/>
          </w:rPr>
          <w:fldChar w:fldCharType="separate"/>
        </w:r>
        <w:r w:rsidR="00CA2DC4">
          <w:rPr>
            <w:noProof/>
            <w:webHidden/>
          </w:rPr>
          <w:t>82</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12" w:history="1">
        <w:r w:rsidR="002755C5" w:rsidRPr="00302993">
          <w:rPr>
            <w:rStyle w:val="Hipercze"/>
            <w:noProof/>
          </w:rPr>
          <w:t>9. Podstawa płatności</w:t>
        </w:r>
        <w:r w:rsidR="002755C5">
          <w:rPr>
            <w:noProof/>
            <w:webHidden/>
          </w:rPr>
          <w:tab/>
        </w:r>
        <w:r w:rsidR="002755C5">
          <w:rPr>
            <w:noProof/>
            <w:webHidden/>
          </w:rPr>
          <w:fldChar w:fldCharType="begin"/>
        </w:r>
        <w:r w:rsidR="002755C5">
          <w:rPr>
            <w:noProof/>
            <w:webHidden/>
          </w:rPr>
          <w:instrText xml:space="preserve"> PAGEREF _Toc223354612 \h </w:instrText>
        </w:r>
        <w:r w:rsidR="002755C5">
          <w:rPr>
            <w:noProof/>
            <w:webHidden/>
          </w:rPr>
        </w:r>
        <w:r w:rsidR="002755C5">
          <w:rPr>
            <w:noProof/>
            <w:webHidden/>
          </w:rPr>
          <w:fldChar w:fldCharType="separate"/>
        </w:r>
        <w:r w:rsidR="00CA2DC4">
          <w:rPr>
            <w:noProof/>
            <w:webHidden/>
          </w:rPr>
          <w:t>83</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13" w:history="1">
        <w:r w:rsidR="002755C5" w:rsidRPr="00302993">
          <w:rPr>
            <w:rStyle w:val="Hipercze"/>
            <w:noProof/>
          </w:rPr>
          <w:t>10. Przepisy związane</w:t>
        </w:r>
        <w:r w:rsidR="002755C5">
          <w:rPr>
            <w:noProof/>
            <w:webHidden/>
          </w:rPr>
          <w:tab/>
        </w:r>
        <w:r w:rsidR="002755C5">
          <w:rPr>
            <w:noProof/>
            <w:webHidden/>
          </w:rPr>
          <w:fldChar w:fldCharType="begin"/>
        </w:r>
        <w:r w:rsidR="002755C5">
          <w:rPr>
            <w:noProof/>
            <w:webHidden/>
          </w:rPr>
          <w:instrText xml:space="preserve"> PAGEREF _Toc223354613 \h </w:instrText>
        </w:r>
        <w:r w:rsidR="002755C5">
          <w:rPr>
            <w:noProof/>
            <w:webHidden/>
          </w:rPr>
        </w:r>
        <w:r w:rsidR="002755C5">
          <w:rPr>
            <w:noProof/>
            <w:webHidden/>
          </w:rPr>
          <w:fldChar w:fldCharType="separate"/>
        </w:r>
        <w:r w:rsidR="00CA2DC4">
          <w:rPr>
            <w:noProof/>
            <w:webHidden/>
          </w:rPr>
          <w:t>83</w:t>
        </w:r>
        <w:r w:rsidR="002755C5">
          <w:rPr>
            <w:noProof/>
            <w:webHidden/>
          </w:rPr>
          <w:fldChar w:fldCharType="end"/>
        </w:r>
      </w:hyperlink>
    </w:p>
    <w:p w:rsidR="002755C5" w:rsidRDefault="00C60DDB">
      <w:pPr>
        <w:pStyle w:val="Spistreci1"/>
        <w:tabs>
          <w:tab w:val="right" w:leader="dot" w:pos="9062"/>
        </w:tabs>
        <w:rPr>
          <w:rFonts w:asciiTheme="minorHAnsi" w:eastAsiaTheme="minorEastAsia" w:hAnsiTheme="minorHAnsi" w:cstheme="minorBidi"/>
          <w:noProof/>
          <w:lang w:eastAsia="pl-PL"/>
        </w:rPr>
      </w:pPr>
      <w:hyperlink w:anchor="_Toc223354614" w:history="1">
        <w:r w:rsidR="002755C5" w:rsidRPr="00302993">
          <w:rPr>
            <w:rStyle w:val="Hipercze"/>
            <w:noProof/>
          </w:rPr>
          <w:t>B.19.00.00 PZT</w:t>
        </w:r>
        <w:r w:rsidR="002755C5">
          <w:rPr>
            <w:noProof/>
            <w:webHidden/>
          </w:rPr>
          <w:tab/>
        </w:r>
        <w:r w:rsidR="002755C5">
          <w:rPr>
            <w:noProof/>
            <w:webHidden/>
          </w:rPr>
          <w:fldChar w:fldCharType="begin"/>
        </w:r>
        <w:r w:rsidR="002755C5">
          <w:rPr>
            <w:noProof/>
            <w:webHidden/>
          </w:rPr>
          <w:instrText xml:space="preserve"> PAGEREF _Toc223354614 \h </w:instrText>
        </w:r>
        <w:r w:rsidR="002755C5">
          <w:rPr>
            <w:noProof/>
            <w:webHidden/>
          </w:rPr>
        </w:r>
        <w:r w:rsidR="002755C5">
          <w:rPr>
            <w:noProof/>
            <w:webHidden/>
          </w:rPr>
          <w:fldChar w:fldCharType="separate"/>
        </w:r>
        <w:r w:rsidR="00CA2DC4">
          <w:rPr>
            <w:noProof/>
            <w:webHidden/>
          </w:rPr>
          <w:t>84</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15" w:history="1">
        <w:r w:rsidR="002755C5" w:rsidRPr="00302993">
          <w:rPr>
            <w:rStyle w:val="Hipercze"/>
            <w:noProof/>
          </w:rPr>
          <w:t>1. Wstęp</w:t>
        </w:r>
        <w:r w:rsidR="002755C5">
          <w:rPr>
            <w:noProof/>
            <w:webHidden/>
          </w:rPr>
          <w:tab/>
        </w:r>
        <w:r w:rsidR="002755C5">
          <w:rPr>
            <w:noProof/>
            <w:webHidden/>
          </w:rPr>
          <w:fldChar w:fldCharType="begin"/>
        </w:r>
        <w:r w:rsidR="002755C5">
          <w:rPr>
            <w:noProof/>
            <w:webHidden/>
          </w:rPr>
          <w:instrText xml:space="preserve"> PAGEREF _Toc223354615 \h </w:instrText>
        </w:r>
        <w:r w:rsidR="002755C5">
          <w:rPr>
            <w:noProof/>
            <w:webHidden/>
          </w:rPr>
        </w:r>
        <w:r w:rsidR="002755C5">
          <w:rPr>
            <w:noProof/>
            <w:webHidden/>
          </w:rPr>
          <w:fldChar w:fldCharType="separate"/>
        </w:r>
        <w:r w:rsidR="00CA2DC4">
          <w:rPr>
            <w:noProof/>
            <w:webHidden/>
          </w:rPr>
          <w:t>84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16" w:history="1">
        <w:r w:rsidR="002755C5" w:rsidRPr="00302993">
          <w:rPr>
            <w:rStyle w:val="Hipercze"/>
            <w:noProof/>
          </w:rPr>
          <w:t>1.1. Przedmiot SST</w:t>
        </w:r>
        <w:r w:rsidR="002755C5">
          <w:rPr>
            <w:noProof/>
            <w:webHidden/>
          </w:rPr>
          <w:tab/>
        </w:r>
        <w:r w:rsidR="002755C5">
          <w:rPr>
            <w:noProof/>
            <w:webHidden/>
          </w:rPr>
          <w:fldChar w:fldCharType="begin"/>
        </w:r>
        <w:r w:rsidR="002755C5">
          <w:rPr>
            <w:noProof/>
            <w:webHidden/>
          </w:rPr>
          <w:instrText xml:space="preserve"> PAGEREF _Toc223354616 \h </w:instrText>
        </w:r>
        <w:r w:rsidR="002755C5">
          <w:rPr>
            <w:noProof/>
            <w:webHidden/>
          </w:rPr>
        </w:r>
        <w:r w:rsidR="002755C5">
          <w:rPr>
            <w:noProof/>
            <w:webHidden/>
          </w:rPr>
          <w:fldChar w:fldCharType="separate"/>
        </w:r>
        <w:r w:rsidR="00CA2DC4">
          <w:rPr>
            <w:noProof/>
            <w:webHidden/>
          </w:rPr>
          <w:t>84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17" w:history="1">
        <w:r w:rsidR="002755C5" w:rsidRPr="00302993">
          <w:rPr>
            <w:rStyle w:val="Hipercze"/>
            <w:noProof/>
          </w:rPr>
          <w:t>1.2. Zakres stosowania SST</w:t>
        </w:r>
        <w:r w:rsidR="002755C5">
          <w:rPr>
            <w:noProof/>
            <w:webHidden/>
          </w:rPr>
          <w:tab/>
        </w:r>
        <w:r w:rsidR="002755C5">
          <w:rPr>
            <w:noProof/>
            <w:webHidden/>
          </w:rPr>
          <w:fldChar w:fldCharType="begin"/>
        </w:r>
        <w:r w:rsidR="002755C5">
          <w:rPr>
            <w:noProof/>
            <w:webHidden/>
          </w:rPr>
          <w:instrText xml:space="preserve"> PAGEREF _Toc223354617 \h </w:instrText>
        </w:r>
        <w:r w:rsidR="002755C5">
          <w:rPr>
            <w:noProof/>
            <w:webHidden/>
          </w:rPr>
        </w:r>
        <w:r w:rsidR="002755C5">
          <w:rPr>
            <w:noProof/>
            <w:webHidden/>
          </w:rPr>
          <w:fldChar w:fldCharType="separate"/>
        </w:r>
        <w:r w:rsidR="00CA2DC4">
          <w:rPr>
            <w:noProof/>
            <w:webHidden/>
          </w:rPr>
          <w:t>84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18" w:history="1">
        <w:r w:rsidR="002755C5" w:rsidRPr="00302993">
          <w:rPr>
            <w:rStyle w:val="Hipercze"/>
            <w:noProof/>
          </w:rPr>
          <w:t>1.3. Zakres robót objętych SST</w:t>
        </w:r>
        <w:r w:rsidR="002755C5">
          <w:rPr>
            <w:noProof/>
            <w:webHidden/>
          </w:rPr>
          <w:tab/>
        </w:r>
        <w:r w:rsidR="002755C5">
          <w:rPr>
            <w:noProof/>
            <w:webHidden/>
          </w:rPr>
          <w:fldChar w:fldCharType="begin"/>
        </w:r>
        <w:r w:rsidR="002755C5">
          <w:rPr>
            <w:noProof/>
            <w:webHidden/>
          </w:rPr>
          <w:instrText xml:space="preserve"> PAGEREF _Toc223354618 \h </w:instrText>
        </w:r>
        <w:r w:rsidR="002755C5">
          <w:rPr>
            <w:noProof/>
            <w:webHidden/>
          </w:rPr>
        </w:r>
        <w:r w:rsidR="002755C5">
          <w:rPr>
            <w:noProof/>
            <w:webHidden/>
          </w:rPr>
          <w:fldChar w:fldCharType="separate"/>
        </w:r>
        <w:r w:rsidR="00CA2DC4">
          <w:rPr>
            <w:noProof/>
            <w:webHidden/>
          </w:rPr>
          <w:t>84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19" w:history="1">
        <w:r w:rsidR="002755C5" w:rsidRPr="00302993">
          <w:rPr>
            <w:rStyle w:val="Hipercze"/>
            <w:noProof/>
          </w:rPr>
          <w:t>1.4. Określenia podstawowe</w:t>
        </w:r>
        <w:r w:rsidR="002755C5">
          <w:rPr>
            <w:noProof/>
            <w:webHidden/>
          </w:rPr>
          <w:tab/>
        </w:r>
        <w:r w:rsidR="002755C5">
          <w:rPr>
            <w:noProof/>
            <w:webHidden/>
          </w:rPr>
          <w:fldChar w:fldCharType="begin"/>
        </w:r>
        <w:r w:rsidR="002755C5">
          <w:rPr>
            <w:noProof/>
            <w:webHidden/>
          </w:rPr>
          <w:instrText xml:space="preserve"> PAGEREF _Toc223354619 \h </w:instrText>
        </w:r>
        <w:r w:rsidR="002755C5">
          <w:rPr>
            <w:noProof/>
            <w:webHidden/>
          </w:rPr>
        </w:r>
        <w:r w:rsidR="002755C5">
          <w:rPr>
            <w:noProof/>
            <w:webHidden/>
          </w:rPr>
          <w:fldChar w:fldCharType="separate"/>
        </w:r>
        <w:r w:rsidR="00CA2DC4">
          <w:rPr>
            <w:noProof/>
            <w:webHidden/>
          </w:rPr>
          <w:t>84</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20" w:history="1">
        <w:r w:rsidR="002755C5" w:rsidRPr="00302993">
          <w:rPr>
            <w:rStyle w:val="Hipercze"/>
            <w:noProof/>
          </w:rPr>
          <w:t>1.5. Ogólne wymagania dotyczące robót</w:t>
        </w:r>
        <w:r w:rsidR="002755C5">
          <w:rPr>
            <w:noProof/>
            <w:webHidden/>
          </w:rPr>
          <w:tab/>
        </w:r>
        <w:r w:rsidR="002755C5">
          <w:rPr>
            <w:noProof/>
            <w:webHidden/>
          </w:rPr>
          <w:fldChar w:fldCharType="begin"/>
        </w:r>
        <w:r w:rsidR="002755C5">
          <w:rPr>
            <w:noProof/>
            <w:webHidden/>
          </w:rPr>
          <w:instrText xml:space="preserve"> PAGEREF _Toc223354620 \h </w:instrText>
        </w:r>
        <w:r w:rsidR="002755C5">
          <w:rPr>
            <w:noProof/>
            <w:webHidden/>
          </w:rPr>
        </w:r>
        <w:r w:rsidR="002755C5">
          <w:rPr>
            <w:noProof/>
            <w:webHidden/>
          </w:rPr>
          <w:fldChar w:fldCharType="separate"/>
        </w:r>
        <w:r w:rsidR="00CA2DC4">
          <w:rPr>
            <w:noProof/>
            <w:webHidden/>
          </w:rPr>
          <w:t>85</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21" w:history="1">
        <w:r w:rsidR="002755C5" w:rsidRPr="00302993">
          <w:rPr>
            <w:rStyle w:val="Hipercze"/>
            <w:noProof/>
          </w:rPr>
          <w:t>2. Materiały</w:t>
        </w:r>
        <w:r w:rsidR="002755C5">
          <w:rPr>
            <w:noProof/>
            <w:webHidden/>
          </w:rPr>
          <w:tab/>
        </w:r>
        <w:r w:rsidR="002755C5">
          <w:rPr>
            <w:noProof/>
            <w:webHidden/>
          </w:rPr>
          <w:fldChar w:fldCharType="begin"/>
        </w:r>
        <w:r w:rsidR="002755C5">
          <w:rPr>
            <w:noProof/>
            <w:webHidden/>
          </w:rPr>
          <w:instrText xml:space="preserve"> PAGEREF _Toc223354621 \h </w:instrText>
        </w:r>
        <w:r w:rsidR="002755C5">
          <w:rPr>
            <w:noProof/>
            <w:webHidden/>
          </w:rPr>
        </w:r>
        <w:r w:rsidR="002755C5">
          <w:rPr>
            <w:noProof/>
            <w:webHidden/>
          </w:rPr>
          <w:fldChar w:fldCharType="separate"/>
        </w:r>
        <w:r w:rsidR="00CA2DC4">
          <w:rPr>
            <w:noProof/>
            <w:webHidden/>
          </w:rPr>
          <w:t>85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22" w:history="1">
        <w:r w:rsidR="002755C5" w:rsidRPr="00302993">
          <w:rPr>
            <w:rStyle w:val="Hipercze"/>
            <w:noProof/>
          </w:rPr>
          <w:t>2.1. Ogólne wymagania dotyczące materiałów</w:t>
        </w:r>
        <w:r w:rsidR="002755C5">
          <w:rPr>
            <w:noProof/>
            <w:webHidden/>
          </w:rPr>
          <w:tab/>
        </w:r>
        <w:r w:rsidR="002755C5">
          <w:rPr>
            <w:noProof/>
            <w:webHidden/>
          </w:rPr>
          <w:fldChar w:fldCharType="begin"/>
        </w:r>
        <w:r w:rsidR="002755C5">
          <w:rPr>
            <w:noProof/>
            <w:webHidden/>
          </w:rPr>
          <w:instrText xml:space="preserve"> PAGEREF _Toc223354622 \h </w:instrText>
        </w:r>
        <w:r w:rsidR="002755C5">
          <w:rPr>
            <w:noProof/>
            <w:webHidden/>
          </w:rPr>
        </w:r>
        <w:r w:rsidR="002755C5">
          <w:rPr>
            <w:noProof/>
            <w:webHidden/>
          </w:rPr>
          <w:fldChar w:fldCharType="separate"/>
        </w:r>
        <w:r w:rsidR="00CA2DC4">
          <w:rPr>
            <w:noProof/>
            <w:webHidden/>
          </w:rPr>
          <w:t>85</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23" w:history="1">
        <w:r w:rsidR="002755C5" w:rsidRPr="00302993">
          <w:rPr>
            <w:rStyle w:val="Hipercze"/>
            <w:noProof/>
          </w:rPr>
          <w:t>2.2. Podstawowe materiały</w:t>
        </w:r>
        <w:r w:rsidR="002755C5">
          <w:rPr>
            <w:noProof/>
            <w:webHidden/>
          </w:rPr>
          <w:tab/>
        </w:r>
        <w:r w:rsidR="002755C5">
          <w:rPr>
            <w:noProof/>
            <w:webHidden/>
          </w:rPr>
          <w:fldChar w:fldCharType="begin"/>
        </w:r>
        <w:r w:rsidR="002755C5">
          <w:rPr>
            <w:noProof/>
            <w:webHidden/>
          </w:rPr>
          <w:instrText xml:space="preserve"> PAGEREF _Toc223354623 \h </w:instrText>
        </w:r>
        <w:r w:rsidR="002755C5">
          <w:rPr>
            <w:noProof/>
            <w:webHidden/>
          </w:rPr>
        </w:r>
        <w:r w:rsidR="002755C5">
          <w:rPr>
            <w:noProof/>
            <w:webHidden/>
          </w:rPr>
          <w:fldChar w:fldCharType="separate"/>
        </w:r>
        <w:r w:rsidR="00CA2DC4">
          <w:rPr>
            <w:noProof/>
            <w:webHidden/>
          </w:rPr>
          <w:t>85</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24" w:history="1">
        <w:r w:rsidR="002755C5" w:rsidRPr="00302993">
          <w:rPr>
            <w:rStyle w:val="Hipercze"/>
            <w:noProof/>
          </w:rPr>
          <w:t>3. Sprzęt</w:t>
        </w:r>
        <w:r w:rsidR="002755C5">
          <w:rPr>
            <w:noProof/>
            <w:webHidden/>
          </w:rPr>
          <w:tab/>
        </w:r>
        <w:r w:rsidR="002755C5">
          <w:rPr>
            <w:noProof/>
            <w:webHidden/>
          </w:rPr>
          <w:fldChar w:fldCharType="begin"/>
        </w:r>
        <w:r w:rsidR="002755C5">
          <w:rPr>
            <w:noProof/>
            <w:webHidden/>
          </w:rPr>
          <w:instrText xml:space="preserve"> PAGEREF _Toc223354624 \h </w:instrText>
        </w:r>
        <w:r w:rsidR="002755C5">
          <w:rPr>
            <w:noProof/>
            <w:webHidden/>
          </w:rPr>
        </w:r>
        <w:r w:rsidR="002755C5">
          <w:rPr>
            <w:noProof/>
            <w:webHidden/>
          </w:rPr>
          <w:fldChar w:fldCharType="separate"/>
        </w:r>
        <w:r w:rsidR="00CA2DC4">
          <w:rPr>
            <w:noProof/>
            <w:webHidden/>
          </w:rPr>
          <w:t>85</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25" w:history="1">
        <w:r w:rsidR="002755C5" w:rsidRPr="00302993">
          <w:rPr>
            <w:rStyle w:val="Hipercze"/>
            <w:noProof/>
          </w:rPr>
          <w:t>4. Transport</w:t>
        </w:r>
        <w:r w:rsidR="002755C5">
          <w:rPr>
            <w:noProof/>
            <w:webHidden/>
          </w:rPr>
          <w:tab/>
        </w:r>
        <w:r w:rsidR="002755C5">
          <w:rPr>
            <w:noProof/>
            <w:webHidden/>
          </w:rPr>
          <w:fldChar w:fldCharType="begin"/>
        </w:r>
        <w:r w:rsidR="002755C5">
          <w:rPr>
            <w:noProof/>
            <w:webHidden/>
          </w:rPr>
          <w:instrText xml:space="preserve"> PAGEREF _Toc223354625 \h </w:instrText>
        </w:r>
        <w:r w:rsidR="002755C5">
          <w:rPr>
            <w:noProof/>
            <w:webHidden/>
          </w:rPr>
        </w:r>
        <w:r w:rsidR="002755C5">
          <w:rPr>
            <w:noProof/>
            <w:webHidden/>
          </w:rPr>
          <w:fldChar w:fldCharType="separate"/>
        </w:r>
        <w:r w:rsidR="00CA2DC4">
          <w:rPr>
            <w:noProof/>
            <w:webHidden/>
          </w:rPr>
          <w:t>86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26" w:history="1">
        <w:r w:rsidR="002755C5" w:rsidRPr="00302993">
          <w:rPr>
            <w:rStyle w:val="Hipercze"/>
            <w:noProof/>
          </w:rPr>
          <w:t>4.1. Transport elementów betonowych</w:t>
        </w:r>
        <w:r w:rsidR="002755C5">
          <w:rPr>
            <w:noProof/>
            <w:webHidden/>
          </w:rPr>
          <w:tab/>
        </w:r>
        <w:r w:rsidR="002755C5">
          <w:rPr>
            <w:noProof/>
            <w:webHidden/>
          </w:rPr>
          <w:fldChar w:fldCharType="begin"/>
        </w:r>
        <w:r w:rsidR="002755C5">
          <w:rPr>
            <w:noProof/>
            <w:webHidden/>
          </w:rPr>
          <w:instrText xml:space="preserve"> PAGEREF _Toc223354626 \h </w:instrText>
        </w:r>
        <w:r w:rsidR="002755C5">
          <w:rPr>
            <w:noProof/>
            <w:webHidden/>
          </w:rPr>
        </w:r>
        <w:r w:rsidR="002755C5">
          <w:rPr>
            <w:noProof/>
            <w:webHidden/>
          </w:rPr>
          <w:fldChar w:fldCharType="separate"/>
        </w:r>
        <w:r w:rsidR="00CA2DC4">
          <w:rPr>
            <w:noProof/>
            <w:webHidden/>
          </w:rPr>
          <w:t>86</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27" w:history="1">
        <w:r w:rsidR="002755C5" w:rsidRPr="00302993">
          <w:rPr>
            <w:rStyle w:val="Hipercze"/>
            <w:noProof/>
          </w:rPr>
          <w:t>5. Wykonanie robót</w:t>
        </w:r>
        <w:r w:rsidR="002755C5">
          <w:rPr>
            <w:noProof/>
            <w:webHidden/>
          </w:rPr>
          <w:tab/>
        </w:r>
        <w:r w:rsidR="002755C5">
          <w:rPr>
            <w:noProof/>
            <w:webHidden/>
          </w:rPr>
          <w:fldChar w:fldCharType="begin"/>
        </w:r>
        <w:r w:rsidR="002755C5">
          <w:rPr>
            <w:noProof/>
            <w:webHidden/>
          </w:rPr>
          <w:instrText xml:space="preserve"> PAGEREF _Toc223354627 \h </w:instrText>
        </w:r>
        <w:r w:rsidR="002755C5">
          <w:rPr>
            <w:noProof/>
            <w:webHidden/>
          </w:rPr>
        </w:r>
        <w:r w:rsidR="002755C5">
          <w:rPr>
            <w:noProof/>
            <w:webHidden/>
          </w:rPr>
          <w:fldChar w:fldCharType="separate"/>
        </w:r>
        <w:r w:rsidR="00CA2DC4">
          <w:rPr>
            <w:noProof/>
            <w:webHidden/>
          </w:rPr>
          <w:t>86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28" w:history="1">
        <w:r w:rsidR="002755C5" w:rsidRPr="00302993">
          <w:rPr>
            <w:rStyle w:val="Hipercze"/>
            <w:noProof/>
          </w:rPr>
          <w:t>5.1. Przed rozpoczęciem montażu</w:t>
        </w:r>
        <w:r w:rsidR="002755C5">
          <w:rPr>
            <w:noProof/>
            <w:webHidden/>
          </w:rPr>
          <w:tab/>
        </w:r>
        <w:r w:rsidR="002755C5">
          <w:rPr>
            <w:noProof/>
            <w:webHidden/>
          </w:rPr>
          <w:fldChar w:fldCharType="begin"/>
        </w:r>
        <w:r w:rsidR="002755C5">
          <w:rPr>
            <w:noProof/>
            <w:webHidden/>
          </w:rPr>
          <w:instrText xml:space="preserve"> PAGEREF _Toc223354628 \h </w:instrText>
        </w:r>
        <w:r w:rsidR="002755C5">
          <w:rPr>
            <w:noProof/>
            <w:webHidden/>
          </w:rPr>
        </w:r>
        <w:r w:rsidR="002755C5">
          <w:rPr>
            <w:noProof/>
            <w:webHidden/>
          </w:rPr>
          <w:fldChar w:fldCharType="separate"/>
        </w:r>
        <w:r w:rsidR="00CA2DC4">
          <w:rPr>
            <w:noProof/>
            <w:webHidden/>
          </w:rPr>
          <w:t>86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29" w:history="1">
        <w:r w:rsidR="002755C5" w:rsidRPr="00302993">
          <w:rPr>
            <w:rStyle w:val="Hipercze"/>
            <w:noProof/>
          </w:rPr>
          <w:t>5.2. Podsypka</w:t>
        </w:r>
        <w:r w:rsidR="002755C5">
          <w:rPr>
            <w:noProof/>
            <w:webHidden/>
          </w:rPr>
          <w:tab/>
        </w:r>
        <w:r w:rsidR="002755C5">
          <w:rPr>
            <w:noProof/>
            <w:webHidden/>
          </w:rPr>
          <w:fldChar w:fldCharType="begin"/>
        </w:r>
        <w:r w:rsidR="002755C5">
          <w:rPr>
            <w:noProof/>
            <w:webHidden/>
          </w:rPr>
          <w:instrText xml:space="preserve"> PAGEREF _Toc223354629 \h </w:instrText>
        </w:r>
        <w:r w:rsidR="002755C5">
          <w:rPr>
            <w:noProof/>
            <w:webHidden/>
          </w:rPr>
        </w:r>
        <w:r w:rsidR="002755C5">
          <w:rPr>
            <w:noProof/>
            <w:webHidden/>
          </w:rPr>
          <w:fldChar w:fldCharType="separate"/>
        </w:r>
        <w:r w:rsidR="00CA2DC4">
          <w:rPr>
            <w:noProof/>
            <w:webHidden/>
          </w:rPr>
          <w:t>86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30" w:history="1">
        <w:r w:rsidR="002755C5" w:rsidRPr="00302993">
          <w:rPr>
            <w:rStyle w:val="Hipercze"/>
            <w:noProof/>
          </w:rPr>
          <w:t>5.3. Podłoże pod obrzeża i krawężniki</w:t>
        </w:r>
        <w:r w:rsidR="002755C5">
          <w:rPr>
            <w:noProof/>
            <w:webHidden/>
          </w:rPr>
          <w:tab/>
        </w:r>
        <w:r w:rsidR="002755C5">
          <w:rPr>
            <w:noProof/>
            <w:webHidden/>
          </w:rPr>
          <w:fldChar w:fldCharType="begin"/>
        </w:r>
        <w:r w:rsidR="002755C5">
          <w:rPr>
            <w:noProof/>
            <w:webHidden/>
          </w:rPr>
          <w:instrText xml:space="preserve"> PAGEREF _Toc223354630 \h </w:instrText>
        </w:r>
        <w:r w:rsidR="002755C5">
          <w:rPr>
            <w:noProof/>
            <w:webHidden/>
          </w:rPr>
        </w:r>
        <w:r w:rsidR="002755C5">
          <w:rPr>
            <w:noProof/>
            <w:webHidden/>
          </w:rPr>
          <w:fldChar w:fldCharType="separate"/>
        </w:r>
        <w:r w:rsidR="00CA2DC4">
          <w:rPr>
            <w:noProof/>
            <w:webHidden/>
          </w:rPr>
          <w:t>86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31" w:history="1">
        <w:r w:rsidR="002755C5" w:rsidRPr="00302993">
          <w:rPr>
            <w:rStyle w:val="Hipercze"/>
            <w:noProof/>
          </w:rPr>
          <w:t>5.4. Ułożenie kostki brukowej</w:t>
        </w:r>
        <w:r w:rsidR="002755C5">
          <w:rPr>
            <w:noProof/>
            <w:webHidden/>
          </w:rPr>
          <w:tab/>
        </w:r>
        <w:r w:rsidR="002755C5">
          <w:rPr>
            <w:noProof/>
            <w:webHidden/>
          </w:rPr>
          <w:fldChar w:fldCharType="begin"/>
        </w:r>
        <w:r w:rsidR="002755C5">
          <w:rPr>
            <w:noProof/>
            <w:webHidden/>
          </w:rPr>
          <w:instrText xml:space="preserve"> PAGEREF _Toc223354631 \h </w:instrText>
        </w:r>
        <w:r w:rsidR="002755C5">
          <w:rPr>
            <w:noProof/>
            <w:webHidden/>
          </w:rPr>
        </w:r>
        <w:r w:rsidR="002755C5">
          <w:rPr>
            <w:noProof/>
            <w:webHidden/>
          </w:rPr>
          <w:fldChar w:fldCharType="separate"/>
        </w:r>
        <w:r w:rsidR="00CA2DC4">
          <w:rPr>
            <w:noProof/>
            <w:webHidden/>
          </w:rPr>
          <w:t>86</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32" w:history="1">
        <w:r w:rsidR="002755C5" w:rsidRPr="00302993">
          <w:rPr>
            <w:rStyle w:val="Hipercze"/>
            <w:noProof/>
          </w:rPr>
          <w:t>5.5. Ułożenie obrzeży oraz krawężniki betonowych</w:t>
        </w:r>
        <w:r w:rsidR="002755C5">
          <w:rPr>
            <w:noProof/>
            <w:webHidden/>
          </w:rPr>
          <w:tab/>
        </w:r>
        <w:r w:rsidR="002755C5">
          <w:rPr>
            <w:noProof/>
            <w:webHidden/>
          </w:rPr>
          <w:fldChar w:fldCharType="begin"/>
        </w:r>
        <w:r w:rsidR="002755C5">
          <w:rPr>
            <w:noProof/>
            <w:webHidden/>
          </w:rPr>
          <w:instrText xml:space="preserve"> PAGEREF _Toc223354632 \h </w:instrText>
        </w:r>
        <w:r w:rsidR="002755C5">
          <w:rPr>
            <w:noProof/>
            <w:webHidden/>
          </w:rPr>
        </w:r>
        <w:r w:rsidR="002755C5">
          <w:rPr>
            <w:noProof/>
            <w:webHidden/>
          </w:rPr>
          <w:fldChar w:fldCharType="separate"/>
        </w:r>
        <w:r w:rsidR="00CA2DC4">
          <w:rPr>
            <w:noProof/>
            <w:webHidden/>
          </w:rPr>
          <w:t>87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33" w:history="1">
        <w:r w:rsidR="002755C5" w:rsidRPr="00302993">
          <w:rPr>
            <w:rStyle w:val="Hipercze"/>
            <w:noProof/>
          </w:rPr>
          <w:t>6. Kontrola jakości</w:t>
        </w:r>
        <w:r w:rsidR="002755C5">
          <w:rPr>
            <w:noProof/>
            <w:webHidden/>
          </w:rPr>
          <w:tab/>
        </w:r>
        <w:r w:rsidR="002755C5">
          <w:rPr>
            <w:noProof/>
            <w:webHidden/>
          </w:rPr>
          <w:fldChar w:fldCharType="begin"/>
        </w:r>
        <w:r w:rsidR="002755C5">
          <w:rPr>
            <w:noProof/>
            <w:webHidden/>
          </w:rPr>
          <w:instrText xml:space="preserve"> PAGEREF _Toc223354633 \h </w:instrText>
        </w:r>
        <w:r w:rsidR="002755C5">
          <w:rPr>
            <w:noProof/>
            <w:webHidden/>
          </w:rPr>
        </w:r>
        <w:r w:rsidR="002755C5">
          <w:rPr>
            <w:noProof/>
            <w:webHidden/>
          </w:rPr>
          <w:fldChar w:fldCharType="separate"/>
        </w:r>
        <w:r w:rsidR="00CA2DC4">
          <w:rPr>
            <w:noProof/>
            <w:webHidden/>
          </w:rPr>
          <w:t>87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34" w:history="1">
        <w:r w:rsidR="002755C5" w:rsidRPr="00302993">
          <w:rPr>
            <w:rStyle w:val="Hipercze"/>
            <w:noProof/>
          </w:rPr>
          <w:t>6.1. Badanie gotowych elementów powinno obejmować:</w:t>
        </w:r>
        <w:r w:rsidR="002755C5">
          <w:rPr>
            <w:noProof/>
            <w:webHidden/>
          </w:rPr>
          <w:tab/>
        </w:r>
        <w:r w:rsidR="002755C5">
          <w:rPr>
            <w:noProof/>
            <w:webHidden/>
          </w:rPr>
          <w:fldChar w:fldCharType="begin"/>
        </w:r>
        <w:r w:rsidR="002755C5">
          <w:rPr>
            <w:noProof/>
            <w:webHidden/>
          </w:rPr>
          <w:instrText xml:space="preserve"> PAGEREF _Toc223354634 \h </w:instrText>
        </w:r>
        <w:r w:rsidR="002755C5">
          <w:rPr>
            <w:noProof/>
            <w:webHidden/>
          </w:rPr>
        </w:r>
        <w:r w:rsidR="002755C5">
          <w:rPr>
            <w:noProof/>
            <w:webHidden/>
          </w:rPr>
          <w:fldChar w:fldCharType="separate"/>
        </w:r>
        <w:r w:rsidR="00CA2DC4">
          <w:rPr>
            <w:noProof/>
            <w:webHidden/>
          </w:rPr>
          <w:t>87</w:t>
        </w:r>
        <w:r w:rsidR="002755C5">
          <w:rPr>
            <w:noProof/>
            <w:webHidden/>
          </w:rPr>
          <w:fldChar w:fldCharType="end"/>
        </w:r>
      </w:hyperlink>
    </w:p>
    <w:p w:rsidR="002755C5" w:rsidRDefault="00C60DDB">
      <w:pPr>
        <w:pStyle w:val="Spistreci3"/>
        <w:tabs>
          <w:tab w:val="right" w:leader="dot" w:pos="9062"/>
        </w:tabs>
        <w:rPr>
          <w:rFonts w:asciiTheme="minorHAnsi" w:eastAsiaTheme="minorEastAsia" w:hAnsiTheme="minorHAnsi" w:cstheme="minorBidi"/>
          <w:noProof/>
          <w:lang w:eastAsia="pl-PL"/>
        </w:rPr>
      </w:pPr>
      <w:hyperlink w:anchor="_Toc223354635" w:history="1">
        <w:r w:rsidR="002755C5" w:rsidRPr="00302993">
          <w:rPr>
            <w:rStyle w:val="Hipercze"/>
            <w:noProof/>
          </w:rPr>
          <w:t>6.2. Kontrola, pomiary i badania ułożenia obrzeży</w:t>
        </w:r>
        <w:r w:rsidR="002755C5">
          <w:rPr>
            <w:noProof/>
            <w:webHidden/>
          </w:rPr>
          <w:tab/>
        </w:r>
        <w:r w:rsidR="002755C5">
          <w:rPr>
            <w:noProof/>
            <w:webHidden/>
          </w:rPr>
          <w:fldChar w:fldCharType="begin"/>
        </w:r>
        <w:r w:rsidR="002755C5">
          <w:rPr>
            <w:noProof/>
            <w:webHidden/>
          </w:rPr>
          <w:instrText xml:space="preserve"> PAGEREF _Toc223354635 \h </w:instrText>
        </w:r>
        <w:r w:rsidR="002755C5">
          <w:rPr>
            <w:noProof/>
            <w:webHidden/>
          </w:rPr>
        </w:r>
        <w:r w:rsidR="002755C5">
          <w:rPr>
            <w:noProof/>
            <w:webHidden/>
          </w:rPr>
          <w:fldChar w:fldCharType="separate"/>
        </w:r>
        <w:r w:rsidR="00CA2DC4">
          <w:rPr>
            <w:noProof/>
            <w:webHidden/>
          </w:rPr>
          <w:t>87</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36" w:history="1">
        <w:r w:rsidR="002755C5" w:rsidRPr="00302993">
          <w:rPr>
            <w:rStyle w:val="Hipercze"/>
            <w:noProof/>
          </w:rPr>
          <w:t>7. Obmiar robót</w:t>
        </w:r>
        <w:r w:rsidR="002755C5">
          <w:rPr>
            <w:noProof/>
            <w:webHidden/>
          </w:rPr>
          <w:tab/>
        </w:r>
        <w:r w:rsidR="002755C5">
          <w:rPr>
            <w:noProof/>
            <w:webHidden/>
          </w:rPr>
          <w:fldChar w:fldCharType="begin"/>
        </w:r>
        <w:r w:rsidR="002755C5">
          <w:rPr>
            <w:noProof/>
            <w:webHidden/>
          </w:rPr>
          <w:instrText xml:space="preserve"> PAGEREF _Toc223354636 \h </w:instrText>
        </w:r>
        <w:r w:rsidR="002755C5">
          <w:rPr>
            <w:noProof/>
            <w:webHidden/>
          </w:rPr>
        </w:r>
        <w:r w:rsidR="002755C5">
          <w:rPr>
            <w:noProof/>
            <w:webHidden/>
          </w:rPr>
          <w:fldChar w:fldCharType="separate"/>
        </w:r>
        <w:r w:rsidR="00CA2DC4">
          <w:rPr>
            <w:noProof/>
            <w:webHidden/>
          </w:rPr>
          <w:t>88</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37" w:history="1">
        <w:r w:rsidR="002755C5" w:rsidRPr="00302993">
          <w:rPr>
            <w:rStyle w:val="Hipercze"/>
            <w:noProof/>
          </w:rPr>
          <w:t>8. Odbiór robót</w:t>
        </w:r>
        <w:r w:rsidR="002755C5">
          <w:rPr>
            <w:noProof/>
            <w:webHidden/>
          </w:rPr>
          <w:tab/>
        </w:r>
        <w:r w:rsidR="002755C5">
          <w:rPr>
            <w:noProof/>
            <w:webHidden/>
          </w:rPr>
          <w:fldChar w:fldCharType="begin"/>
        </w:r>
        <w:r w:rsidR="002755C5">
          <w:rPr>
            <w:noProof/>
            <w:webHidden/>
          </w:rPr>
          <w:instrText xml:space="preserve"> PAGEREF _Toc223354637 \h </w:instrText>
        </w:r>
        <w:r w:rsidR="002755C5">
          <w:rPr>
            <w:noProof/>
            <w:webHidden/>
          </w:rPr>
        </w:r>
        <w:r w:rsidR="002755C5">
          <w:rPr>
            <w:noProof/>
            <w:webHidden/>
          </w:rPr>
          <w:fldChar w:fldCharType="separate"/>
        </w:r>
        <w:r w:rsidR="00CA2DC4">
          <w:rPr>
            <w:noProof/>
            <w:webHidden/>
          </w:rPr>
          <w:t>88</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38" w:history="1">
        <w:r w:rsidR="002755C5" w:rsidRPr="00302993">
          <w:rPr>
            <w:rStyle w:val="Hipercze"/>
            <w:noProof/>
          </w:rPr>
          <w:t>9. Podstawa płatności</w:t>
        </w:r>
        <w:r w:rsidR="002755C5">
          <w:rPr>
            <w:noProof/>
            <w:webHidden/>
          </w:rPr>
          <w:tab/>
        </w:r>
        <w:r w:rsidR="002755C5">
          <w:rPr>
            <w:noProof/>
            <w:webHidden/>
          </w:rPr>
          <w:fldChar w:fldCharType="begin"/>
        </w:r>
        <w:r w:rsidR="002755C5">
          <w:rPr>
            <w:noProof/>
            <w:webHidden/>
          </w:rPr>
          <w:instrText xml:space="preserve"> PAGEREF _Toc223354638 \h </w:instrText>
        </w:r>
        <w:r w:rsidR="002755C5">
          <w:rPr>
            <w:noProof/>
            <w:webHidden/>
          </w:rPr>
        </w:r>
        <w:r w:rsidR="002755C5">
          <w:rPr>
            <w:noProof/>
            <w:webHidden/>
          </w:rPr>
          <w:fldChar w:fldCharType="separate"/>
        </w:r>
        <w:r w:rsidR="00CA2DC4">
          <w:rPr>
            <w:noProof/>
            <w:webHidden/>
          </w:rPr>
          <w:t>88</w:t>
        </w:r>
        <w:r w:rsidR="002755C5">
          <w:rPr>
            <w:noProof/>
            <w:webHidden/>
          </w:rPr>
          <w:fldChar w:fldCharType="end"/>
        </w:r>
      </w:hyperlink>
    </w:p>
    <w:p w:rsidR="002755C5" w:rsidRDefault="00C60DDB">
      <w:pPr>
        <w:pStyle w:val="Spistreci2"/>
        <w:tabs>
          <w:tab w:val="right" w:leader="dot" w:pos="9062"/>
        </w:tabs>
        <w:rPr>
          <w:rFonts w:asciiTheme="minorHAnsi" w:eastAsiaTheme="minorEastAsia" w:hAnsiTheme="minorHAnsi" w:cstheme="minorBidi"/>
          <w:noProof/>
          <w:lang w:eastAsia="pl-PL"/>
        </w:rPr>
      </w:pPr>
      <w:hyperlink w:anchor="_Toc223354639" w:history="1">
        <w:r w:rsidR="002755C5" w:rsidRPr="00302993">
          <w:rPr>
            <w:rStyle w:val="Hipercze"/>
            <w:noProof/>
          </w:rPr>
          <w:t>10. Przepisy związane</w:t>
        </w:r>
        <w:r w:rsidR="002755C5">
          <w:rPr>
            <w:noProof/>
            <w:webHidden/>
          </w:rPr>
          <w:tab/>
        </w:r>
        <w:r w:rsidR="002755C5">
          <w:rPr>
            <w:noProof/>
            <w:webHidden/>
          </w:rPr>
          <w:fldChar w:fldCharType="begin"/>
        </w:r>
        <w:r w:rsidR="002755C5">
          <w:rPr>
            <w:noProof/>
            <w:webHidden/>
          </w:rPr>
          <w:instrText xml:space="preserve"> PAGEREF _Toc223354639 \h </w:instrText>
        </w:r>
        <w:r w:rsidR="002755C5">
          <w:rPr>
            <w:noProof/>
            <w:webHidden/>
          </w:rPr>
        </w:r>
        <w:r w:rsidR="002755C5">
          <w:rPr>
            <w:noProof/>
            <w:webHidden/>
          </w:rPr>
          <w:fldChar w:fldCharType="separate"/>
        </w:r>
        <w:r w:rsidR="00CA2DC4">
          <w:rPr>
            <w:noProof/>
            <w:webHidden/>
          </w:rPr>
          <w:t>88</w:t>
        </w:r>
        <w:r w:rsidR="002755C5">
          <w:rPr>
            <w:noProof/>
            <w:webHidden/>
          </w:rPr>
          <w:fldChar w:fldCharType="end"/>
        </w:r>
      </w:hyperlink>
    </w:p>
    <w:p w:rsidR="00EF4D06" w:rsidRDefault="00CE00F2" w:rsidP="00CF25FD">
      <w:pPr>
        <w:pStyle w:val="NRST"/>
      </w:pPr>
      <w:r>
        <w:rPr>
          <w:rFonts w:eastAsia="Calibri" w:cs="Times New Roman"/>
          <w:b w:val="0"/>
          <w:smallCaps w:val="0"/>
          <w:sz w:val="22"/>
          <w:szCs w:val="22"/>
          <w:lang w:eastAsia="en-US"/>
        </w:rPr>
        <w:fldChar w:fldCharType="end"/>
      </w: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061F28" w:rsidRPr="00CF25FD" w:rsidRDefault="00061F28" w:rsidP="00CF25FD">
      <w:pPr>
        <w:pStyle w:val="NRST"/>
      </w:pPr>
      <w:bookmarkStart w:id="1" w:name="_Toc223354345"/>
      <w:r w:rsidRPr="00CF25FD">
        <w:lastRenderedPageBreak/>
        <w:t>B.00.00.00 Wymagania Ogólne</w:t>
      </w:r>
      <w:bookmarkEnd w:id="1"/>
    </w:p>
    <w:p w:rsidR="00061F28" w:rsidRPr="00786E88" w:rsidRDefault="00061F28" w:rsidP="00786E88">
      <w:pPr>
        <w:pStyle w:val="SPP1-poziom1"/>
      </w:pPr>
      <w:bookmarkStart w:id="2" w:name="_Toc215132496"/>
      <w:bookmarkStart w:id="3" w:name="_Toc223354346"/>
      <w:r w:rsidRPr="00786E88">
        <w:t>1. CZĘŚĆ OGÓLNA</w:t>
      </w:r>
      <w:bookmarkEnd w:id="2"/>
      <w:bookmarkEnd w:id="3"/>
    </w:p>
    <w:p w:rsidR="00061F28" w:rsidRPr="00964FD3" w:rsidRDefault="00061F28" w:rsidP="00964FD3">
      <w:pPr>
        <w:pStyle w:val="SPP2-POZIOM2"/>
      </w:pPr>
      <w:bookmarkStart w:id="4" w:name="_Toc215132497"/>
      <w:bookmarkStart w:id="5" w:name="_Toc223354347"/>
      <w:r w:rsidRPr="00964FD3">
        <w:t>1.1. Nazwa nadana przez zamawiającego</w:t>
      </w:r>
      <w:bookmarkEnd w:id="4"/>
      <w:bookmarkEnd w:id="5"/>
    </w:p>
    <w:p w:rsidR="00061F28" w:rsidRPr="00061F28" w:rsidRDefault="002755C5" w:rsidP="00061F28">
      <w:pPr>
        <w:pStyle w:val="SPTR-trepunktu"/>
        <w:spacing w:line="360" w:lineRule="auto"/>
        <w:rPr>
          <w:szCs w:val="22"/>
        </w:rPr>
      </w:pPr>
      <w:r>
        <w:rPr>
          <w:szCs w:val="22"/>
        </w:rPr>
        <w:t xml:space="preserve">Zlikwidowanie barier dostępności dla osób ze szczególnymi potrzebami </w:t>
      </w:r>
      <w:r>
        <w:rPr>
          <w:szCs w:val="22"/>
        </w:rPr>
        <w:br/>
        <w:t>w placówkach ZOZ Ropczyce – przychodnia Zagorzyce.</w:t>
      </w:r>
    </w:p>
    <w:p w:rsidR="00061F28" w:rsidRPr="00964FD3" w:rsidRDefault="00061F28" w:rsidP="00964FD3">
      <w:pPr>
        <w:pStyle w:val="SPP2-POZIOM2"/>
      </w:pPr>
      <w:bookmarkStart w:id="6" w:name="_Toc215132498"/>
      <w:bookmarkStart w:id="7" w:name="_Toc223354348"/>
      <w:r w:rsidRPr="00964FD3">
        <w:t>1.2. Przedmiot i zakres robót budowlanych</w:t>
      </w:r>
      <w:bookmarkEnd w:id="6"/>
      <w:bookmarkEnd w:id="7"/>
    </w:p>
    <w:p w:rsidR="00061F28" w:rsidRPr="00061F28" w:rsidRDefault="00061F28" w:rsidP="00061F28">
      <w:pPr>
        <w:pStyle w:val="SPTR-trepunktu"/>
        <w:spacing w:line="360" w:lineRule="auto"/>
        <w:rPr>
          <w:szCs w:val="22"/>
        </w:rPr>
      </w:pPr>
      <w:r w:rsidRPr="00061F28">
        <w:rPr>
          <w:szCs w:val="22"/>
        </w:rPr>
        <w:t xml:space="preserve">Specyfikacja Techniczna jest dokumentem stanowiącym jeden z elementów opisu przedmiotu zamówienia przy zlecaniu i realizacji robót w zakresie robót budowlanych. </w:t>
      </w:r>
    </w:p>
    <w:p w:rsidR="00061F28" w:rsidRPr="00061F28" w:rsidRDefault="00061F28" w:rsidP="00061F28">
      <w:pPr>
        <w:pStyle w:val="SPTR-trepunktu"/>
        <w:spacing w:line="360" w:lineRule="auto"/>
        <w:rPr>
          <w:szCs w:val="22"/>
        </w:rPr>
      </w:pPr>
      <w:r w:rsidRPr="00061F28">
        <w:rPr>
          <w:szCs w:val="22"/>
        </w:rPr>
        <w:t>Przedmiotem niniejszej Specyfikacji Technicznej są wymagania ogólne dotyczące wykonania i odbioru robót budowlanych określonymi poniższymi specyfikacjami:</w:t>
      </w:r>
    </w:p>
    <w:p w:rsidR="00061F28" w:rsidRDefault="00061F28" w:rsidP="001E79EA">
      <w:pPr>
        <w:pStyle w:val="Akapitzlist"/>
        <w:numPr>
          <w:ilvl w:val="0"/>
          <w:numId w:val="53"/>
        </w:numPr>
        <w:spacing w:line="360" w:lineRule="auto"/>
        <w:ind w:firstLine="273"/>
      </w:pPr>
      <w:r w:rsidRPr="00061F28">
        <w:t>ST-0, S</w:t>
      </w:r>
      <w:r>
        <w:t xml:space="preserve">ST-B-00 WYMAGANIA OGÓLNE </w:t>
      </w:r>
    </w:p>
    <w:p w:rsidR="00061F28" w:rsidRPr="00061F28" w:rsidRDefault="00061F28" w:rsidP="001E79EA">
      <w:pPr>
        <w:pStyle w:val="Akapitzlist"/>
        <w:numPr>
          <w:ilvl w:val="0"/>
          <w:numId w:val="53"/>
        </w:numPr>
        <w:spacing w:line="360" w:lineRule="auto"/>
        <w:ind w:firstLine="273"/>
      </w:pPr>
      <w:r w:rsidRPr="00061F28">
        <w:t>ST-0, S</w:t>
      </w:r>
      <w:r>
        <w:t xml:space="preserve">ST-B-01 ROBOTY PRZYGOTOWAWCZE </w:t>
      </w:r>
    </w:p>
    <w:p w:rsidR="00061F28" w:rsidRDefault="00061F28" w:rsidP="001E79EA">
      <w:pPr>
        <w:pStyle w:val="Akapitzlist"/>
        <w:numPr>
          <w:ilvl w:val="0"/>
          <w:numId w:val="53"/>
        </w:numPr>
        <w:spacing w:line="360" w:lineRule="auto"/>
        <w:ind w:firstLine="273"/>
      </w:pPr>
      <w:r>
        <w:t xml:space="preserve">ST-0, SST-B-02 ROBOTY ZIEMNE </w:t>
      </w:r>
    </w:p>
    <w:p w:rsidR="00061F28" w:rsidRDefault="00061F28" w:rsidP="001E79EA">
      <w:pPr>
        <w:pStyle w:val="Akapitzlist"/>
        <w:numPr>
          <w:ilvl w:val="0"/>
          <w:numId w:val="53"/>
        </w:numPr>
        <w:spacing w:line="360" w:lineRule="auto"/>
        <w:ind w:firstLine="273"/>
      </w:pPr>
      <w:r>
        <w:t xml:space="preserve">ST-0, SST-B-04 BETON </w:t>
      </w:r>
    </w:p>
    <w:p w:rsidR="00061F28" w:rsidRDefault="00061F28" w:rsidP="001E79EA">
      <w:pPr>
        <w:pStyle w:val="Akapitzlist"/>
        <w:numPr>
          <w:ilvl w:val="0"/>
          <w:numId w:val="53"/>
        </w:numPr>
        <w:spacing w:line="360" w:lineRule="auto"/>
        <w:ind w:firstLine="273"/>
      </w:pPr>
      <w:r w:rsidRPr="00061F28">
        <w:t>ST-0,</w:t>
      </w:r>
      <w:r>
        <w:t xml:space="preserve"> SST-B-07 KONSTRUKCJE STALOWE </w:t>
      </w:r>
    </w:p>
    <w:p w:rsidR="00061F28" w:rsidRDefault="00061F28" w:rsidP="001E79EA">
      <w:pPr>
        <w:pStyle w:val="Akapitzlist"/>
        <w:numPr>
          <w:ilvl w:val="0"/>
          <w:numId w:val="53"/>
        </w:numPr>
        <w:spacing w:line="360" w:lineRule="auto"/>
        <w:ind w:firstLine="273"/>
      </w:pPr>
      <w:r>
        <w:t xml:space="preserve">ST-0, SST-B-12 POSADZKI </w:t>
      </w:r>
    </w:p>
    <w:p w:rsidR="00061F28" w:rsidRDefault="00061F28" w:rsidP="00FD66FB">
      <w:pPr>
        <w:pStyle w:val="Akapitzlist"/>
        <w:numPr>
          <w:ilvl w:val="0"/>
          <w:numId w:val="53"/>
        </w:numPr>
        <w:spacing w:line="360" w:lineRule="auto"/>
        <w:ind w:firstLine="273"/>
      </w:pPr>
      <w:r>
        <w:t xml:space="preserve">ST-0, SST-B-14 ŚLUSARKA </w:t>
      </w:r>
    </w:p>
    <w:p w:rsidR="0051082A" w:rsidRPr="00EF4D06" w:rsidRDefault="0051082A" w:rsidP="001E79EA">
      <w:pPr>
        <w:pStyle w:val="Akapitzlist"/>
        <w:numPr>
          <w:ilvl w:val="0"/>
          <w:numId w:val="53"/>
        </w:numPr>
        <w:spacing w:line="360" w:lineRule="auto"/>
        <w:ind w:firstLine="273"/>
      </w:pPr>
      <w:r>
        <w:t>ST-0, SST-B-19 PZT</w:t>
      </w:r>
    </w:p>
    <w:p w:rsidR="00061F28" w:rsidRPr="00964FD3" w:rsidRDefault="00061F28" w:rsidP="00964FD3">
      <w:pPr>
        <w:pStyle w:val="SPP2-POZIOM2"/>
      </w:pPr>
      <w:bookmarkStart w:id="8" w:name="_Toc215132499"/>
      <w:bookmarkStart w:id="9" w:name="_Toc223354349"/>
      <w:r w:rsidRPr="00964FD3">
        <w:t>1.3. Wyszczególnienie i opis prac towarzyszących i robót tymczasowych</w:t>
      </w:r>
      <w:bookmarkEnd w:id="8"/>
      <w:bookmarkEnd w:id="9"/>
    </w:p>
    <w:p w:rsidR="00061F28" w:rsidRPr="00061F28" w:rsidRDefault="00061F28" w:rsidP="00061F28">
      <w:pPr>
        <w:pStyle w:val="SPTR-trepunktu"/>
        <w:spacing w:line="360" w:lineRule="auto"/>
        <w:rPr>
          <w:szCs w:val="22"/>
        </w:rPr>
      </w:pPr>
      <w:r w:rsidRPr="00061F28">
        <w:rPr>
          <w:szCs w:val="22"/>
        </w:rPr>
        <w:t>Roboty tymczasowe i prace towarzyszące, których konieczność wykonania może wystąpić podczas wykonania robót podstawowych, zostały wymienione poniżej.</w:t>
      </w:r>
    </w:p>
    <w:p w:rsidR="00061F28" w:rsidRPr="005A05D2" w:rsidRDefault="00061F28" w:rsidP="00EF4D06">
      <w:pPr>
        <w:pStyle w:val="SPP3-POZIOM3"/>
      </w:pPr>
      <w:bookmarkStart w:id="10" w:name="_Toc215132500"/>
      <w:bookmarkStart w:id="11" w:name="_Toc223354350"/>
      <w:r w:rsidRPr="005A05D2">
        <w:t>1.3.1. Roboty Tymczasowe</w:t>
      </w:r>
      <w:bookmarkEnd w:id="10"/>
      <w:bookmarkEnd w:id="11"/>
    </w:p>
    <w:p w:rsidR="00061F28" w:rsidRPr="00061F28" w:rsidRDefault="00061F28" w:rsidP="00061F28">
      <w:pPr>
        <w:pStyle w:val="SPTR-trepunktu"/>
        <w:spacing w:line="360" w:lineRule="auto"/>
        <w:rPr>
          <w:szCs w:val="22"/>
        </w:rPr>
      </w:pPr>
      <w:r w:rsidRPr="00061F28">
        <w:rPr>
          <w:szCs w:val="22"/>
        </w:rPr>
        <w:t>Do robót tymczasowych niezbędnych do wykonania robót podstawowych w zakresie robót budowlanych zalicza się:</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wykonanie niezbędnych zabezpieczeń i wynagrodzeń wraz z tymczasową organizacją ruchu,</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zabezpieczenie wejść do budynku,</w:t>
      </w:r>
    </w:p>
    <w:p w:rsidR="00061F28" w:rsidRPr="00061F28" w:rsidRDefault="00061F28" w:rsidP="00061F28">
      <w:pPr>
        <w:pStyle w:val="SPTIR-wypunktowanie-"/>
        <w:spacing w:line="360" w:lineRule="auto"/>
        <w:rPr>
          <w:rFonts w:cs="Arial"/>
          <w:sz w:val="22"/>
          <w:szCs w:val="22"/>
        </w:rPr>
      </w:pPr>
      <w:r w:rsidRPr="00061F28">
        <w:rPr>
          <w:rFonts w:cs="Arial"/>
          <w:sz w:val="22"/>
          <w:szCs w:val="22"/>
        </w:rPr>
        <w:t>montaż i demontaż rusztowań,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zabezpieczenie folią okien, i innych elementów elewacji,</w:t>
      </w:r>
    </w:p>
    <w:p w:rsidR="00061F28" w:rsidRPr="005A05D2" w:rsidRDefault="00061F28" w:rsidP="00EF4D06">
      <w:pPr>
        <w:pStyle w:val="SPP3-POZIOM3"/>
      </w:pPr>
      <w:bookmarkStart w:id="12" w:name="_Toc215132501"/>
      <w:bookmarkStart w:id="13" w:name="_Toc223354351"/>
      <w:r w:rsidRPr="005A05D2">
        <w:t>1.3.2. Prace Towarzyszące</w:t>
      </w:r>
      <w:bookmarkEnd w:id="12"/>
      <w:bookmarkEnd w:id="13"/>
    </w:p>
    <w:p w:rsidR="00061F28" w:rsidRPr="00061F28" w:rsidRDefault="00061F28" w:rsidP="00061F28">
      <w:pPr>
        <w:pStyle w:val="SPTR-trepunktu"/>
        <w:spacing w:line="360" w:lineRule="auto"/>
        <w:rPr>
          <w:szCs w:val="22"/>
        </w:rPr>
      </w:pPr>
      <w:r w:rsidRPr="00061F28">
        <w:rPr>
          <w:szCs w:val="22"/>
        </w:rPr>
        <w:t>Do prac towarzyszących niezbędnych do wykonania robót podstawowych zalicza się:</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dokumentacji robót tymczasowych,</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 xml:space="preserve">prace porządkowe oraz koszty wywozu łącznie z kosztami utylizacji powstałych odpadów, (z wyłączeniem wywozu i kosztów utylizacji odpadów powstałych </w:t>
      </w:r>
      <w:r w:rsidR="00964FD3">
        <w:rPr>
          <w:rFonts w:cs="Arial"/>
          <w:sz w:val="22"/>
          <w:szCs w:val="22"/>
        </w:rPr>
        <w:br/>
      </w:r>
      <w:r w:rsidRPr="00061F28">
        <w:rPr>
          <w:rFonts w:cs="Arial"/>
          <w:sz w:val="22"/>
          <w:szCs w:val="22"/>
        </w:rPr>
        <w:t>w wyniku projektowanych rozbiórek elementów budowlanych),</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Programu Zapewnienia Jakości,</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projektu organizacji robót w tym projekt rusztowań,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dodatkowe ekspertyzy i opinie, jeżeli takie wynikają z technologii robót ,</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niezbędnej dokumentacji warsztatowej wykonania detali elewacji,</w:t>
      </w:r>
    </w:p>
    <w:p w:rsidR="00061F28" w:rsidRPr="00061F28" w:rsidRDefault="00061F28" w:rsidP="00061F28">
      <w:pPr>
        <w:pStyle w:val="SPTIR-wypunktowanie-"/>
        <w:spacing w:line="360" w:lineRule="auto"/>
        <w:rPr>
          <w:rFonts w:cs="Arial"/>
          <w:sz w:val="22"/>
          <w:szCs w:val="22"/>
        </w:rPr>
      </w:pPr>
      <w:r w:rsidRPr="00061F28">
        <w:rPr>
          <w:rFonts w:cs="Arial"/>
          <w:sz w:val="22"/>
          <w:szCs w:val="22"/>
        </w:rPr>
        <w:t>opracowanie dokumentacji powykonawczej,</w:t>
      </w:r>
    </w:p>
    <w:p w:rsidR="00061F28" w:rsidRPr="00964FD3" w:rsidRDefault="00061F28" w:rsidP="00964FD3">
      <w:pPr>
        <w:pStyle w:val="SPP2-POZIOM2"/>
      </w:pPr>
      <w:bookmarkStart w:id="14" w:name="_Toc215132502"/>
      <w:bookmarkStart w:id="15" w:name="_Toc223354352"/>
      <w:r w:rsidRPr="00964FD3">
        <w:t>1.4. Informacje o terenie budowy</w:t>
      </w:r>
      <w:bookmarkEnd w:id="14"/>
      <w:bookmarkEnd w:id="15"/>
    </w:p>
    <w:p w:rsidR="00061F28" w:rsidRPr="00061F28" w:rsidRDefault="00061F28" w:rsidP="00EF4D06">
      <w:pPr>
        <w:pStyle w:val="SPP3-POZIOM3"/>
      </w:pPr>
      <w:bookmarkStart w:id="16" w:name="_Toc215132503"/>
      <w:bookmarkStart w:id="17" w:name="_Toc223354353"/>
      <w:r w:rsidRPr="00061F28">
        <w:t>1.4.1. Przekazanie terenu budowy</w:t>
      </w:r>
      <w:bookmarkEnd w:id="16"/>
      <w:bookmarkEnd w:id="17"/>
    </w:p>
    <w:p w:rsidR="00061F28" w:rsidRPr="00061F28" w:rsidRDefault="00061F28" w:rsidP="00061F28">
      <w:pPr>
        <w:pStyle w:val="SPTR-trepunktu"/>
        <w:spacing w:line="360" w:lineRule="auto"/>
        <w:rPr>
          <w:szCs w:val="22"/>
        </w:rPr>
      </w:pPr>
      <w:r w:rsidRPr="00061F28">
        <w:rPr>
          <w:szCs w:val="22"/>
        </w:rPr>
        <w:t xml:space="preserve">Zamawiający w terminie określonym w dokumentach kontraktowych przekaże Wykonawcy teren budowy wraz ze wszystkimi wymaganymi uzgodnieniami prawnymi i administracyjnymi, ew. lokalizację i współrzędne reperów, dziennik budowy, książkę obmiarów oraz dwa egzemplarze dokumentacji projektowej i Specyfikacji Technicznej plus komplet dokumentacji i specyfikacji w wersji elektronicznej np. pdf. </w:t>
      </w:r>
      <w:r w:rsidRPr="00061F28">
        <w:rPr>
          <w:szCs w:val="22"/>
          <w:u w:val="single"/>
        </w:rPr>
        <w:t>Dokumentacja w wersji elektronicznej musi być tożsama z wersją papierową.</w:t>
      </w:r>
    </w:p>
    <w:p w:rsidR="00061F28" w:rsidRPr="00061F28" w:rsidRDefault="00061F28" w:rsidP="00061F28">
      <w:pPr>
        <w:pStyle w:val="SPTR-trepunktu"/>
        <w:spacing w:line="360" w:lineRule="auto"/>
        <w:rPr>
          <w:szCs w:val="22"/>
        </w:rPr>
      </w:pPr>
      <w:r w:rsidRPr="00061F28">
        <w:rPr>
          <w:szCs w:val="22"/>
        </w:rPr>
        <w:t>Na Wykonawcy spoczywa odpowiedzialność za ochronę przekazanych mu punktów pomiarowych do chwili odbioru ostatecznego robót. Uszkodzone lub zniszczone znaki geodezyjne Wykonawca odtworzy i utrwali na własny koszt.</w:t>
      </w:r>
    </w:p>
    <w:p w:rsidR="00061F28" w:rsidRPr="00061F28" w:rsidRDefault="00061F28" w:rsidP="00EF4D06">
      <w:pPr>
        <w:pStyle w:val="SPP3-POZIOM3"/>
      </w:pPr>
      <w:bookmarkStart w:id="18" w:name="_Toc215132504"/>
      <w:bookmarkStart w:id="19" w:name="_Toc223354354"/>
      <w:r w:rsidRPr="00061F28">
        <w:t>1.4.2. Zaplecze budowy</w:t>
      </w:r>
      <w:bookmarkEnd w:id="18"/>
      <w:bookmarkEnd w:id="19"/>
    </w:p>
    <w:p w:rsidR="00061F28" w:rsidRPr="00061F28" w:rsidRDefault="00061F28" w:rsidP="00061F28">
      <w:pPr>
        <w:pStyle w:val="SPTR-trepunktu"/>
        <w:spacing w:line="360" w:lineRule="auto"/>
        <w:rPr>
          <w:szCs w:val="22"/>
        </w:rPr>
      </w:pPr>
      <w:r w:rsidRPr="00061F28">
        <w:rPr>
          <w:szCs w:val="22"/>
        </w:rPr>
        <w:t>Wykonawca jest zobowiązany do zabezpieczenia we własnym zakresie zaplecza budowy, dróg technologicznych i dojazdowych, tymczasowych zabezpieczeń linii kablowych, placów postojowych sprzętu i innych niezbędnych elementów i mediów.</w:t>
      </w:r>
    </w:p>
    <w:p w:rsidR="00061F28" w:rsidRPr="00061F28" w:rsidRDefault="00061F28" w:rsidP="00061F28">
      <w:pPr>
        <w:pStyle w:val="SPTR-trepunktu"/>
        <w:spacing w:line="360" w:lineRule="auto"/>
        <w:rPr>
          <w:szCs w:val="22"/>
        </w:rPr>
      </w:pPr>
      <w:r w:rsidRPr="00061F28">
        <w:rPr>
          <w:szCs w:val="22"/>
        </w:rPr>
        <w:t>Wszelkie koszty związane z budową, rozbiórką, ubezpieczeniem zaplecza budowy oraz uporządkowaniem terenu po nim, Wykonawca wliczy w cenę ofertową.</w:t>
      </w:r>
    </w:p>
    <w:p w:rsidR="00061F28" w:rsidRPr="00061F28" w:rsidRDefault="00061F28" w:rsidP="00EF4D06">
      <w:pPr>
        <w:pStyle w:val="SPP3-POZIOM3"/>
      </w:pPr>
      <w:bookmarkStart w:id="20" w:name="_Toc215132505"/>
      <w:bookmarkStart w:id="21" w:name="_Toc223354355"/>
      <w:r w:rsidRPr="00061F28">
        <w:t>1.4.3. Zabezpieczenie terenu budowy</w:t>
      </w:r>
      <w:bookmarkEnd w:id="20"/>
      <w:bookmarkEnd w:id="21"/>
    </w:p>
    <w:p w:rsidR="00061F28" w:rsidRPr="00061F28" w:rsidRDefault="00061F28" w:rsidP="00061F28">
      <w:pPr>
        <w:pStyle w:val="SPTR-trepunktu"/>
        <w:spacing w:line="360" w:lineRule="auto"/>
        <w:rPr>
          <w:szCs w:val="22"/>
        </w:rPr>
      </w:pPr>
      <w:r w:rsidRPr="00061F28">
        <w:rPr>
          <w:szCs w:val="22"/>
        </w:rPr>
        <w:t>Wykonawca jest zobowiązany do zabezpieczenia terenu budowy w okresie trwania realizacji kontraktu, aż do zakończenia i odbioru ostatecznego robót.</w:t>
      </w:r>
    </w:p>
    <w:p w:rsidR="00061F28" w:rsidRPr="00061F28" w:rsidRDefault="00061F28" w:rsidP="00061F28">
      <w:pPr>
        <w:pStyle w:val="SPTR-trepunktu"/>
        <w:spacing w:line="360" w:lineRule="auto"/>
        <w:rPr>
          <w:szCs w:val="22"/>
        </w:rPr>
      </w:pPr>
      <w:r w:rsidRPr="00061F28">
        <w:rPr>
          <w:szCs w:val="22"/>
        </w:rPr>
        <w:t xml:space="preserve">Wjazdy i wyjazdy z terenu budowy przeznaczone dla pojazdów i maszyn pracujących przy realizacji robót, Wykonawca odpowiednio oznakuje w sposób uzgodniony </w:t>
      </w:r>
      <w:r>
        <w:rPr>
          <w:szCs w:val="22"/>
        </w:rPr>
        <w:br/>
      </w:r>
      <w:r w:rsidRPr="00061F28">
        <w:rPr>
          <w:szCs w:val="22"/>
        </w:rPr>
        <w:t xml:space="preserve">z Inspektorem /Kierownikiem. </w:t>
      </w:r>
    </w:p>
    <w:p w:rsidR="00061F28" w:rsidRPr="00061F28" w:rsidRDefault="00061F28" w:rsidP="00061F28">
      <w:pPr>
        <w:pStyle w:val="SPTR-trepunktu"/>
        <w:spacing w:line="360" w:lineRule="auto"/>
        <w:rPr>
          <w:szCs w:val="22"/>
        </w:rPr>
      </w:pPr>
      <w:r w:rsidRPr="00061F28">
        <w:rPr>
          <w:szCs w:val="22"/>
        </w:rPr>
        <w:t xml:space="preserve">Fakt przystąpienia do robót Wykonawca obwieści publicznie przed ich rozpoczęciem w sposób uzgodniony z Inspektorem/ Kierownikiem oraz przez umieszczenie, </w:t>
      </w:r>
      <w:r>
        <w:rPr>
          <w:szCs w:val="22"/>
        </w:rPr>
        <w:br/>
      </w:r>
      <w:r w:rsidRPr="00061F28">
        <w:rPr>
          <w:szCs w:val="22"/>
        </w:rPr>
        <w:t xml:space="preserve">w miejscach i ilościach określonych przez Inspektora/Kierownika, tablic </w:t>
      </w:r>
      <w:r w:rsidRPr="00061F28">
        <w:rPr>
          <w:szCs w:val="22"/>
        </w:rPr>
        <w:lastRenderedPageBreak/>
        <w:t>informacyjnych, których treść będzie zatwierdzona przez Inspektora/ Kierownika. Tablice informacyjne będą utrzymywane przez Wykonawcę w dobrym stanie przez cały okres realizacji robót.</w:t>
      </w:r>
    </w:p>
    <w:p w:rsidR="00061F28" w:rsidRPr="00061F28" w:rsidRDefault="00061F28" w:rsidP="00061F28">
      <w:pPr>
        <w:pStyle w:val="SPTR-trepunktu"/>
        <w:spacing w:line="360" w:lineRule="auto"/>
        <w:rPr>
          <w:szCs w:val="22"/>
        </w:rPr>
      </w:pPr>
      <w:r w:rsidRPr="00061F28">
        <w:rPr>
          <w:szCs w:val="22"/>
        </w:rPr>
        <w:t>Koszt zabezpieczenia terenu budowy nie podlega odrębnej zapłacie i przyjmuje się, że jest włączony w cenę ofertową.</w:t>
      </w:r>
    </w:p>
    <w:p w:rsidR="00061F28" w:rsidRPr="00061F28" w:rsidRDefault="00061F28" w:rsidP="00061F28">
      <w:pPr>
        <w:pStyle w:val="SPTR-trepunktu"/>
        <w:spacing w:line="360" w:lineRule="auto"/>
        <w:rPr>
          <w:szCs w:val="22"/>
        </w:rPr>
      </w:pPr>
      <w:r w:rsidRPr="00061F28">
        <w:rPr>
          <w:szCs w:val="22"/>
        </w:rPr>
        <w:t xml:space="preserve">Wykonawca w cenie ofertową ma uwzględnić, wszelkie opłaty i koszty związane </w:t>
      </w:r>
      <w:r>
        <w:rPr>
          <w:szCs w:val="22"/>
        </w:rPr>
        <w:br/>
      </w:r>
      <w:r w:rsidRPr="00061F28">
        <w:rPr>
          <w:szCs w:val="22"/>
        </w:rPr>
        <w:t>z organizacją budowy.</w:t>
      </w:r>
    </w:p>
    <w:p w:rsidR="00061F28" w:rsidRPr="00061F28" w:rsidRDefault="00061F28" w:rsidP="00EF4D06">
      <w:pPr>
        <w:pStyle w:val="SPP3-POZIOM3"/>
      </w:pPr>
      <w:bookmarkStart w:id="22" w:name="_Toc215132506"/>
      <w:bookmarkStart w:id="23" w:name="_Toc223354356"/>
      <w:r w:rsidRPr="00061F28">
        <w:t>1.4.4. Dokumenty budowy</w:t>
      </w:r>
      <w:bookmarkEnd w:id="22"/>
      <w:bookmarkEnd w:id="23"/>
    </w:p>
    <w:p w:rsidR="00061F28" w:rsidRPr="00FB57B3" w:rsidRDefault="00061F28" w:rsidP="00FB57B3">
      <w:pPr>
        <w:pStyle w:val="SPP4-POZIOM4"/>
      </w:pPr>
      <w:bookmarkStart w:id="24" w:name="_Toc223354357"/>
      <w:r w:rsidRPr="00FB57B3">
        <w:t>1.4.4.1. Program Zapewnienia Jakości (PZJ)</w:t>
      </w:r>
      <w:bookmarkEnd w:id="24"/>
    </w:p>
    <w:p w:rsidR="00061F28" w:rsidRPr="00061F28" w:rsidRDefault="00061F28" w:rsidP="00061F28">
      <w:pPr>
        <w:pStyle w:val="SPTR-trepunktu"/>
        <w:spacing w:line="360" w:lineRule="auto"/>
        <w:rPr>
          <w:szCs w:val="22"/>
        </w:rPr>
      </w:pPr>
      <w:r w:rsidRPr="00061F28">
        <w:rPr>
          <w:szCs w:val="22"/>
        </w:rPr>
        <w:t>Wykonawca jest odpowiedzialny za jakość robót i dostarczy Inspektorowi/Kierownikowi do zatwierdzenia szczegóły swojego Programu Zapewnienia Jakości, w którym przedstawi on zamierzony sposób wykonywania robót, możliwości techniczne, kadrowe i organizacyjne, gwarantujące wykonanie robót zgodnie z Umową i ustaleniami Inspektora Program Zapewnienia Jakości będzie zawierać:</w:t>
      </w:r>
    </w:p>
    <w:p w:rsidR="00061F28" w:rsidRPr="00061F28" w:rsidRDefault="00061F28" w:rsidP="00E661AD">
      <w:pPr>
        <w:pStyle w:val="punkty"/>
        <w:numPr>
          <w:ilvl w:val="0"/>
          <w:numId w:val="41"/>
        </w:numPr>
        <w:tabs>
          <w:tab w:val="clear" w:pos="360"/>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szCs w:val="22"/>
        </w:rPr>
      </w:pPr>
      <w:r w:rsidRPr="00061F28">
        <w:rPr>
          <w:rFonts w:ascii="Arial" w:hAnsi="Arial" w:cs="Arial"/>
          <w:szCs w:val="22"/>
        </w:rPr>
        <w:t>część ogólną opisującą: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organizację wykonania robót, w tym terminy i sposób prowadzenia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organizację ruchu na budowie wraz z oznakowaniem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BHP,</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wykaz zespołów roboczych, ich kwalifikacje i przygotowanie praktyczne,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wykaz osób odpowiedzialnych za jakość i terminowość wykonania poszczególnych elementów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i procedurę proponowanej kontroli i sterowania jakością wykonywanych robót,</w:t>
      </w:r>
    </w:p>
    <w:p w:rsidR="00061F28" w:rsidRPr="00061F28" w:rsidRDefault="00061F28" w:rsidP="00E661AD">
      <w:pPr>
        <w:pStyle w:val="punkty"/>
        <w:numPr>
          <w:ilvl w:val="0"/>
          <w:numId w:val="41"/>
        </w:numPr>
        <w:tabs>
          <w:tab w:val="clear" w:pos="360"/>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Arial" w:hAnsi="Arial" w:cs="Arial"/>
          <w:szCs w:val="22"/>
          <w:lang w:val="pl-PL"/>
        </w:rPr>
      </w:pPr>
      <w:r w:rsidRPr="00061F28">
        <w:rPr>
          <w:rFonts w:ascii="Arial" w:hAnsi="Arial" w:cs="Arial"/>
          <w:szCs w:val="22"/>
          <w:lang w:val="pl-PL"/>
        </w:rPr>
        <w:t>część szczegółową opisującą dla każdego asortymentu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wykaz maszyn i urządzeń stosowanych na budowie z ich parametrami technicznymi.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rodzaje i ilość środków transportu wraz z metodami załadunku i rozładunku,</w:t>
      </w:r>
    </w:p>
    <w:p w:rsidR="00061F28" w:rsidRPr="00061F28" w:rsidRDefault="00061F28" w:rsidP="00061F28">
      <w:pPr>
        <w:pStyle w:val="SPTIR-wypunktowanie-"/>
        <w:spacing w:line="360" w:lineRule="auto"/>
        <w:rPr>
          <w:rFonts w:cs="Arial"/>
          <w:sz w:val="22"/>
          <w:szCs w:val="22"/>
        </w:rPr>
      </w:pPr>
      <w:r w:rsidRPr="00061F28">
        <w:rPr>
          <w:rFonts w:cs="Arial"/>
          <w:sz w:val="22"/>
          <w:szCs w:val="22"/>
        </w:rPr>
        <w:t>metodę magazynowania materiałów,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sposób zabezpieczenia i ochrony ładunków przed utratą ich właściwości </w:t>
      </w:r>
      <w:r>
        <w:rPr>
          <w:rFonts w:cs="Arial"/>
          <w:sz w:val="22"/>
          <w:szCs w:val="22"/>
        </w:rPr>
        <w:br/>
      </w:r>
      <w:r w:rsidRPr="00061F28">
        <w:rPr>
          <w:rFonts w:cs="Arial"/>
          <w:sz w:val="22"/>
          <w:szCs w:val="22"/>
        </w:rPr>
        <w:t>w czasie  transportu,</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i procedurę badań prowadzonych podczas dostaw materiałów,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sposób i procedurę badań prowadzonych podczas wykonywania poszczególnych elementów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sposób postępowania z materiała</w:t>
      </w:r>
      <w:r>
        <w:rPr>
          <w:rFonts w:cs="Arial"/>
          <w:sz w:val="22"/>
          <w:szCs w:val="22"/>
        </w:rPr>
        <w:t>mi i robotami, w przypadku gdy ni</w:t>
      </w:r>
      <w:r w:rsidRPr="00061F28">
        <w:rPr>
          <w:rFonts w:cs="Arial"/>
          <w:sz w:val="22"/>
          <w:szCs w:val="22"/>
        </w:rPr>
        <w:t>e odpowiadają one wymaganiom.</w:t>
      </w:r>
    </w:p>
    <w:p w:rsidR="00061F28" w:rsidRPr="00FB57B3" w:rsidRDefault="00061F28" w:rsidP="00FB57B3">
      <w:pPr>
        <w:pStyle w:val="SPP4-POZIOM4"/>
      </w:pPr>
      <w:bookmarkStart w:id="25" w:name="_Toc223354358"/>
      <w:r w:rsidRPr="00FB57B3">
        <w:t>1.4.4.2. Dziennik budowy</w:t>
      </w:r>
      <w:bookmarkEnd w:id="25"/>
    </w:p>
    <w:p w:rsidR="00061F28" w:rsidRPr="00061F28" w:rsidRDefault="00061F28" w:rsidP="00061F28">
      <w:pPr>
        <w:pStyle w:val="SPTR-trepunktu"/>
        <w:spacing w:line="360" w:lineRule="auto"/>
        <w:rPr>
          <w:szCs w:val="22"/>
        </w:rPr>
      </w:pPr>
      <w:r w:rsidRPr="00061F28">
        <w:rPr>
          <w:szCs w:val="22"/>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rsidR="00061F28" w:rsidRPr="00061F28" w:rsidRDefault="00061F28" w:rsidP="00061F28">
      <w:pPr>
        <w:pStyle w:val="SPTR-trepunktu"/>
        <w:spacing w:line="360" w:lineRule="auto"/>
        <w:rPr>
          <w:szCs w:val="22"/>
        </w:rPr>
      </w:pPr>
      <w:r w:rsidRPr="00061F28">
        <w:rPr>
          <w:szCs w:val="22"/>
        </w:rPr>
        <w:t>Zapisy w dzienniku budowy będą dokonywane na bieżąco i będą dotyczyć przebiegu robót, stanu bezpieczeństwa ludzi i mienia oraz technicznej i gospodarczej strony budowy.</w:t>
      </w:r>
    </w:p>
    <w:p w:rsidR="00061F28" w:rsidRPr="00061F28" w:rsidRDefault="00061F28" w:rsidP="00061F28">
      <w:pPr>
        <w:pStyle w:val="SPTR-trepunktu"/>
        <w:spacing w:line="360" w:lineRule="auto"/>
        <w:rPr>
          <w:szCs w:val="22"/>
        </w:rPr>
      </w:pPr>
      <w:r w:rsidRPr="00061F28">
        <w:rPr>
          <w:szCs w:val="22"/>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061F28" w:rsidRPr="00061F28" w:rsidRDefault="00061F28" w:rsidP="00061F28">
      <w:pPr>
        <w:pStyle w:val="SPTR-trepunktu"/>
        <w:spacing w:line="360" w:lineRule="auto"/>
        <w:rPr>
          <w:szCs w:val="22"/>
        </w:rPr>
      </w:pPr>
      <w:r w:rsidRPr="00061F28">
        <w:rPr>
          <w:szCs w:val="22"/>
        </w:rPr>
        <w:t>Załączone do dziennika budowy protokoły i inne dokumenty będą oznaczone kolejnym numerem załącznika i opatrzone datą i podpisem Wykonawcy i Inspektora/ Kierownika /Dyrektora.</w:t>
      </w:r>
    </w:p>
    <w:p w:rsidR="00061F28" w:rsidRPr="00FB57B3" w:rsidRDefault="00061F28" w:rsidP="00FB57B3">
      <w:pPr>
        <w:pStyle w:val="SPP4-POZIOM4"/>
      </w:pPr>
      <w:bookmarkStart w:id="26" w:name="_Toc223354359"/>
      <w:r w:rsidRPr="00FB57B3">
        <w:t>1.4.4.3. Książka obmiarów</w:t>
      </w:r>
      <w:bookmarkEnd w:id="26"/>
    </w:p>
    <w:p w:rsidR="00061F28" w:rsidRPr="00061F28" w:rsidRDefault="00061F28" w:rsidP="00061F28">
      <w:pPr>
        <w:pStyle w:val="SPTR-trepunktu"/>
        <w:spacing w:line="360" w:lineRule="auto"/>
        <w:rPr>
          <w:szCs w:val="22"/>
        </w:rPr>
      </w:pPr>
      <w:r w:rsidRPr="00061F28">
        <w:rPr>
          <w:szCs w:val="22"/>
        </w:rPr>
        <w:t>Książka obmiarów jest wymaganym dokumentem budowy i stanowi dokument pozwalający na rozliczenie faktycznego postępu każdego z elementów robót. Obmiary wykonanych robót podstawowych zawartych w przedmiarze robót, przeprowadza się w sposób ciągły w jednostkach miary określonych w odpowiednich specyfikacjach technicznych wykonana i odbioru robót budowlanych, i wpisuje się je do książki obmiarów.</w:t>
      </w:r>
    </w:p>
    <w:p w:rsidR="00061F28" w:rsidRPr="00FB57B3" w:rsidRDefault="00061F28" w:rsidP="00FB57B3">
      <w:pPr>
        <w:pStyle w:val="SPP4-POZIOM4"/>
      </w:pPr>
      <w:bookmarkStart w:id="27" w:name="_Toc223354360"/>
      <w:r w:rsidRPr="00FB57B3">
        <w:t>1.4.4.4. Pozostałe dokumenty budowy</w:t>
      </w:r>
      <w:bookmarkEnd w:id="27"/>
    </w:p>
    <w:p w:rsidR="00061F28" w:rsidRPr="00061F28" w:rsidRDefault="00061F28" w:rsidP="00061F28">
      <w:pPr>
        <w:pStyle w:val="SPTR-trepunktu"/>
        <w:spacing w:line="360" w:lineRule="auto"/>
        <w:rPr>
          <w:szCs w:val="22"/>
        </w:rPr>
      </w:pPr>
      <w:r w:rsidRPr="00061F28">
        <w:rPr>
          <w:szCs w:val="22"/>
        </w:rPr>
        <w:t>Do dokumentów budowy zalicza się, oprócz wymienionych powyżej: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pozwolenie na budowę,</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protokoły przekazania terenu budowy,</w:t>
      </w:r>
    </w:p>
    <w:p w:rsidR="00061F28" w:rsidRPr="00061F28" w:rsidRDefault="00061F28" w:rsidP="00061F28">
      <w:pPr>
        <w:pStyle w:val="SPTIR-wypunktowanie-"/>
        <w:spacing w:line="360" w:lineRule="auto"/>
        <w:rPr>
          <w:rFonts w:cs="Arial"/>
          <w:sz w:val="22"/>
          <w:szCs w:val="22"/>
        </w:rPr>
      </w:pPr>
      <w:r w:rsidRPr="00061F28">
        <w:rPr>
          <w:rFonts w:cs="Arial"/>
          <w:sz w:val="22"/>
          <w:szCs w:val="22"/>
        </w:rPr>
        <w:t>umowy cywilno-prawne z osobami trzecimi i inne umowy cywilno-prawne,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protokoły odbioru robót,</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protokoły z narad i ustaleń,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korespondencję na budowie,</w:t>
      </w:r>
    </w:p>
    <w:p w:rsidR="00061F28" w:rsidRPr="00061F28" w:rsidRDefault="00061F28" w:rsidP="00061F28">
      <w:pPr>
        <w:pStyle w:val="SPTIR-wypunktowanie-"/>
        <w:spacing w:line="360" w:lineRule="auto"/>
        <w:rPr>
          <w:rFonts w:cs="Arial"/>
          <w:sz w:val="22"/>
          <w:szCs w:val="22"/>
        </w:rPr>
      </w:pPr>
      <w:r w:rsidRPr="00061F28">
        <w:rPr>
          <w:rFonts w:cs="Arial"/>
          <w:sz w:val="22"/>
          <w:szCs w:val="22"/>
        </w:rPr>
        <w:t>harmonogram rzeczowo-finansowy.</w:t>
      </w:r>
    </w:p>
    <w:p w:rsidR="00061F28" w:rsidRPr="00FB57B3" w:rsidRDefault="00061F28" w:rsidP="00FB57B3">
      <w:pPr>
        <w:pStyle w:val="SPP4-POZIOM4"/>
      </w:pPr>
      <w:bookmarkStart w:id="28" w:name="_Toc223354361"/>
      <w:r w:rsidRPr="00FB57B3">
        <w:lastRenderedPageBreak/>
        <w:t>1.4.4.5. Przechowywanie dokumentów budowy</w:t>
      </w:r>
      <w:bookmarkEnd w:id="28"/>
    </w:p>
    <w:p w:rsidR="00061F28" w:rsidRPr="00061F28" w:rsidRDefault="00061F28" w:rsidP="00061F28">
      <w:pPr>
        <w:pStyle w:val="SPTR-trepunktu"/>
        <w:spacing w:line="360" w:lineRule="auto"/>
        <w:rPr>
          <w:szCs w:val="22"/>
        </w:rPr>
      </w:pPr>
      <w:r w:rsidRPr="00061F28">
        <w:rPr>
          <w:szCs w:val="22"/>
        </w:rPr>
        <w:t>Dokumenty budowy będą przechowywane na terenie budowy w miejscu odpowiednio zabezpieczonym.</w:t>
      </w:r>
    </w:p>
    <w:p w:rsidR="00061F28" w:rsidRPr="00061F28" w:rsidRDefault="00061F28" w:rsidP="00061F28">
      <w:pPr>
        <w:pStyle w:val="SPTR-trepunktu"/>
        <w:spacing w:line="360" w:lineRule="auto"/>
        <w:rPr>
          <w:szCs w:val="22"/>
        </w:rPr>
      </w:pPr>
      <w:r w:rsidRPr="00061F28">
        <w:rPr>
          <w:szCs w:val="22"/>
        </w:rPr>
        <w:t>Zaginięcie któregokolwiek z dokumentów budowy spowoduje jego natychmiastowe odtworzenie w formie przewidzianej prawem.</w:t>
      </w:r>
    </w:p>
    <w:p w:rsidR="00061F28" w:rsidRPr="00061F28" w:rsidRDefault="00061F28" w:rsidP="00061F28">
      <w:pPr>
        <w:pStyle w:val="SPTR-trepunktu"/>
        <w:spacing w:line="360" w:lineRule="auto"/>
        <w:rPr>
          <w:szCs w:val="22"/>
        </w:rPr>
      </w:pPr>
      <w:r w:rsidRPr="00061F28">
        <w:rPr>
          <w:szCs w:val="22"/>
        </w:rPr>
        <w:t>Wszelkie dokumenty budowy będą zawsze dostępne dla Inspektora /Kierownika /Dyrektora  i przedstawiane.</w:t>
      </w:r>
    </w:p>
    <w:p w:rsidR="00061F28" w:rsidRPr="00061F28" w:rsidRDefault="00061F28" w:rsidP="00EF4D06">
      <w:pPr>
        <w:pStyle w:val="SPP3-POZIOM3"/>
      </w:pPr>
      <w:bookmarkStart w:id="29" w:name="_Toc215132507"/>
      <w:bookmarkStart w:id="30" w:name="_Toc223354362"/>
      <w:r w:rsidRPr="00061F28">
        <w:t>1.4.5. Ochrona środowiska w czasie wykonywania robót</w:t>
      </w:r>
      <w:bookmarkEnd w:id="29"/>
      <w:bookmarkEnd w:id="30"/>
    </w:p>
    <w:p w:rsidR="00061F28" w:rsidRPr="00061F28" w:rsidRDefault="00061F28" w:rsidP="00061F28">
      <w:pPr>
        <w:pStyle w:val="SPTR-trepunktu"/>
        <w:spacing w:line="360" w:lineRule="auto"/>
        <w:rPr>
          <w:szCs w:val="22"/>
        </w:rPr>
      </w:pPr>
      <w:r w:rsidRPr="00061F28">
        <w:rPr>
          <w:szCs w:val="22"/>
        </w:rPr>
        <w:t>Wykonawca ma obowiązek znać i stosować w czasie prowadzenia robót wszelkie przepisy dotyczące ochrony środowiska naturalnego.</w:t>
      </w:r>
    </w:p>
    <w:p w:rsidR="00061F28" w:rsidRPr="00061F28" w:rsidRDefault="00061F28" w:rsidP="00061F28">
      <w:pPr>
        <w:pStyle w:val="SPTR-trepunktu"/>
        <w:spacing w:line="360" w:lineRule="auto"/>
        <w:rPr>
          <w:szCs w:val="22"/>
        </w:rPr>
      </w:pPr>
      <w:r w:rsidRPr="00061F28">
        <w:rPr>
          <w:szCs w:val="22"/>
        </w:rPr>
        <w:t>W okresie trwania budowy Wykonawca będzie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p>
    <w:p w:rsidR="00061F28" w:rsidRPr="00061F28" w:rsidRDefault="00061F28" w:rsidP="00061F28">
      <w:pPr>
        <w:pStyle w:val="SPTR-trepunktu"/>
        <w:spacing w:line="360" w:lineRule="auto"/>
        <w:rPr>
          <w:szCs w:val="22"/>
        </w:rPr>
      </w:pPr>
      <w:r w:rsidRPr="00061F28">
        <w:rPr>
          <w:szCs w:val="22"/>
        </w:rPr>
        <w:t>Stosując się do tych wymagań, będzie miał szczególny wzgląd na:</w:t>
      </w:r>
    </w:p>
    <w:p w:rsidR="00061F28" w:rsidRPr="00061F28" w:rsidRDefault="00061F28" w:rsidP="00061F28">
      <w:pPr>
        <w:pStyle w:val="SPTIR-wypunktowanie-"/>
        <w:spacing w:line="360" w:lineRule="auto"/>
        <w:rPr>
          <w:rFonts w:cs="Arial"/>
          <w:sz w:val="22"/>
          <w:szCs w:val="22"/>
        </w:rPr>
      </w:pPr>
      <w:r w:rsidRPr="00061F28">
        <w:rPr>
          <w:rFonts w:cs="Arial"/>
          <w:sz w:val="22"/>
          <w:szCs w:val="22"/>
        </w:rPr>
        <w:t>lokalizację baz, warsztatów, magazynów, składowisk, ukopów i dróg dojazdowych,</w:t>
      </w:r>
    </w:p>
    <w:p w:rsidR="00061F28" w:rsidRPr="00061F28" w:rsidRDefault="00061F28" w:rsidP="00061F28">
      <w:pPr>
        <w:pStyle w:val="SPTIR-wypunktowanie-"/>
        <w:spacing w:line="360" w:lineRule="auto"/>
        <w:rPr>
          <w:rFonts w:cs="Arial"/>
          <w:sz w:val="22"/>
          <w:szCs w:val="22"/>
        </w:rPr>
      </w:pPr>
      <w:r w:rsidRPr="00061F28">
        <w:rPr>
          <w:rFonts w:cs="Arial"/>
          <w:sz w:val="22"/>
          <w:szCs w:val="22"/>
        </w:rPr>
        <w:t>środki ostrożności i zabezpieczenia przed:</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zanieczyszczeniem zbiorników i cieków wodnych pyłami lub substancjami toksycznymi,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zanieczyszczeniem powietrza pyłami i gazami,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zanieczyszczenia gruntu substancjami niebezpiecznymi,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możliwością powstania pożaru.</w:t>
      </w:r>
    </w:p>
    <w:p w:rsidR="00061F28" w:rsidRPr="00061F28" w:rsidRDefault="00061F28" w:rsidP="00EF4D06">
      <w:pPr>
        <w:pStyle w:val="SPP3-POZIOM3"/>
      </w:pPr>
      <w:bookmarkStart w:id="31" w:name="_Toc215132508"/>
      <w:bookmarkStart w:id="32" w:name="_Toc223354363"/>
      <w:r w:rsidRPr="00061F28">
        <w:t>1.4.6. Ochrona przeciwpożarowa</w:t>
      </w:r>
      <w:bookmarkEnd w:id="31"/>
      <w:bookmarkEnd w:id="32"/>
    </w:p>
    <w:p w:rsidR="00061F28" w:rsidRPr="00061F28" w:rsidRDefault="00061F28" w:rsidP="00061F28">
      <w:pPr>
        <w:pStyle w:val="SPTR-trepunktu"/>
        <w:spacing w:line="360" w:lineRule="auto"/>
        <w:rPr>
          <w:szCs w:val="22"/>
        </w:rPr>
      </w:pPr>
      <w:r w:rsidRPr="00061F28">
        <w:rPr>
          <w:szCs w:val="22"/>
        </w:rPr>
        <w:t>Wykonawca będzie przestrzegać przepisów ochrony przeciwpożarowej.</w:t>
      </w:r>
    </w:p>
    <w:p w:rsidR="00061F28" w:rsidRPr="00061F28" w:rsidRDefault="00061F28" w:rsidP="00061F28">
      <w:pPr>
        <w:pStyle w:val="SPTR-trepunktu"/>
        <w:spacing w:line="360" w:lineRule="auto"/>
        <w:rPr>
          <w:szCs w:val="22"/>
        </w:rPr>
      </w:pPr>
      <w:r w:rsidRPr="00061F28">
        <w:rPr>
          <w:szCs w:val="22"/>
        </w:rPr>
        <w:t>Wykonawca będzie utrzymywać, wymagany na podstawie odpowiednich przepisów sprawny sprzęt przeciwpożarowy, na terenie budowy oraz w pomieszczeniach biurowych, mieszkalnych, magazynach oraz w maszynach i pojazdach.</w:t>
      </w:r>
    </w:p>
    <w:p w:rsidR="00061F28" w:rsidRPr="00061F28" w:rsidRDefault="00061F28" w:rsidP="00061F28">
      <w:pPr>
        <w:pStyle w:val="SPTR-trepunktu"/>
        <w:spacing w:line="360" w:lineRule="auto"/>
        <w:rPr>
          <w:szCs w:val="22"/>
        </w:rPr>
      </w:pPr>
      <w:r w:rsidRPr="00061F28">
        <w:rPr>
          <w:szCs w:val="22"/>
        </w:rPr>
        <w:t>Materiały łatwopalne będą składowane w sposób zgodny z odpowiednimi przepisami i zabezpieczone przed dostępem osób trzecich.</w:t>
      </w:r>
    </w:p>
    <w:p w:rsidR="00061F28" w:rsidRPr="00061F28" w:rsidRDefault="00061F28" w:rsidP="00061F28">
      <w:pPr>
        <w:pStyle w:val="SPTR-trepunktu"/>
        <w:spacing w:line="360" w:lineRule="auto"/>
        <w:rPr>
          <w:szCs w:val="22"/>
        </w:rPr>
      </w:pPr>
      <w:r w:rsidRPr="00061F28">
        <w:rPr>
          <w:szCs w:val="22"/>
        </w:rPr>
        <w:t>Wykonawca będzie odpowiedzialny za wszelkie straty spowodowane pożarem wywołanym jako rezultat realizacji robót albo przez personel Wykonawcy.</w:t>
      </w:r>
    </w:p>
    <w:p w:rsidR="00061F28" w:rsidRPr="00061F28" w:rsidRDefault="00061F28" w:rsidP="00EF4D06">
      <w:pPr>
        <w:pStyle w:val="SPP3-POZIOM3"/>
      </w:pPr>
      <w:bookmarkStart w:id="33" w:name="_Toc215132509"/>
      <w:bookmarkStart w:id="34" w:name="_Toc223354364"/>
      <w:r w:rsidRPr="00061F28">
        <w:lastRenderedPageBreak/>
        <w:t>1.4.7. Materiały szkodliwe dla otoczenia</w:t>
      </w:r>
      <w:bookmarkEnd w:id="33"/>
      <w:bookmarkEnd w:id="34"/>
    </w:p>
    <w:p w:rsidR="00061F28" w:rsidRPr="00061F28" w:rsidRDefault="00061F28" w:rsidP="00061F28">
      <w:pPr>
        <w:pStyle w:val="SPTR-trepunktu"/>
        <w:spacing w:line="360" w:lineRule="auto"/>
        <w:rPr>
          <w:szCs w:val="22"/>
        </w:rPr>
      </w:pPr>
      <w:r w:rsidRPr="00061F28">
        <w:rPr>
          <w:szCs w:val="22"/>
        </w:rPr>
        <w:t>Materiały, które w sposób trwały są szkodliwe dla otoczenia, nie będą dopuszczone do użycia.</w:t>
      </w:r>
    </w:p>
    <w:p w:rsidR="00061F28" w:rsidRPr="00061F28" w:rsidRDefault="00061F28" w:rsidP="00EF4D06">
      <w:pPr>
        <w:pStyle w:val="SPP3-POZIOM3"/>
      </w:pPr>
      <w:bookmarkStart w:id="35" w:name="_Toc215132510"/>
      <w:bookmarkStart w:id="36" w:name="_Toc223354365"/>
      <w:r w:rsidRPr="00061F28">
        <w:t>1.4.8. Ochrona własności publicznej i prywatnej</w:t>
      </w:r>
      <w:bookmarkEnd w:id="35"/>
      <w:bookmarkEnd w:id="36"/>
    </w:p>
    <w:p w:rsidR="00061F28" w:rsidRPr="00061F28" w:rsidRDefault="00061F28" w:rsidP="00061F28">
      <w:pPr>
        <w:pStyle w:val="SPTR-trepunktu"/>
        <w:spacing w:line="360" w:lineRule="auto"/>
        <w:rPr>
          <w:szCs w:val="22"/>
        </w:rPr>
      </w:pPr>
      <w:r w:rsidRPr="00061F28">
        <w:rPr>
          <w:szCs w:val="22"/>
        </w:rPr>
        <w:t>Wykonawca odpowiada za ochronę instalacji i urządzeń na powierzchni elewacji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061F28" w:rsidRPr="00061F28" w:rsidRDefault="00061F28" w:rsidP="00061F28">
      <w:pPr>
        <w:pStyle w:val="SPTR-trepunktu"/>
        <w:spacing w:line="360" w:lineRule="auto"/>
        <w:rPr>
          <w:szCs w:val="22"/>
        </w:rPr>
      </w:pPr>
      <w:r w:rsidRPr="00061F28">
        <w:rPr>
          <w:szCs w:val="22"/>
        </w:rPr>
        <w:t xml:space="preserve">Inspektor/ Kierownik /Dyrektor będzie na bieżąco informowany o wszystkich umowach zawartych pomiędzy Wykonawcą, a właścicielami nieruchomości </w:t>
      </w:r>
      <w:r>
        <w:rPr>
          <w:szCs w:val="22"/>
        </w:rPr>
        <w:br/>
      </w:r>
      <w:r w:rsidRPr="00061F28">
        <w:rPr>
          <w:szCs w:val="22"/>
        </w:rPr>
        <w:t>i dotyczących korzystania z własności i dróg wewnętrznych, w obrębie zakresu inwestycji określonym w pozwoleniu na budowę.</w:t>
      </w:r>
    </w:p>
    <w:p w:rsidR="00061F28" w:rsidRPr="00061F28" w:rsidRDefault="00061F28" w:rsidP="00061F28">
      <w:pPr>
        <w:pStyle w:val="SPTR-trepunktu"/>
        <w:spacing w:line="360" w:lineRule="auto"/>
        <w:rPr>
          <w:szCs w:val="22"/>
        </w:rPr>
      </w:pPr>
      <w:r w:rsidRPr="00061F28">
        <w:rPr>
          <w:szCs w:val="22"/>
        </w:rPr>
        <w:t xml:space="preserve">Jednakże ani Inspektor/ Kierownik /Dyrektor nie będzie ingerował w takie porozumienia, o ile nie będą one sprzeczne z postanowieniami zawartymi </w:t>
      </w:r>
      <w:r>
        <w:rPr>
          <w:szCs w:val="22"/>
        </w:rPr>
        <w:br/>
      </w:r>
      <w:r w:rsidRPr="00061F28">
        <w:rPr>
          <w:szCs w:val="22"/>
        </w:rPr>
        <w:t>w warunkach umowy.</w:t>
      </w:r>
    </w:p>
    <w:p w:rsidR="00061F28" w:rsidRPr="00061F28" w:rsidRDefault="00061F28" w:rsidP="00EF4D06">
      <w:pPr>
        <w:pStyle w:val="SPP3-POZIOM3"/>
      </w:pPr>
      <w:bookmarkStart w:id="37" w:name="_Toc215132511"/>
      <w:bookmarkStart w:id="38" w:name="_Toc223354366"/>
      <w:r w:rsidRPr="00061F28">
        <w:t>1.4.9. Bezpieczeństwo i higiena pracy</w:t>
      </w:r>
      <w:bookmarkEnd w:id="37"/>
      <w:bookmarkEnd w:id="38"/>
    </w:p>
    <w:p w:rsidR="00061F28" w:rsidRPr="00061F28" w:rsidRDefault="00061F28" w:rsidP="00061F28">
      <w:pPr>
        <w:pStyle w:val="SPTR-trepunktu"/>
        <w:spacing w:line="360" w:lineRule="auto"/>
        <w:rPr>
          <w:szCs w:val="22"/>
        </w:rPr>
      </w:pPr>
      <w:r w:rsidRPr="00061F28">
        <w:rPr>
          <w:szCs w:val="22"/>
        </w:rPr>
        <w:t>Podczas realizacji robót Wykonawca będzie przestrzegać przepisów dotyczących bezpieczeństwa i higieny pracy oraz założeń wynikających z planu BIOZ.</w:t>
      </w:r>
    </w:p>
    <w:p w:rsidR="00061F28" w:rsidRPr="00061F28" w:rsidRDefault="00061F28" w:rsidP="00061F28">
      <w:pPr>
        <w:pStyle w:val="SPTR-trepunktu"/>
        <w:spacing w:line="360" w:lineRule="auto"/>
        <w:rPr>
          <w:szCs w:val="22"/>
        </w:rPr>
      </w:pPr>
      <w:r w:rsidRPr="00061F28">
        <w:rPr>
          <w:szCs w:val="22"/>
        </w:rPr>
        <w:t>W szczególności Wykonawca ma obowiązek zadbać, aby personel nie wykonywał pracy w warunkach niebezpiecznych, szkodliwych dla zdrowia oraz niespełniających odpowiednich wymagań sanitarnych.</w:t>
      </w:r>
    </w:p>
    <w:p w:rsidR="00061F28" w:rsidRPr="00061F28" w:rsidRDefault="00061F28" w:rsidP="00061F28">
      <w:pPr>
        <w:pStyle w:val="SPTR-trepunktu"/>
        <w:spacing w:line="360" w:lineRule="auto"/>
        <w:rPr>
          <w:szCs w:val="22"/>
        </w:rPr>
      </w:pPr>
      <w:r w:rsidRPr="00061F28">
        <w:rPr>
          <w:szCs w:val="22"/>
        </w:rPr>
        <w:t>Wykonawca zapewni i będzie utrzymywał wszelkie urządzenia zabezpieczające, socjalne oraz sprzęt i odpowiednią odzież dla ochrony życia i zdrowia osób zatrudnionych na budowie, oraz dla zapewnienia bezpieczeństwa publicznego.</w:t>
      </w:r>
    </w:p>
    <w:p w:rsidR="00061F28" w:rsidRPr="00061F28" w:rsidRDefault="00061F28" w:rsidP="00061F28">
      <w:pPr>
        <w:pStyle w:val="SPTR-trepunktu"/>
        <w:spacing w:line="360" w:lineRule="auto"/>
        <w:rPr>
          <w:szCs w:val="22"/>
        </w:rPr>
      </w:pPr>
      <w:r w:rsidRPr="00061F28">
        <w:rPr>
          <w:szCs w:val="22"/>
        </w:rPr>
        <w:t>Wykonawca zobowiązany jest do przestrzegania przepisów dotyczących bezpieczeństwa i higieny pracy, w szczególności wynikających z Rozporządzenia Ministra Pracy i Polityki Socjalnej z dnia 26 września 1997r. (tj. Dz.U. Nr. 169 z 2003r. poz. 1650) w sprawie ogólnych przepisów bezpieczeństwa i higieny pracy oraz Rozporządzenie Ministra Infrastruktury z dnia 6 lutego 2003r. Dz. U. Nr 47 z 2003r. poz. 401 w sprawie bezpieczeństwa i higieny pracy podczas wykonywania robót budowlanych.</w:t>
      </w:r>
    </w:p>
    <w:p w:rsidR="00061F28" w:rsidRPr="00061F28" w:rsidRDefault="00061F28" w:rsidP="00061F28">
      <w:pPr>
        <w:pStyle w:val="SPTR-trepunktu"/>
        <w:spacing w:line="360" w:lineRule="auto"/>
        <w:rPr>
          <w:szCs w:val="22"/>
        </w:rPr>
      </w:pPr>
      <w:r w:rsidRPr="00061F28">
        <w:rPr>
          <w:szCs w:val="22"/>
        </w:rPr>
        <w:t>Zabezpieczenia BHP obejmują między innymi: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bariery na obrzeżach rusztowań,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znaki ostrzegawcze i sygnalizacyjne,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prowizoryczne zamknięcia otworów w stropach i konstrukcji,</w:t>
      </w:r>
    </w:p>
    <w:p w:rsidR="00061F28" w:rsidRPr="00061F28" w:rsidRDefault="00061F28" w:rsidP="00061F28">
      <w:pPr>
        <w:pStyle w:val="SPTIR-wypunktowanie-"/>
        <w:spacing w:line="360" w:lineRule="auto"/>
        <w:rPr>
          <w:rFonts w:cs="Arial"/>
          <w:sz w:val="22"/>
          <w:szCs w:val="22"/>
        </w:rPr>
      </w:pPr>
      <w:r w:rsidRPr="00061F28">
        <w:rPr>
          <w:rFonts w:cs="Arial"/>
          <w:sz w:val="22"/>
          <w:szCs w:val="22"/>
        </w:rPr>
        <w:t>pasy bezpieczeństwa dla osób pracujących na wysokości,</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poręcze zabezpieczające przed upadkiem,</w:t>
      </w:r>
    </w:p>
    <w:p w:rsidR="00061F28" w:rsidRPr="00061F28" w:rsidRDefault="00061F28" w:rsidP="00061F28">
      <w:pPr>
        <w:pStyle w:val="SPTIR-wypunktowanie-"/>
        <w:spacing w:line="360" w:lineRule="auto"/>
        <w:rPr>
          <w:rFonts w:cs="Arial"/>
          <w:sz w:val="22"/>
          <w:szCs w:val="22"/>
        </w:rPr>
      </w:pPr>
      <w:r w:rsidRPr="00061F28">
        <w:rPr>
          <w:rFonts w:cs="Arial"/>
          <w:sz w:val="22"/>
          <w:szCs w:val="22"/>
        </w:rPr>
        <w:t>wewnętrzne drabiny, schodu i pomosty,</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odpowiednie zabezpieczenie wykopów oraz nasypów, </w:t>
      </w:r>
    </w:p>
    <w:p w:rsidR="00061F28" w:rsidRPr="00061F28" w:rsidRDefault="00061F28" w:rsidP="00061F28">
      <w:pPr>
        <w:pStyle w:val="SPTR-trepunktu"/>
        <w:spacing w:line="360" w:lineRule="auto"/>
        <w:rPr>
          <w:szCs w:val="22"/>
        </w:rPr>
      </w:pPr>
      <w:r w:rsidRPr="00061F28">
        <w:rPr>
          <w:szCs w:val="22"/>
        </w:rPr>
        <w:t>Uznaje się, że wszelkie koszty związane z wypełnieniem wymagań określonych powyżej nie podlegają odrębnej zapłacie i są uwzględnione w cenie kontraktowej.</w:t>
      </w:r>
    </w:p>
    <w:p w:rsidR="00061F28" w:rsidRPr="00061F28" w:rsidRDefault="00061F28" w:rsidP="00EF4D06">
      <w:pPr>
        <w:pStyle w:val="SPP3-POZIOM3"/>
      </w:pPr>
      <w:bookmarkStart w:id="39" w:name="_Toc215132512"/>
      <w:bookmarkStart w:id="40" w:name="_Toc223354367"/>
      <w:r w:rsidRPr="00061F28">
        <w:t>1.4.10. Ochrona i utrzymanie robót</w:t>
      </w:r>
      <w:bookmarkEnd w:id="39"/>
      <w:bookmarkEnd w:id="40"/>
    </w:p>
    <w:p w:rsidR="00061F28" w:rsidRPr="00061F28" w:rsidRDefault="00061F28" w:rsidP="00061F28">
      <w:pPr>
        <w:pStyle w:val="SPTR-trepunktu"/>
        <w:spacing w:line="360" w:lineRule="auto"/>
        <w:rPr>
          <w:szCs w:val="22"/>
        </w:rPr>
      </w:pPr>
      <w:r w:rsidRPr="00061F28">
        <w:rPr>
          <w:szCs w:val="22"/>
        </w:rPr>
        <w:t>Wykonawca będzie odpowiadał za ochronę robót i za wszelkie materiały i urządzenia używane do robót od daty rozpoczęcia do daty wydania potwierdzenia zakończenia robót przez Inspektora/ Kierownika /Dyrektora.</w:t>
      </w:r>
    </w:p>
    <w:p w:rsidR="00061F28" w:rsidRPr="00061F28" w:rsidRDefault="00061F28" w:rsidP="00061F28">
      <w:pPr>
        <w:pStyle w:val="SPTR-trepunktu"/>
        <w:spacing w:line="360" w:lineRule="auto"/>
        <w:rPr>
          <w:szCs w:val="22"/>
        </w:rPr>
      </w:pPr>
      <w:r w:rsidRPr="00061F28">
        <w:rPr>
          <w:szCs w:val="22"/>
        </w:rPr>
        <w:t>Wykonawca będzie utrzymywał roboty do czasu odbioru ostatecznego. Utrzymanie powinno być prowadzone w taki sposób, aby budowla lub jej elementy były w dobrym stanie przez cały czas, do momentu odbioru ostatecznego.</w:t>
      </w:r>
    </w:p>
    <w:p w:rsidR="00061F28" w:rsidRPr="00061F28" w:rsidRDefault="00061F28" w:rsidP="00061F28">
      <w:pPr>
        <w:pStyle w:val="SPTR-trepunktu"/>
        <w:spacing w:line="360" w:lineRule="auto"/>
        <w:rPr>
          <w:szCs w:val="22"/>
        </w:rPr>
      </w:pPr>
      <w:r w:rsidRPr="00061F28">
        <w:rPr>
          <w:szCs w:val="22"/>
        </w:rPr>
        <w:t>Jeśli Wykonawca w jakimkolwiek czasie zaniedba utrzymanie, to na polecenie Inspektora/ Kierownika /Dyrektora powinien rozpocząć roboty utrzymaniowe nie później niż w 24 godziny po otrzymaniu tego polecenia.</w:t>
      </w:r>
    </w:p>
    <w:p w:rsidR="00061F28" w:rsidRPr="00964FD3" w:rsidRDefault="00061F28" w:rsidP="00964FD3">
      <w:pPr>
        <w:pStyle w:val="SPP2-POZIOM2"/>
      </w:pPr>
      <w:bookmarkStart w:id="41" w:name="_Toc215132513"/>
      <w:bookmarkStart w:id="42" w:name="_Toc223354368"/>
      <w:r w:rsidRPr="00964FD3">
        <w:t>1.5. Nazwy i kody robót budowlanych wspólnego słownika zamówień CPV</w:t>
      </w:r>
      <w:bookmarkEnd w:id="41"/>
      <w:bookmarkEnd w:id="42"/>
    </w:p>
    <w:p w:rsidR="00061F28" w:rsidRPr="00786E88" w:rsidRDefault="00061F28" w:rsidP="00061F28">
      <w:pPr>
        <w:pStyle w:val="SPTR-trepunktu"/>
        <w:spacing w:line="360" w:lineRule="auto"/>
        <w:rPr>
          <w:szCs w:val="22"/>
        </w:rPr>
      </w:pPr>
      <w:r w:rsidRPr="00786E88">
        <w:rPr>
          <w:szCs w:val="22"/>
        </w:rPr>
        <w:t>Roboty w zakresie burzenia i rozbiórki obiektów budowlanych; roboty ziemne - 45110000-1</w:t>
      </w:r>
    </w:p>
    <w:p w:rsidR="005D6D38" w:rsidRPr="00786E88" w:rsidRDefault="005D6D38" w:rsidP="00061F28">
      <w:pPr>
        <w:pStyle w:val="SPTR-trepunktu"/>
        <w:spacing w:line="360" w:lineRule="auto"/>
        <w:rPr>
          <w:szCs w:val="22"/>
        </w:rPr>
      </w:pPr>
      <w:r w:rsidRPr="00786E88">
        <w:rPr>
          <w:szCs w:val="22"/>
        </w:rPr>
        <w:t>Przygotowanie terenu pod budowę – 4510000-8</w:t>
      </w:r>
      <w:r w:rsidRPr="00786E88">
        <w:rPr>
          <w:szCs w:val="22"/>
        </w:rPr>
        <w:tab/>
      </w:r>
    </w:p>
    <w:p w:rsidR="005D6D38" w:rsidRPr="00786E88" w:rsidRDefault="005D6D38" w:rsidP="00061F28">
      <w:pPr>
        <w:pStyle w:val="SPTR-trepunktu"/>
        <w:spacing w:line="360" w:lineRule="auto"/>
        <w:rPr>
          <w:szCs w:val="22"/>
        </w:rPr>
      </w:pPr>
      <w:r w:rsidRPr="00786E88">
        <w:rPr>
          <w:szCs w:val="22"/>
        </w:rPr>
        <w:t>Roboty w zakresie burzenia i rozbiórki – 45110000-1</w:t>
      </w:r>
    </w:p>
    <w:p w:rsidR="005D6D38" w:rsidRPr="00786E88" w:rsidRDefault="005D6D38" w:rsidP="00061F28">
      <w:pPr>
        <w:pStyle w:val="SPTR-trepunktu"/>
        <w:spacing w:line="360" w:lineRule="auto"/>
        <w:rPr>
          <w:szCs w:val="22"/>
        </w:rPr>
      </w:pPr>
      <w:r w:rsidRPr="00786E88">
        <w:rPr>
          <w:szCs w:val="22"/>
        </w:rPr>
        <w:t>Roboty rozbiórkowe – 45111300-1</w:t>
      </w:r>
    </w:p>
    <w:p w:rsidR="005D6D38" w:rsidRPr="00786E88" w:rsidRDefault="005D6D38" w:rsidP="00061F28">
      <w:pPr>
        <w:pStyle w:val="SPTR-trepunktu"/>
        <w:spacing w:line="360" w:lineRule="auto"/>
        <w:rPr>
          <w:szCs w:val="22"/>
        </w:rPr>
      </w:pPr>
      <w:r w:rsidRPr="00786E88">
        <w:rPr>
          <w:szCs w:val="22"/>
        </w:rPr>
        <w:t>45200000-9 – Roboty budowlane w zakresie wznoszenia kompletnych obiektów budowlanych lub ich części oraz roboty w zakresie inżynierii lądowej i wodnej</w:t>
      </w:r>
    </w:p>
    <w:p w:rsidR="005D6D38" w:rsidRPr="00786E88" w:rsidRDefault="005D6D38" w:rsidP="00061F28">
      <w:pPr>
        <w:pStyle w:val="SPTR-trepunktu"/>
        <w:spacing w:line="360" w:lineRule="auto"/>
        <w:rPr>
          <w:szCs w:val="22"/>
        </w:rPr>
      </w:pPr>
      <w:r w:rsidRPr="00786E88">
        <w:rPr>
          <w:szCs w:val="22"/>
        </w:rPr>
        <w:t>45260000-7 Roboty w zakresie wykonywania pokryć i konstrukcji dachowych i inne podobne roboty specjalistyczne</w:t>
      </w:r>
    </w:p>
    <w:p w:rsidR="005D6D38" w:rsidRPr="00786E88" w:rsidRDefault="005D6D38" w:rsidP="00061F28">
      <w:pPr>
        <w:pStyle w:val="SPTR-trepunktu"/>
        <w:spacing w:line="360" w:lineRule="auto"/>
        <w:rPr>
          <w:szCs w:val="22"/>
        </w:rPr>
      </w:pPr>
      <w:r w:rsidRPr="00786E88">
        <w:rPr>
          <w:szCs w:val="22"/>
        </w:rPr>
        <w:t>4526310-7 Zbrojenie</w:t>
      </w:r>
    </w:p>
    <w:p w:rsidR="005D6D38" w:rsidRPr="00786E88" w:rsidRDefault="005D6D38" w:rsidP="00061F28">
      <w:pPr>
        <w:pStyle w:val="SPTR-trepunktu"/>
        <w:spacing w:line="360" w:lineRule="auto"/>
        <w:rPr>
          <w:szCs w:val="22"/>
        </w:rPr>
      </w:pPr>
      <w:r w:rsidRPr="00786E88">
        <w:rPr>
          <w:szCs w:val="22"/>
        </w:rPr>
        <w:t>45262300-4 Betonowanie</w:t>
      </w:r>
    </w:p>
    <w:p w:rsidR="005D6D38" w:rsidRPr="00786E88" w:rsidRDefault="005D6D38" w:rsidP="00061F28">
      <w:pPr>
        <w:pStyle w:val="SPTR-trepunktu"/>
        <w:spacing w:line="360" w:lineRule="auto"/>
        <w:rPr>
          <w:szCs w:val="22"/>
        </w:rPr>
      </w:pPr>
      <w:r w:rsidRPr="00786E88">
        <w:rPr>
          <w:szCs w:val="22"/>
        </w:rPr>
        <w:t>45262500-6 Roboty murarskie i murowe</w:t>
      </w:r>
    </w:p>
    <w:p w:rsidR="005D6D38" w:rsidRPr="00786E88" w:rsidRDefault="005D6D38" w:rsidP="00061F28">
      <w:pPr>
        <w:pStyle w:val="SPTR-trepunktu"/>
        <w:spacing w:line="360" w:lineRule="auto"/>
        <w:rPr>
          <w:szCs w:val="22"/>
        </w:rPr>
      </w:pPr>
      <w:r w:rsidRPr="00786E88">
        <w:rPr>
          <w:szCs w:val="22"/>
        </w:rPr>
        <w:t>45261100-5 Wykonywanie konstrukcji</w:t>
      </w:r>
    </w:p>
    <w:p w:rsidR="005D6D38" w:rsidRPr="00786E88" w:rsidRDefault="005D6D38" w:rsidP="00061F28">
      <w:pPr>
        <w:pStyle w:val="SPTR-trepunktu"/>
        <w:spacing w:line="360" w:lineRule="auto"/>
        <w:rPr>
          <w:szCs w:val="22"/>
        </w:rPr>
      </w:pPr>
      <w:r w:rsidRPr="00786E88">
        <w:rPr>
          <w:szCs w:val="22"/>
        </w:rPr>
        <w:t>45220000-5 Roboty inżynieryjne i budowlane</w:t>
      </w:r>
    </w:p>
    <w:p w:rsidR="005D6D38" w:rsidRPr="00786E88" w:rsidRDefault="005D6D38" w:rsidP="00061F28">
      <w:pPr>
        <w:pStyle w:val="SPTR-trepunktu"/>
        <w:spacing w:line="360" w:lineRule="auto"/>
        <w:rPr>
          <w:szCs w:val="22"/>
        </w:rPr>
      </w:pPr>
      <w:r w:rsidRPr="00786E88">
        <w:rPr>
          <w:szCs w:val="22"/>
        </w:rPr>
        <w:lastRenderedPageBreak/>
        <w:t>45223000-6 Roboty budowlane w zakresie konstrukcji</w:t>
      </w:r>
    </w:p>
    <w:p w:rsidR="005D6D38" w:rsidRPr="00786E88" w:rsidRDefault="005D6D38" w:rsidP="00061F28">
      <w:pPr>
        <w:pStyle w:val="SPTR-trepunktu"/>
        <w:spacing w:line="360" w:lineRule="auto"/>
        <w:rPr>
          <w:szCs w:val="22"/>
        </w:rPr>
      </w:pPr>
      <w:r w:rsidRPr="00786E88">
        <w:rPr>
          <w:szCs w:val="22"/>
        </w:rPr>
        <w:t>45223100-7 Montaż konstrukcji metalowych</w:t>
      </w:r>
    </w:p>
    <w:p w:rsidR="005D6D38" w:rsidRPr="00786E88" w:rsidRDefault="005D6D38" w:rsidP="00061F28">
      <w:pPr>
        <w:pStyle w:val="SPTR-trepunktu"/>
        <w:spacing w:line="360" w:lineRule="auto"/>
        <w:rPr>
          <w:szCs w:val="22"/>
        </w:rPr>
      </w:pPr>
      <w:r w:rsidRPr="00786E88">
        <w:rPr>
          <w:szCs w:val="22"/>
        </w:rPr>
        <w:t>45223800-4 Montaż i wznoszenie gotowych konstrukcji</w:t>
      </w:r>
    </w:p>
    <w:p w:rsidR="005D6D38" w:rsidRPr="00786E88" w:rsidRDefault="005D6D38" w:rsidP="00061F28">
      <w:pPr>
        <w:pStyle w:val="SPTR-trepunktu"/>
        <w:spacing w:line="360" w:lineRule="auto"/>
        <w:rPr>
          <w:szCs w:val="22"/>
        </w:rPr>
      </w:pPr>
      <w:r w:rsidRPr="00786E88">
        <w:rPr>
          <w:szCs w:val="22"/>
        </w:rPr>
        <w:t>45261210-9 Wykonywanie pokryć dachowych</w:t>
      </w:r>
    </w:p>
    <w:p w:rsidR="005D6D38" w:rsidRPr="00786E88" w:rsidRDefault="005D6D38" w:rsidP="00061F28">
      <w:pPr>
        <w:pStyle w:val="SPTR-trepunktu"/>
        <w:spacing w:line="360" w:lineRule="auto"/>
        <w:rPr>
          <w:szCs w:val="22"/>
        </w:rPr>
      </w:pPr>
      <w:r w:rsidRPr="00786E88">
        <w:rPr>
          <w:szCs w:val="22"/>
        </w:rPr>
        <w:t>45261320-3 Kładzenie rynien</w:t>
      </w:r>
    </w:p>
    <w:p w:rsidR="005D6D38" w:rsidRPr="00786E88" w:rsidRDefault="005D6D38" w:rsidP="00061F28">
      <w:pPr>
        <w:pStyle w:val="SPTR-trepunktu"/>
        <w:spacing w:line="360" w:lineRule="auto"/>
        <w:rPr>
          <w:szCs w:val="22"/>
        </w:rPr>
      </w:pPr>
      <w:r w:rsidRPr="00786E88">
        <w:rPr>
          <w:szCs w:val="22"/>
        </w:rPr>
        <w:t>45261400-8 Pokrywanie</w:t>
      </w:r>
    </w:p>
    <w:p w:rsidR="005D6D38" w:rsidRPr="00786E88" w:rsidRDefault="005D6D38" w:rsidP="00061F28">
      <w:pPr>
        <w:pStyle w:val="SPTR-trepunktu"/>
        <w:spacing w:line="360" w:lineRule="auto"/>
        <w:rPr>
          <w:szCs w:val="22"/>
        </w:rPr>
      </w:pPr>
      <w:r w:rsidRPr="00786E88">
        <w:rPr>
          <w:szCs w:val="22"/>
        </w:rPr>
        <w:t>45400000-1 Roboty wykończeniowe w zakresie obiektów budowlanych</w:t>
      </w:r>
    </w:p>
    <w:p w:rsidR="005D6D38" w:rsidRPr="00786E88" w:rsidRDefault="005D6D38" w:rsidP="00061F28">
      <w:pPr>
        <w:pStyle w:val="SPTR-trepunktu"/>
        <w:spacing w:line="360" w:lineRule="auto"/>
        <w:rPr>
          <w:szCs w:val="22"/>
        </w:rPr>
      </w:pPr>
      <w:r w:rsidRPr="00786E88">
        <w:rPr>
          <w:szCs w:val="22"/>
        </w:rPr>
        <w:t>45410000-4 Tynkowanie</w:t>
      </w:r>
    </w:p>
    <w:p w:rsidR="005D6D38" w:rsidRPr="00786E88" w:rsidRDefault="005D6D38" w:rsidP="00061F28">
      <w:pPr>
        <w:pStyle w:val="SPTR-trepunktu"/>
        <w:spacing w:line="360" w:lineRule="auto"/>
        <w:rPr>
          <w:szCs w:val="22"/>
        </w:rPr>
      </w:pPr>
      <w:r w:rsidRPr="00786E88">
        <w:rPr>
          <w:szCs w:val="22"/>
        </w:rPr>
        <w:t>45430000-0 Pokrywanie podłóg i ścian</w:t>
      </w:r>
    </w:p>
    <w:p w:rsidR="005D6D38" w:rsidRPr="00786E88" w:rsidRDefault="005D6D38" w:rsidP="00061F28">
      <w:pPr>
        <w:pStyle w:val="SPTR-trepunktu"/>
        <w:spacing w:line="360" w:lineRule="auto"/>
        <w:rPr>
          <w:szCs w:val="22"/>
        </w:rPr>
      </w:pPr>
      <w:r w:rsidRPr="00786E88">
        <w:rPr>
          <w:szCs w:val="22"/>
        </w:rPr>
        <w:t>45420000-7 Roboty w zakresie stolarki budowlanej oraz roboty ciesielskie</w:t>
      </w:r>
    </w:p>
    <w:p w:rsidR="005D6D38" w:rsidRPr="00786E88" w:rsidRDefault="005D6D38" w:rsidP="00061F28">
      <w:pPr>
        <w:pStyle w:val="SPTR-trepunktu"/>
        <w:spacing w:line="360" w:lineRule="auto"/>
        <w:rPr>
          <w:szCs w:val="22"/>
        </w:rPr>
      </w:pPr>
      <w:r w:rsidRPr="00786E88">
        <w:rPr>
          <w:szCs w:val="22"/>
        </w:rPr>
        <w:t>45421100-5 Instalowanie drzwi i okien, i podobnych elementów</w:t>
      </w:r>
    </w:p>
    <w:p w:rsidR="005D6D38" w:rsidRPr="00786E88" w:rsidRDefault="005D6D38" w:rsidP="00061F28">
      <w:pPr>
        <w:pStyle w:val="SPTR-trepunktu"/>
        <w:spacing w:line="360" w:lineRule="auto"/>
        <w:rPr>
          <w:szCs w:val="22"/>
        </w:rPr>
      </w:pPr>
      <w:r w:rsidRPr="00786E88">
        <w:rPr>
          <w:szCs w:val="22"/>
        </w:rPr>
        <w:t>45422000-1 Roboty ciesielskie</w:t>
      </w:r>
    </w:p>
    <w:p w:rsidR="00786E88" w:rsidRPr="00786E88" w:rsidRDefault="00786E88" w:rsidP="00061F28">
      <w:pPr>
        <w:pStyle w:val="SPTR-trepunktu"/>
        <w:spacing w:line="360" w:lineRule="auto"/>
        <w:rPr>
          <w:szCs w:val="22"/>
        </w:rPr>
      </w:pPr>
      <w:r w:rsidRPr="00786E88">
        <w:rPr>
          <w:szCs w:val="22"/>
        </w:rPr>
        <w:t>45440000-3 Roboty malarskie i szklarskie</w:t>
      </w:r>
    </w:p>
    <w:p w:rsidR="00786E88" w:rsidRPr="00786E88" w:rsidRDefault="00786E88" w:rsidP="00061F28">
      <w:pPr>
        <w:pStyle w:val="SPTR-trepunktu"/>
        <w:spacing w:line="360" w:lineRule="auto"/>
        <w:rPr>
          <w:szCs w:val="22"/>
        </w:rPr>
      </w:pPr>
      <w:r w:rsidRPr="00786E88">
        <w:rPr>
          <w:szCs w:val="22"/>
        </w:rPr>
        <w:t>45442100-8 Roboty malarskie</w:t>
      </w:r>
    </w:p>
    <w:p w:rsidR="00786E88" w:rsidRPr="00786E88" w:rsidRDefault="00786E88" w:rsidP="00061F28">
      <w:pPr>
        <w:pStyle w:val="SPTR-trepunktu"/>
        <w:spacing w:line="360" w:lineRule="auto"/>
        <w:rPr>
          <w:szCs w:val="22"/>
        </w:rPr>
      </w:pPr>
      <w:r w:rsidRPr="00786E88">
        <w:rPr>
          <w:szCs w:val="22"/>
        </w:rPr>
        <w:t>45320000-6 Roboty izolacyjne</w:t>
      </w:r>
    </w:p>
    <w:p w:rsidR="00786E88" w:rsidRPr="00786E88" w:rsidRDefault="00786E88" w:rsidP="00061F28">
      <w:pPr>
        <w:pStyle w:val="SPTR-trepunktu"/>
        <w:spacing w:line="360" w:lineRule="auto"/>
        <w:rPr>
          <w:szCs w:val="22"/>
        </w:rPr>
      </w:pPr>
      <w:r w:rsidRPr="00786E88">
        <w:rPr>
          <w:szCs w:val="22"/>
        </w:rPr>
        <w:t>45421146-9 Instalowanie sufitów podwieszanych</w:t>
      </w:r>
    </w:p>
    <w:p w:rsidR="00786E88" w:rsidRPr="00964FD3" w:rsidRDefault="00786E88" w:rsidP="00964FD3">
      <w:pPr>
        <w:pStyle w:val="SPTR-trepunktu"/>
        <w:spacing w:line="360" w:lineRule="auto"/>
        <w:rPr>
          <w:szCs w:val="22"/>
        </w:rPr>
      </w:pPr>
      <w:r w:rsidRPr="00786E88">
        <w:rPr>
          <w:szCs w:val="22"/>
        </w:rPr>
        <w:t>45421152-4 Instalowanie ścianek działowych</w:t>
      </w:r>
      <w:r w:rsidR="00964FD3">
        <w:rPr>
          <w:szCs w:val="22"/>
        </w:rPr>
        <w:t xml:space="preserve"> </w:t>
      </w:r>
    </w:p>
    <w:p w:rsidR="00061F28" w:rsidRPr="00964FD3" w:rsidRDefault="00061F28" w:rsidP="00964FD3">
      <w:pPr>
        <w:pStyle w:val="SPP2-POZIOM2"/>
      </w:pPr>
      <w:bookmarkStart w:id="43" w:name="_Toc215132514"/>
      <w:bookmarkStart w:id="44" w:name="_Toc223354369"/>
      <w:r w:rsidRPr="00964FD3">
        <w:t>1.6. Określenia podstawowe</w:t>
      </w:r>
      <w:bookmarkEnd w:id="43"/>
      <w:bookmarkEnd w:id="44"/>
    </w:p>
    <w:p w:rsidR="00061F28" w:rsidRPr="00061F28" w:rsidRDefault="00061F28" w:rsidP="00061F28">
      <w:pPr>
        <w:pStyle w:val="SPTR-trepunktu"/>
        <w:spacing w:line="360" w:lineRule="auto"/>
        <w:rPr>
          <w:szCs w:val="22"/>
        </w:rPr>
      </w:pPr>
      <w:r w:rsidRPr="00061F28">
        <w:rPr>
          <w:b/>
          <w:szCs w:val="22"/>
        </w:rPr>
        <w:t>Budowie</w:t>
      </w:r>
      <w:r w:rsidRPr="00061F28">
        <w:rPr>
          <w:szCs w:val="22"/>
        </w:rPr>
        <w:t xml:space="preserve"> - budowie - należy przez to rozumieć wykonanie obiektu budowlanego </w:t>
      </w:r>
      <w:r w:rsidR="005D6D38">
        <w:rPr>
          <w:szCs w:val="22"/>
        </w:rPr>
        <w:br/>
      </w:r>
      <w:r w:rsidRPr="00061F28">
        <w:rPr>
          <w:szCs w:val="22"/>
        </w:rPr>
        <w:t>w określonym miejscu, a także odbudowę, rozbudowę, nadbudowę obiektu budowlanego.</w:t>
      </w:r>
    </w:p>
    <w:p w:rsidR="00061F28" w:rsidRPr="00061F28" w:rsidRDefault="00061F28" w:rsidP="00061F28">
      <w:pPr>
        <w:pStyle w:val="SPTR-trepunktu"/>
        <w:spacing w:line="360" w:lineRule="auto"/>
        <w:rPr>
          <w:szCs w:val="22"/>
        </w:rPr>
      </w:pPr>
      <w:r w:rsidRPr="00061F28">
        <w:rPr>
          <w:b/>
          <w:szCs w:val="22"/>
        </w:rPr>
        <w:t>Budynek</w:t>
      </w:r>
      <w:r w:rsidRPr="00061F28">
        <w:rPr>
          <w:szCs w:val="22"/>
        </w:rPr>
        <w:t xml:space="preserve"> - obiekt budowlany wraz z instalacjami i urządzeniami technicznymi, który jest trwale związany z gruntem, wydzielony z przestrzeni za pomocą przegród budowlanych oraz posiada fundament i dach.</w:t>
      </w:r>
    </w:p>
    <w:p w:rsidR="00061F28" w:rsidRPr="00061F28" w:rsidRDefault="00061F28" w:rsidP="00061F28">
      <w:pPr>
        <w:pStyle w:val="SPTR-trepunktu"/>
        <w:spacing w:line="360" w:lineRule="auto"/>
        <w:rPr>
          <w:szCs w:val="22"/>
        </w:rPr>
      </w:pPr>
      <w:r w:rsidRPr="00061F28">
        <w:rPr>
          <w:b/>
          <w:szCs w:val="22"/>
        </w:rPr>
        <w:t>Certyfikat</w:t>
      </w:r>
      <w:r w:rsidRPr="00061F28">
        <w:rPr>
          <w:szCs w:val="22"/>
        </w:rPr>
        <w:t xml:space="preserve"> - znak bezpieczeństwa materiału lub wyrobu wydany przez specjalistyczną upoważnioną jednostkę naukowo-badawczą lub urząd państwowy, wskazujący, że zapewniona jest zgodność wyrobu z kryteriami technicznymi określonymi na podstawie Polskich Norm, Krajowych Ocen Technicznych, Europejskich Ocen Technicznych oraz właściwych przepisów i dokumentów technicznych.</w:t>
      </w:r>
    </w:p>
    <w:p w:rsidR="00061F28" w:rsidRPr="00061F28" w:rsidRDefault="00061F28" w:rsidP="00061F28">
      <w:pPr>
        <w:pStyle w:val="SPTR-trepunktu"/>
        <w:spacing w:line="360" w:lineRule="auto"/>
        <w:rPr>
          <w:szCs w:val="22"/>
        </w:rPr>
      </w:pPr>
      <w:r w:rsidRPr="00061F28">
        <w:rPr>
          <w:b/>
          <w:szCs w:val="22"/>
        </w:rPr>
        <w:t>Dokumentacja budowy</w:t>
      </w:r>
      <w:r w:rsidRPr="00061F28">
        <w:rPr>
          <w:szCs w:val="22"/>
        </w:rPr>
        <w:t xml:space="preserve"> - pozwolenie na budowę wraz z załączonym projektem budowlanym, dziennik budowy, protokoły odbiorów częściowych i końcowych, </w:t>
      </w:r>
      <w:r>
        <w:rPr>
          <w:szCs w:val="22"/>
        </w:rPr>
        <w:br/>
      </w:r>
      <w:r w:rsidRPr="00061F28">
        <w:rPr>
          <w:szCs w:val="22"/>
        </w:rPr>
        <w:t xml:space="preserve">w miarę potrzeby, rysunki i opisy służące realizacji obiektu, operaty geodezyjne </w:t>
      </w:r>
      <w:r>
        <w:rPr>
          <w:szCs w:val="22"/>
        </w:rPr>
        <w:br/>
      </w:r>
      <w:r w:rsidRPr="00061F28">
        <w:rPr>
          <w:szCs w:val="22"/>
        </w:rPr>
        <w:lastRenderedPageBreak/>
        <w:t>i książkę obmiarów, a w przypadku realizacji obiektów metodą montażu -także dziennik montażu</w:t>
      </w:r>
    </w:p>
    <w:p w:rsidR="00061F28" w:rsidRPr="00061F28" w:rsidRDefault="00061F28" w:rsidP="00061F28">
      <w:pPr>
        <w:pStyle w:val="SPTR-trepunktu"/>
        <w:spacing w:line="360" w:lineRule="auto"/>
        <w:rPr>
          <w:szCs w:val="22"/>
        </w:rPr>
      </w:pPr>
      <w:r w:rsidRPr="00061F28">
        <w:rPr>
          <w:b/>
          <w:szCs w:val="22"/>
        </w:rPr>
        <w:t xml:space="preserve">Dokumentacja powykonawcza robót </w:t>
      </w:r>
      <w:r w:rsidRPr="00061F28">
        <w:rPr>
          <w:szCs w:val="22"/>
        </w:rPr>
        <w:t>- należy rozumieć (zgodnie z art. 3 pkt 14 ustawy Prawo budowlane) wymienioną wyżej dokumentację robót z naniesionymi zmianami w stosunku do projektu budowlanego i specyfikacji technicznej, dokonanymi w toku wykonywania prac.</w:t>
      </w:r>
    </w:p>
    <w:p w:rsidR="00061F28" w:rsidRPr="00061F28" w:rsidRDefault="00061F28" w:rsidP="00061F28">
      <w:pPr>
        <w:pStyle w:val="SPTR-trepunktu"/>
        <w:spacing w:line="360" w:lineRule="auto"/>
        <w:rPr>
          <w:szCs w:val="22"/>
        </w:rPr>
      </w:pPr>
      <w:r w:rsidRPr="00061F28">
        <w:rPr>
          <w:b/>
          <w:szCs w:val="22"/>
        </w:rPr>
        <w:t>Dokumentowanie</w:t>
      </w:r>
      <w:r w:rsidRPr="00061F28">
        <w:rPr>
          <w:szCs w:val="22"/>
        </w:rPr>
        <w:t xml:space="preserve"> - sporządzanie trwałego zapisu faktów dotyczących wykonywania robót specjalistycznych i rejestrowania danych</w:t>
      </w:r>
    </w:p>
    <w:p w:rsidR="00061F28" w:rsidRPr="00061F28" w:rsidRDefault="00061F28" w:rsidP="00061F28">
      <w:pPr>
        <w:pStyle w:val="SPTR-trepunktu"/>
        <w:spacing w:line="360" w:lineRule="auto"/>
        <w:rPr>
          <w:szCs w:val="22"/>
        </w:rPr>
      </w:pPr>
      <w:r w:rsidRPr="00061F28">
        <w:rPr>
          <w:b/>
          <w:szCs w:val="22"/>
        </w:rPr>
        <w:t>Dziennik budowy</w:t>
      </w:r>
      <w:r w:rsidRPr="00061F28">
        <w:rPr>
          <w:szCs w:val="22"/>
        </w:rPr>
        <w:t xml:space="preserve">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Inspektorem/ Kierownikiem projektu, Wykonawcą i projektantem.</w:t>
      </w:r>
    </w:p>
    <w:p w:rsidR="00061F28" w:rsidRPr="00061F28" w:rsidRDefault="00061F28" w:rsidP="00061F28">
      <w:pPr>
        <w:pStyle w:val="SPTR-trepunktu"/>
        <w:spacing w:line="360" w:lineRule="auto"/>
        <w:rPr>
          <w:szCs w:val="22"/>
        </w:rPr>
      </w:pPr>
      <w:r w:rsidRPr="00061F28">
        <w:rPr>
          <w:b/>
          <w:szCs w:val="22"/>
        </w:rPr>
        <w:t>Etap wykonania</w:t>
      </w:r>
      <w:r w:rsidRPr="00061F28">
        <w:rPr>
          <w:szCs w:val="22"/>
        </w:rPr>
        <w:t xml:space="preserve"> - część obiektu budowlanego zdolna do spełnienia przewidywanych funkcji techniczno-użytkowych i możliwą do odebrania i przekazania do eksploatacji.</w:t>
      </w:r>
    </w:p>
    <w:p w:rsidR="00061F28" w:rsidRPr="00061F28" w:rsidRDefault="00061F28" w:rsidP="00061F28">
      <w:pPr>
        <w:pStyle w:val="SPTR-trepunktu"/>
        <w:spacing w:line="360" w:lineRule="auto"/>
        <w:rPr>
          <w:szCs w:val="22"/>
        </w:rPr>
      </w:pPr>
      <w:r w:rsidRPr="00061F28">
        <w:rPr>
          <w:b/>
          <w:szCs w:val="22"/>
        </w:rPr>
        <w:t>Kierownik Budowy</w:t>
      </w:r>
      <w:r w:rsidRPr="00061F28">
        <w:rPr>
          <w:szCs w:val="22"/>
        </w:rPr>
        <w:t xml:space="preserve"> - osoba wyznaczona przez Wykonawcę lub Zamawiającego, upoważniona do koordynowania robotami i do występowania w jego imieniu </w:t>
      </w:r>
      <w:r>
        <w:rPr>
          <w:szCs w:val="22"/>
        </w:rPr>
        <w:br/>
      </w:r>
      <w:r w:rsidRPr="00061F28">
        <w:rPr>
          <w:szCs w:val="22"/>
        </w:rPr>
        <w:t>w sprawach realizacji kontraktu, ponosząca ustawową odpowiedzialność za prowadzoną budowę</w:t>
      </w:r>
    </w:p>
    <w:p w:rsidR="00061F28" w:rsidRPr="00061F28" w:rsidRDefault="00061F28" w:rsidP="00061F28">
      <w:pPr>
        <w:pStyle w:val="SPTR-trepunktu"/>
        <w:spacing w:line="360" w:lineRule="auto"/>
        <w:rPr>
          <w:szCs w:val="22"/>
        </w:rPr>
      </w:pPr>
      <w:r w:rsidRPr="00061F28">
        <w:rPr>
          <w:b/>
          <w:szCs w:val="22"/>
        </w:rPr>
        <w:t>Kierownik Robót</w:t>
      </w:r>
      <w:r w:rsidRPr="00061F28">
        <w:rPr>
          <w:szCs w:val="22"/>
        </w:rPr>
        <w:t xml:space="preserve"> - osoba wyznaczona przez Wykonawcę, upoważniona do kierowania robotami i do występowania w jego imieniu w sprawach realizacji kontraktu.</w:t>
      </w:r>
    </w:p>
    <w:p w:rsidR="00061F28" w:rsidRPr="00061F28" w:rsidRDefault="00061F28" w:rsidP="00061F28">
      <w:pPr>
        <w:pStyle w:val="SPTR-trepunktu"/>
        <w:spacing w:line="360" w:lineRule="auto"/>
        <w:rPr>
          <w:szCs w:val="22"/>
        </w:rPr>
      </w:pPr>
      <w:r w:rsidRPr="00061F28">
        <w:rPr>
          <w:b/>
          <w:szCs w:val="22"/>
        </w:rPr>
        <w:t>Kontrola na placu budowy</w:t>
      </w:r>
      <w:r w:rsidRPr="00061F28">
        <w:rPr>
          <w:szCs w:val="22"/>
        </w:rPr>
        <w:t xml:space="preserve"> - kontrola na placu budowy i w jego otoczeniu</w:t>
      </w:r>
    </w:p>
    <w:p w:rsidR="00061F28" w:rsidRPr="00061F28" w:rsidRDefault="00061F28" w:rsidP="00061F28">
      <w:pPr>
        <w:pStyle w:val="SPTR-trepunktu"/>
        <w:spacing w:line="360" w:lineRule="auto"/>
        <w:rPr>
          <w:szCs w:val="22"/>
        </w:rPr>
      </w:pPr>
      <w:r w:rsidRPr="00061F28">
        <w:rPr>
          <w:b/>
          <w:szCs w:val="22"/>
        </w:rPr>
        <w:t>Książka obmiarów</w:t>
      </w:r>
      <w:r w:rsidRPr="00061F28">
        <w:rPr>
          <w:szCs w:val="22"/>
        </w:rPr>
        <w:t xml:space="preserve"> - akceptowany przez Inspektora/ Kierownika projektu zeszyt </w:t>
      </w:r>
      <w:r>
        <w:rPr>
          <w:szCs w:val="22"/>
        </w:rPr>
        <w:br/>
      </w:r>
      <w:r w:rsidRPr="00061F28">
        <w:rPr>
          <w:szCs w:val="22"/>
        </w:rPr>
        <w:t>z ponumerowanymi stronami, służący do wpisywania przez Wykonawcę obmiaru dokonywanych robót w formie obliczeń, szkiców i ew. dodatkowych załączników. Wpisy w książce obmiarów podlegają potwierdzeniu przez Inspektora/ Kierownika projektu.</w:t>
      </w:r>
    </w:p>
    <w:p w:rsidR="00061F28" w:rsidRPr="00061F28" w:rsidRDefault="00061F28" w:rsidP="00061F28">
      <w:pPr>
        <w:pStyle w:val="SPTR-trepunktu"/>
        <w:spacing w:line="360" w:lineRule="auto"/>
        <w:rPr>
          <w:szCs w:val="22"/>
        </w:rPr>
      </w:pPr>
      <w:r w:rsidRPr="00061F28">
        <w:rPr>
          <w:b/>
          <w:szCs w:val="22"/>
        </w:rPr>
        <w:t>Laboratorium</w:t>
      </w:r>
      <w:r w:rsidRPr="00061F28">
        <w:rPr>
          <w:szCs w:val="22"/>
        </w:rPr>
        <w:t xml:space="preserve"> - należy przez to rozumieć laboratorium jednostki naukowej, zamawiającego, wykonawcy lub inne laboratorium badawcze zaakceptowane przez zamawiającego, niezbędne do prowadzenia badań i prób związanych z oceną jakości stosowanych wyrobów budowlanych oraz rodzaj prowadzonych robót.</w:t>
      </w:r>
    </w:p>
    <w:p w:rsidR="00061F28" w:rsidRPr="00061F28" w:rsidRDefault="00061F28" w:rsidP="00061F28">
      <w:pPr>
        <w:pStyle w:val="SPTR-trepunktu"/>
        <w:spacing w:line="360" w:lineRule="auto"/>
        <w:rPr>
          <w:szCs w:val="22"/>
        </w:rPr>
      </w:pPr>
      <w:r w:rsidRPr="00061F28">
        <w:rPr>
          <w:b/>
          <w:szCs w:val="22"/>
        </w:rPr>
        <w:lastRenderedPageBreak/>
        <w:t>Materiały</w:t>
      </w:r>
      <w:r w:rsidRPr="00061F28">
        <w:rPr>
          <w:szCs w:val="22"/>
        </w:rPr>
        <w:t xml:space="preserve"> - wszelkie wyroby budowlane, urządzenia niezbędne do wykonania robót, zgodne z dokumentacją projektową i specyfikacjami technicznymi, zaakceptowane przez Inspektora/ Kierownika</w:t>
      </w:r>
    </w:p>
    <w:p w:rsidR="00061F28" w:rsidRPr="00061F28" w:rsidRDefault="00061F28" w:rsidP="00061F28">
      <w:pPr>
        <w:pStyle w:val="SPTR-trepunktu"/>
        <w:spacing w:line="360" w:lineRule="auto"/>
        <w:rPr>
          <w:szCs w:val="22"/>
        </w:rPr>
      </w:pPr>
      <w:r w:rsidRPr="00061F28">
        <w:rPr>
          <w:b/>
          <w:szCs w:val="22"/>
        </w:rPr>
        <w:t>Nadzór</w:t>
      </w:r>
      <w:r w:rsidRPr="00061F28">
        <w:rPr>
          <w:szCs w:val="22"/>
        </w:rPr>
        <w:t xml:space="preserve"> - aktywna funkcja w nadzorowaniu i kierowaniu wykonaniem robót budowlanych.</w:t>
      </w:r>
    </w:p>
    <w:p w:rsidR="00061F28" w:rsidRPr="00061F28" w:rsidRDefault="00061F28" w:rsidP="00061F28">
      <w:pPr>
        <w:pStyle w:val="SPTR-trepunktu"/>
        <w:spacing w:line="360" w:lineRule="auto"/>
        <w:rPr>
          <w:szCs w:val="22"/>
        </w:rPr>
      </w:pPr>
      <w:r w:rsidRPr="00061F28">
        <w:rPr>
          <w:b/>
          <w:szCs w:val="22"/>
        </w:rPr>
        <w:t>Obiekt małej architektury</w:t>
      </w:r>
      <w:r w:rsidRPr="00061F28">
        <w:rPr>
          <w:szCs w:val="22"/>
        </w:rPr>
        <w:t xml:space="preserve"> - niewielkie obiekty, a w szczególności: kultu religijnego, jak: kapliczki, krzyże przydrożne, figury, posągi, wodotryski i inne obiekty architektury ogrodowej, użytkowe służące rekreacji codziennej i utrzymaniu porządku, jak: piaskownice, huśtawki, drabinki, śmietniki.</w:t>
      </w:r>
    </w:p>
    <w:p w:rsidR="00061F28" w:rsidRPr="00061F28" w:rsidRDefault="00061F28" w:rsidP="00061F28">
      <w:pPr>
        <w:pStyle w:val="SPTR-trepunktu"/>
        <w:spacing w:line="360" w:lineRule="auto"/>
        <w:rPr>
          <w:szCs w:val="22"/>
        </w:rPr>
      </w:pPr>
      <w:r w:rsidRPr="00061F28">
        <w:rPr>
          <w:b/>
          <w:szCs w:val="22"/>
        </w:rPr>
        <w:t>Obszar oddziaływania obiektu</w:t>
      </w:r>
      <w:r w:rsidRPr="00061F28">
        <w:rPr>
          <w:szCs w:val="22"/>
        </w:rPr>
        <w:t xml:space="preserve"> - teren wyznaczony w otoczeniu budowlanym na podstawie przepisów odrębnych, wprowadzających związane z tym obiektem ograniczenia w zagospodarowaniu tego terenu</w:t>
      </w:r>
    </w:p>
    <w:p w:rsidR="00061F28" w:rsidRPr="00061F28" w:rsidRDefault="00061F28" w:rsidP="00061F28">
      <w:pPr>
        <w:pStyle w:val="SPTR-trepunktu"/>
        <w:spacing w:line="360" w:lineRule="auto"/>
        <w:rPr>
          <w:szCs w:val="22"/>
        </w:rPr>
      </w:pPr>
      <w:r w:rsidRPr="00061F28">
        <w:rPr>
          <w:b/>
          <w:szCs w:val="22"/>
        </w:rPr>
        <w:t>Oferta</w:t>
      </w:r>
      <w:r w:rsidRPr="00061F28">
        <w:rPr>
          <w:szCs w:val="22"/>
        </w:rPr>
        <w:t xml:space="preserve"> - oznacza dokument tak zatytułowany, podpisany i przedłożony przez Wykonawcę w postępowaniu o udzielenie zamówienia publicznego ogłoszonego przez zamawiającego na realizację kontraktu.</w:t>
      </w:r>
    </w:p>
    <w:p w:rsidR="00061F28" w:rsidRPr="00061F28" w:rsidRDefault="00061F28" w:rsidP="00061F28">
      <w:pPr>
        <w:pStyle w:val="SPTR-trepunktu"/>
        <w:spacing w:line="360" w:lineRule="auto"/>
        <w:rPr>
          <w:szCs w:val="22"/>
        </w:rPr>
      </w:pPr>
      <w:r w:rsidRPr="00061F28">
        <w:rPr>
          <w:b/>
          <w:szCs w:val="22"/>
        </w:rPr>
        <w:t>Polecenie Inspektora Nadzoru</w:t>
      </w:r>
      <w:r w:rsidRPr="00061F28">
        <w:rPr>
          <w:szCs w:val="22"/>
        </w:rPr>
        <w:t xml:space="preserve"> - poleceniu Inspektora Nadzoru - należy przez to rozumieć wszelkie polecenia przekazane Wykonawcy przez Inspektora nadzoru </w:t>
      </w:r>
      <w:r>
        <w:rPr>
          <w:szCs w:val="22"/>
        </w:rPr>
        <w:br/>
      </w:r>
      <w:r w:rsidRPr="00061F28">
        <w:rPr>
          <w:szCs w:val="22"/>
        </w:rPr>
        <w:t xml:space="preserve">w formie pisemnej dotyczące sposobu realizacji robót lub innych spraw związanych </w:t>
      </w:r>
      <w:r>
        <w:rPr>
          <w:szCs w:val="22"/>
        </w:rPr>
        <w:br/>
      </w:r>
      <w:r w:rsidRPr="00061F28">
        <w:rPr>
          <w:szCs w:val="22"/>
        </w:rPr>
        <w:t>z prowadzeniem budowy</w:t>
      </w:r>
    </w:p>
    <w:p w:rsidR="00061F28" w:rsidRPr="00061F28" w:rsidRDefault="00061F28" w:rsidP="00061F28">
      <w:pPr>
        <w:pStyle w:val="SPTR-trepunktu"/>
        <w:spacing w:line="360" w:lineRule="auto"/>
        <w:rPr>
          <w:szCs w:val="22"/>
        </w:rPr>
      </w:pPr>
      <w:r w:rsidRPr="00061F28">
        <w:rPr>
          <w:b/>
          <w:szCs w:val="22"/>
        </w:rPr>
        <w:t>Polska Norma</w:t>
      </w:r>
      <w:r w:rsidRPr="00061F28">
        <w:rPr>
          <w:szCs w:val="22"/>
        </w:rPr>
        <w:t xml:space="preserve"> - norma krajowa oznaczona symbolem PN określająca wymagania, metody badań oraz metody i sposoby wykonania innych czynności, w szczególności w zakresie bezpieczeństwa pracy i użytkownika oraz ochrony życia, zdrowia, minia </w:t>
      </w:r>
      <w:r>
        <w:rPr>
          <w:szCs w:val="22"/>
        </w:rPr>
        <w:br/>
      </w:r>
      <w:r w:rsidRPr="00061F28">
        <w:rPr>
          <w:szCs w:val="22"/>
        </w:rPr>
        <w:t>i środowiska z uwzględnieniem potrzeb ludzi niepełnosprawnych, podstawowych cech jakościowych wspólnych dla asortymentów grup wyrobów, w tym właściwości techniczno-użytkowych surowców, materiałów paliw i energii powszechnie stosowanych w produkcji i obrocie, głównych parametrów typoszeregów wymiarów przyłączeniowych i innych charakterystyk technicznych związanych z klasyfikacją rodzajową i jakościową oraz zamiennością wymiarową i funkcjonalną wyrobów, projektowanie obiektów budowlanych oraz warunków wykonania i odbioru, a także metod badań przy odbiorze robót budowlano- montażowych, dokumentacji technicznej.</w:t>
      </w:r>
    </w:p>
    <w:p w:rsidR="00061F28" w:rsidRPr="00061F28" w:rsidRDefault="00061F28" w:rsidP="00061F28">
      <w:pPr>
        <w:pStyle w:val="SPTR-trepunktu"/>
        <w:spacing w:line="360" w:lineRule="auto"/>
        <w:rPr>
          <w:szCs w:val="22"/>
        </w:rPr>
      </w:pPr>
      <w:r w:rsidRPr="00061F28">
        <w:rPr>
          <w:b/>
          <w:szCs w:val="22"/>
        </w:rPr>
        <w:t>Pozwolenie na budowę</w:t>
      </w:r>
      <w:r w:rsidRPr="00061F28">
        <w:rPr>
          <w:szCs w:val="22"/>
        </w:rPr>
        <w:t xml:space="preserve"> - decyzja administracyjna zezwalająca na rozpoczęcie </w:t>
      </w:r>
      <w:r>
        <w:rPr>
          <w:szCs w:val="22"/>
        </w:rPr>
        <w:br/>
      </w:r>
      <w:r w:rsidRPr="00061F28">
        <w:rPr>
          <w:szCs w:val="22"/>
        </w:rPr>
        <w:t>i prowadzenie budowy lub wykonywanie robót budowlanych innych niż budowa obiektu budowlanego</w:t>
      </w:r>
    </w:p>
    <w:p w:rsidR="00061F28" w:rsidRPr="00061F28" w:rsidRDefault="00061F28" w:rsidP="00061F28">
      <w:pPr>
        <w:pStyle w:val="SPTR-trepunktu"/>
        <w:spacing w:line="360" w:lineRule="auto"/>
        <w:rPr>
          <w:szCs w:val="22"/>
        </w:rPr>
      </w:pPr>
      <w:r w:rsidRPr="00061F28">
        <w:rPr>
          <w:b/>
          <w:szCs w:val="22"/>
        </w:rPr>
        <w:lastRenderedPageBreak/>
        <w:t>Projektant</w:t>
      </w:r>
      <w:r w:rsidRPr="00061F28">
        <w:rPr>
          <w:szCs w:val="22"/>
        </w:rPr>
        <w:t xml:space="preserve"> - uprawniona osoba prawna lub fizyczna będąca autorem dokumentacji projektowej.</w:t>
      </w:r>
    </w:p>
    <w:p w:rsidR="00061F28" w:rsidRPr="00061F28" w:rsidRDefault="00061F28" w:rsidP="00061F28">
      <w:pPr>
        <w:pStyle w:val="SPTR-trepunktu"/>
        <w:spacing w:line="360" w:lineRule="auto"/>
        <w:rPr>
          <w:szCs w:val="22"/>
        </w:rPr>
      </w:pPr>
      <w:r w:rsidRPr="00061F28">
        <w:rPr>
          <w:b/>
          <w:szCs w:val="22"/>
        </w:rPr>
        <w:t>Przedmiar robót</w:t>
      </w:r>
      <w:r w:rsidRPr="00061F28">
        <w:rPr>
          <w:szCs w:val="22"/>
        </w:rPr>
        <w:t xml:space="preserve"> - zestawienie przewidywanych do wykonania robót podstawowych wraz z ich opisem oraz wskazaniem właściwych specyfikacji technicznych wykonania i odbioru robót budowlanych, z obliczeniem i zestawieniem ilości/liczby dla jednostek przedmiarowych robót podstawowych.</w:t>
      </w:r>
    </w:p>
    <w:p w:rsidR="00061F28" w:rsidRPr="00061F28" w:rsidRDefault="00061F28" w:rsidP="00061F28">
      <w:pPr>
        <w:pStyle w:val="SPTR-trepunktu"/>
        <w:spacing w:line="360" w:lineRule="auto"/>
        <w:rPr>
          <w:szCs w:val="22"/>
        </w:rPr>
      </w:pPr>
      <w:r w:rsidRPr="00061F28">
        <w:rPr>
          <w:b/>
          <w:szCs w:val="22"/>
        </w:rPr>
        <w:t xml:space="preserve">Remont </w:t>
      </w:r>
      <w:r w:rsidRPr="00061F28">
        <w:rPr>
          <w:szCs w:val="22"/>
        </w:rPr>
        <w:t xml:space="preserve"> - należy przez to rozumieć wykonywanie w istniejącym obiekcie budowlanym robót budowlanych polegających na odtworzeniu stanu pierwotnego, </w:t>
      </w:r>
      <w:r>
        <w:rPr>
          <w:szCs w:val="22"/>
        </w:rPr>
        <w:br/>
      </w:r>
      <w:r w:rsidRPr="00061F28">
        <w:rPr>
          <w:szCs w:val="22"/>
        </w:rPr>
        <w:t>a nie stanowiących bieżącej konserwacji</w:t>
      </w:r>
    </w:p>
    <w:p w:rsidR="00061F28" w:rsidRPr="00061F28" w:rsidRDefault="00061F28" w:rsidP="00061F28">
      <w:pPr>
        <w:pStyle w:val="SPTR-trepunktu"/>
        <w:spacing w:line="360" w:lineRule="auto"/>
        <w:rPr>
          <w:szCs w:val="22"/>
        </w:rPr>
      </w:pPr>
      <w:r w:rsidRPr="00061F28">
        <w:rPr>
          <w:b/>
          <w:szCs w:val="22"/>
        </w:rPr>
        <w:t>Roboty podstawowe</w:t>
      </w:r>
      <w:r w:rsidRPr="00061F28">
        <w:rPr>
          <w:szCs w:val="22"/>
        </w:rPr>
        <w:t xml:space="preserve"> - minimalny zakres prac, które po wykonaniu są możliwe do odebrania pod względem ilości i wymogów jakościowych oraz uwzględniają przyjęty stopień scalenia robót</w:t>
      </w:r>
    </w:p>
    <w:p w:rsidR="00061F28" w:rsidRPr="00061F28" w:rsidRDefault="00061F28" w:rsidP="00061F28">
      <w:pPr>
        <w:pStyle w:val="SPTR-trepunktu"/>
        <w:spacing w:line="360" w:lineRule="auto"/>
        <w:rPr>
          <w:szCs w:val="22"/>
        </w:rPr>
      </w:pPr>
      <w:r w:rsidRPr="00061F28">
        <w:rPr>
          <w:b/>
          <w:szCs w:val="22"/>
        </w:rPr>
        <w:t>Roboty tymczasowe</w:t>
      </w:r>
      <w:r w:rsidRPr="00061F28">
        <w:rPr>
          <w:szCs w:val="22"/>
        </w:rPr>
        <w:t xml:space="preserve"> - roboty, które są projektowane i wykonywane jako potrzebne do wykonania robót podstawowych, ale nie są przekazywane zamawiającemu i są usuwane po wykonaniu robót podstawowych</w:t>
      </w:r>
    </w:p>
    <w:p w:rsidR="00061F28" w:rsidRPr="00061F28" w:rsidRDefault="00061F28" w:rsidP="00061F28">
      <w:pPr>
        <w:pStyle w:val="SPTR-trepunktu"/>
        <w:spacing w:line="360" w:lineRule="auto"/>
        <w:rPr>
          <w:szCs w:val="22"/>
        </w:rPr>
      </w:pPr>
      <w:r w:rsidRPr="00061F28">
        <w:rPr>
          <w:b/>
          <w:szCs w:val="22"/>
        </w:rPr>
        <w:t>Rusztowania</w:t>
      </w:r>
      <w:r w:rsidRPr="00061F28">
        <w:rPr>
          <w:szCs w:val="22"/>
        </w:rPr>
        <w:t xml:space="preserve"> - tymczasowa konstrukcja pomocnicza z elementów drewnianych i/lub profili stalowych podtrzymująca deskowanie</w:t>
      </w:r>
    </w:p>
    <w:p w:rsidR="00061F28" w:rsidRPr="00061F28" w:rsidRDefault="00061F28" w:rsidP="00061F28">
      <w:pPr>
        <w:pStyle w:val="SPTR-trepunktu"/>
        <w:spacing w:line="360" w:lineRule="auto"/>
        <w:rPr>
          <w:szCs w:val="22"/>
        </w:rPr>
      </w:pPr>
      <w:r w:rsidRPr="00061F28">
        <w:rPr>
          <w:b/>
          <w:szCs w:val="22"/>
        </w:rPr>
        <w:t>Rusztowania robocze</w:t>
      </w:r>
      <w:r w:rsidRPr="00061F28">
        <w:rPr>
          <w:szCs w:val="22"/>
        </w:rPr>
        <w:t xml:space="preserve"> - pomocnicze budowle służące do przenoszenia ciężaru ludzi i sprzętu</w:t>
      </w:r>
    </w:p>
    <w:p w:rsidR="00061F28" w:rsidRPr="00061F28" w:rsidRDefault="00061F28" w:rsidP="00061F28">
      <w:pPr>
        <w:pStyle w:val="SPTR-trepunktu"/>
        <w:spacing w:line="360" w:lineRule="auto"/>
        <w:rPr>
          <w:szCs w:val="22"/>
        </w:rPr>
      </w:pPr>
      <w:r w:rsidRPr="00061F28">
        <w:rPr>
          <w:b/>
          <w:szCs w:val="22"/>
        </w:rPr>
        <w:t>Rysunki</w:t>
      </w:r>
      <w:r w:rsidRPr="00061F28">
        <w:rPr>
          <w:szCs w:val="22"/>
        </w:rPr>
        <w:t xml:space="preserve"> - oznaczają rysunki robót, włączone do kontraktu, oraz wszelkie rysunki dodatkowe i zmienione, wydane przez (lub w imieniu) zamawiającego zgodnie </w:t>
      </w:r>
      <w:r>
        <w:rPr>
          <w:szCs w:val="22"/>
        </w:rPr>
        <w:br/>
      </w:r>
      <w:r w:rsidRPr="00061F28">
        <w:rPr>
          <w:szCs w:val="22"/>
        </w:rPr>
        <w:t>z umową</w:t>
      </w:r>
    </w:p>
    <w:p w:rsidR="00061F28" w:rsidRPr="00061F28" w:rsidRDefault="00061F28" w:rsidP="00061F28">
      <w:pPr>
        <w:pStyle w:val="SPTR-trepunktu"/>
        <w:spacing w:line="360" w:lineRule="auto"/>
        <w:rPr>
          <w:szCs w:val="22"/>
        </w:rPr>
      </w:pPr>
      <w:r w:rsidRPr="00061F28">
        <w:rPr>
          <w:b/>
          <w:szCs w:val="22"/>
        </w:rPr>
        <w:t>Specyfikacja Techniczna</w:t>
      </w:r>
      <w:r w:rsidRPr="00061F28">
        <w:rPr>
          <w:szCs w:val="22"/>
        </w:rPr>
        <w:t xml:space="preserve"> - Specyfikacje Techniczne Wykonania i Odbioru Robót Budowlanych stanowią opracowanie zawierające w szczególności zbiory wymagań, które są niezbędne do określenia standardu i jakości wykonania robót budowlanych, właściwości wyrobów budowlanych oraz oceny prawidłowości wykonania poszczególnych robót.</w:t>
      </w:r>
    </w:p>
    <w:p w:rsidR="00061F28" w:rsidRPr="00061F28" w:rsidRDefault="00061F28" w:rsidP="00061F28">
      <w:pPr>
        <w:pStyle w:val="SPTR-trepunktu"/>
        <w:spacing w:line="360" w:lineRule="auto"/>
        <w:rPr>
          <w:szCs w:val="22"/>
        </w:rPr>
      </w:pPr>
      <w:r w:rsidRPr="00061F28">
        <w:rPr>
          <w:b/>
          <w:szCs w:val="22"/>
        </w:rPr>
        <w:t>Teren budowy</w:t>
      </w:r>
      <w:r w:rsidRPr="00061F28">
        <w:rPr>
          <w:szCs w:val="22"/>
        </w:rPr>
        <w:t xml:space="preserve"> - teren udostępniony przez Zamawiającego dla wykonania na nim robót oraz inne miejsca wymienione w kontrakcie jako tworzące część terenu budowy.</w:t>
      </w:r>
    </w:p>
    <w:p w:rsidR="00061F28" w:rsidRPr="00061F28" w:rsidRDefault="00061F28" w:rsidP="00061F28">
      <w:pPr>
        <w:pStyle w:val="SPTR-trepunktu"/>
        <w:spacing w:line="360" w:lineRule="auto"/>
        <w:rPr>
          <w:szCs w:val="22"/>
        </w:rPr>
      </w:pPr>
      <w:r w:rsidRPr="00061F28">
        <w:rPr>
          <w:b/>
          <w:szCs w:val="22"/>
        </w:rPr>
        <w:t>Wykonawca</w:t>
      </w:r>
      <w:r w:rsidRPr="00061F28">
        <w:rPr>
          <w:szCs w:val="22"/>
        </w:rPr>
        <w:t xml:space="preserve"> - osoba lub organizacja wykonująca roboty budowlane</w:t>
      </w:r>
    </w:p>
    <w:p w:rsidR="00061F28" w:rsidRPr="00061F28" w:rsidRDefault="00061F28" w:rsidP="00061F28">
      <w:pPr>
        <w:pStyle w:val="SPTR-trepunktu"/>
        <w:spacing w:line="360" w:lineRule="auto"/>
        <w:rPr>
          <w:szCs w:val="22"/>
        </w:rPr>
      </w:pPr>
      <w:r w:rsidRPr="00061F28">
        <w:rPr>
          <w:b/>
          <w:szCs w:val="22"/>
        </w:rPr>
        <w:t>Wymiar nominalny</w:t>
      </w:r>
      <w:r w:rsidRPr="00061F28">
        <w:rPr>
          <w:szCs w:val="22"/>
        </w:rPr>
        <w:t xml:space="preserve"> - wymiar krawężnika określony w celu jego wykonania, któremu powinien odpowiadać wymiar rzeczywisty w określonych granicach dopuszczalnych odchyłek</w:t>
      </w:r>
    </w:p>
    <w:p w:rsidR="00061F28" w:rsidRPr="00061F28" w:rsidRDefault="00061F28" w:rsidP="00061F28">
      <w:pPr>
        <w:pStyle w:val="SPTR-trepunktu"/>
        <w:spacing w:line="360" w:lineRule="auto"/>
        <w:rPr>
          <w:szCs w:val="22"/>
        </w:rPr>
      </w:pPr>
      <w:r w:rsidRPr="00061F28">
        <w:rPr>
          <w:b/>
          <w:szCs w:val="22"/>
        </w:rPr>
        <w:lastRenderedPageBreak/>
        <w:t>Wyrób budowlany</w:t>
      </w:r>
      <w:r w:rsidRPr="00061F28">
        <w:rPr>
          <w:szCs w:val="22"/>
        </w:rPr>
        <w:t xml:space="preserve"> - wyrób w rozumieniu przepisów o ocenie zgodności, wytworzony w celu wbudowania, wmontowania, zainstalowania lub zastosowania w sposób trwały w obiekcie budowlanym, wprowadzany do obrotu jako wyrób pojedynczy lub jako zestaw wyrobów do stosowania we wzajemnym połączeniu stanowiącym integralną całość użytkową</w:t>
      </w:r>
    </w:p>
    <w:p w:rsidR="00061F28" w:rsidRPr="00061F28" w:rsidRDefault="00061F28" w:rsidP="00061F28">
      <w:pPr>
        <w:pStyle w:val="SPTR-trepunktu"/>
        <w:spacing w:line="360" w:lineRule="auto"/>
        <w:rPr>
          <w:szCs w:val="22"/>
        </w:rPr>
      </w:pPr>
      <w:r w:rsidRPr="00061F28">
        <w:rPr>
          <w:b/>
          <w:szCs w:val="22"/>
        </w:rPr>
        <w:t>Zamawiający</w:t>
      </w:r>
      <w:r w:rsidRPr="00061F28">
        <w:rPr>
          <w:szCs w:val="22"/>
        </w:rPr>
        <w:t xml:space="preserve"> - Dyrektor lub Z</w:t>
      </w:r>
      <w:r w:rsidRPr="00061F28">
        <w:rPr>
          <w:szCs w:val="22"/>
        </w:rPr>
        <w:noBreakHyphen/>
        <w:t>ca Dyrektora osoby wymienione w umowie / danych kontraktowych, odpowiedzialne z administrowanie kontraktem, zatwierdzanie umów, aneksów i innych uzgodnień bezpośrednio wynikających z umowy.</w:t>
      </w:r>
    </w:p>
    <w:p w:rsidR="00061F28" w:rsidRPr="00964FD3" w:rsidRDefault="00061F28" w:rsidP="00964FD3">
      <w:pPr>
        <w:pStyle w:val="SPP2-POZIOM2"/>
      </w:pPr>
      <w:bookmarkStart w:id="45" w:name="_Toc215132515"/>
      <w:bookmarkStart w:id="46" w:name="_Toc223354370"/>
      <w:r w:rsidRPr="00964FD3">
        <w:t>1.7. Ogólne wymagania dotyczące robót</w:t>
      </w:r>
      <w:bookmarkEnd w:id="45"/>
      <w:bookmarkEnd w:id="46"/>
    </w:p>
    <w:p w:rsidR="00061F28" w:rsidRPr="00061F28" w:rsidRDefault="00061F28" w:rsidP="00061F28">
      <w:pPr>
        <w:pStyle w:val="SPTR-trepunktu"/>
        <w:spacing w:line="360" w:lineRule="auto"/>
        <w:rPr>
          <w:szCs w:val="22"/>
        </w:rPr>
      </w:pPr>
      <w:r w:rsidRPr="00061F28">
        <w:rPr>
          <w:szCs w:val="22"/>
        </w:rPr>
        <w:t>Wykonawca jest odpowiedzialny za jakość wykonanych robót, bezpieczeństwo wszelkich czynności na terenie budowy, metody użyte przy budowie oraz za ich zgodność z dokumentacją projektową, specyfikacją techniczną i poleceniami Inspektora/ Kierownika.</w:t>
      </w:r>
    </w:p>
    <w:p w:rsidR="00061F28" w:rsidRPr="00061F28" w:rsidRDefault="00061F28" w:rsidP="00EF4D06">
      <w:pPr>
        <w:pStyle w:val="SPP3-POZIOM3"/>
      </w:pPr>
      <w:bookmarkStart w:id="47" w:name="_Toc215132516"/>
      <w:bookmarkStart w:id="48" w:name="_Toc223354371"/>
      <w:r w:rsidRPr="00061F28">
        <w:t>1.7.1. Dokumentacja projektowa</w:t>
      </w:r>
      <w:bookmarkEnd w:id="47"/>
      <w:bookmarkEnd w:id="48"/>
    </w:p>
    <w:p w:rsidR="00061F28" w:rsidRPr="00061F28" w:rsidRDefault="00061F28" w:rsidP="00061F28">
      <w:pPr>
        <w:pStyle w:val="SPTR-trepunktu"/>
        <w:spacing w:line="360" w:lineRule="auto"/>
        <w:rPr>
          <w:szCs w:val="22"/>
        </w:rPr>
      </w:pPr>
      <w:r w:rsidRPr="00061F28">
        <w:rPr>
          <w:szCs w:val="22"/>
        </w:rPr>
        <w:t xml:space="preserve">Dokumentacja projektowa, specyfikacja techniczna i wszystkie dodatkowe dokumenty przekazane Wykonawcy przez Inspektora/ Kierownika/ Dyrektora stanowią część umowy, </w:t>
      </w:r>
      <w:r w:rsidRPr="00061F28">
        <w:rPr>
          <w:b/>
          <w:szCs w:val="22"/>
        </w:rPr>
        <w:t>a wymagania określone w choćby jednym z nich są obowiązujące dla Wykonawcy tak jakby zawarte były w całej dokumentacji.</w:t>
      </w:r>
    </w:p>
    <w:p w:rsidR="00061F28" w:rsidRPr="00061F28" w:rsidRDefault="00061F28" w:rsidP="00EF4D06">
      <w:pPr>
        <w:pStyle w:val="SPP3-POZIOM3"/>
      </w:pPr>
      <w:bookmarkStart w:id="49" w:name="_Toc215132517"/>
      <w:bookmarkStart w:id="50" w:name="_Toc223354372"/>
      <w:r w:rsidRPr="00061F28">
        <w:t>1.7.2. Stosowanie się do prawa i innych przepisów</w:t>
      </w:r>
      <w:bookmarkEnd w:id="49"/>
      <w:bookmarkEnd w:id="50"/>
    </w:p>
    <w:p w:rsidR="00061F28" w:rsidRPr="00061F28" w:rsidRDefault="00061F28" w:rsidP="00061F28">
      <w:pPr>
        <w:pStyle w:val="SPTR-trepunktu"/>
        <w:spacing w:line="360" w:lineRule="auto"/>
        <w:rPr>
          <w:szCs w:val="22"/>
        </w:rPr>
      </w:pPr>
      <w:r w:rsidRPr="00061F28">
        <w:rPr>
          <w:szCs w:val="22"/>
        </w:rPr>
        <w:t xml:space="preserve">Wykonawca zobowiązany jest znać wszystkie obowiązujące przepisy prawne w tym zarządzenia, regulaminy i wytyczne wydane przez władze centralne i miejscowe oraz inne przepisy, które są w jakikolwiek sposób związane z wykonywanymi robotami </w:t>
      </w:r>
      <w:r>
        <w:rPr>
          <w:szCs w:val="22"/>
        </w:rPr>
        <w:br/>
      </w:r>
      <w:r w:rsidRPr="00061F28">
        <w:rPr>
          <w:szCs w:val="22"/>
        </w:rPr>
        <w:t>i będzie w pełni odpowiedzialny za przestrzeganie tych postanowień podczas prowadzenia robót.</w:t>
      </w:r>
    </w:p>
    <w:p w:rsidR="00061F28" w:rsidRPr="00061F28" w:rsidRDefault="00061F28" w:rsidP="00061F28">
      <w:pPr>
        <w:pStyle w:val="SPTR-trepunktu"/>
        <w:spacing w:line="360" w:lineRule="auto"/>
        <w:rPr>
          <w:szCs w:val="22"/>
        </w:rPr>
      </w:pPr>
      <w:r w:rsidRPr="00061F28">
        <w:rPr>
          <w:szCs w:val="22"/>
        </w:rPr>
        <w:t xml:space="preserve">Wykonawca będzie przestrzegać praw patentowych i będzie w pełni odpowiedzialny za wypełnienie wszelkich wymagań prawnych odnośnie do znaków firmowych, nazw lub innych chronionych praw w odniesieniu do sprzętu, materiałów lub urządzeń użytych lub związanych z wykonywaniem robót i w sposób ciągły będzie informować Inspektora/Kierownika o swoich działaniach, przedstawiając kopie zezwoleń i inne odnośne dokumenty. Wszelkie straty, koszty postępowania, obciążenia i wydatki związane z naruszeniem jakichkolwiek praw patentowych pokryje Wykonawca, </w:t>
      </w:r>
      <w:r>
        <w:rPr>
          <w:szCs w:val="22"/>
        </w:rPr>
        <w:br/>
      </w:r>
      <w:r w:rsidRPr="00061F28">
        <w:rPr>
          <w:szCs w:val="22"/>
        </w:rPr>
        <w:t>z wyjątkiem przypadków, kiedy takie naruszenie wyniknie z wykonania projektu lub specyfikacji dostarczonej przez Inspektora/ Kierownika /Dyrektora.</w:t>
      </w:r>
    </w:p>
    <w:p w:rsidR="00061F28" w:rsidRPr="00061F28" w:rsidRDefault="00061F28" w:rsidP="00EF4D06">
      <w:pPr>
        <w:pStyle w:val="SPP3-POZIOM3"/>
      </w:pPr>
      <w:bookmarkStart w:id="51" w:name="_Toc215132518"/>
      <w:bookmarkStart w:id="52" w:name="_Toc223354373"/>
      <w:r w:rsidRPr="00061F28">
        <w:lastRenderedPageBreak/>
        <w:t>1.7.3. Równoważność norm i zbiorów przepisów prawnych</w:t>
      </w:r>
      <w:bookmarkEnd w:id="51"/>
      <w:bookmarkEnd w:id="52"/>
    </w:p>
    <w:p w:rsidR="00061F28" w:rsidRPr="00061F28" w:rsidRDefault="00061F28" w:rsidP="00061F28">
      <w:pPr>
        <w:pStyle w:val="SPTR-trepunktu"/>
        <w:spacing w:line="360" w:lineRule="auto"/>
        <w:rPr>
          <w:szCs w:val="22"/>
        </w:rPr>
      </w:pPr>
      <w:r w:rsidRPr="00061F28">
        <w:rPr>
          <w:szCs w:val="22"/>
        </w:rPr>
        <w:t xml:space="preserve">Gdziekolwiek w dokumentach kontraktowych powołane są konkretne normy </w:t>
      </w:r>
      <w:r>
        <w:rPr>
          <w:szCs w:val="22"/>
        </w:rPr>
        <w:br/>
      </w:r>
      <w:r w:rsidRPr="00061F28">
        <w:rPr>
          <w:szCs w:val="22"/>
        </w:rPr>
        <w:t xml:space="preserve">i przepisy, które spełniać mają materiały, sprzęt i inne towary oraz wykonane </w:t>
      </w:r>
      <w:r>
        <w:rPr>
          <w:szCs w:val="22"/>
        </w:rPr>
        <w:br/>
      </w:r>
      <w:r w:rsidRPr="00061F28">
        <w:rPr>
          <w:szCs w:val="22"/>
        </w:rPr>
        <w:t xml:space="preserve">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Kierownika. Różnice pomiędzy powołanymi normami a ich proponowanymi zamiennikami muszą być dokładnie opisane przez Wykonawcę </w:t>
      </w:r>
      <w:r>
        <w:rPr>
          <w:szCs w:val="22"/>
        </w:rPr>
        <w:br/>
      </w:r>
      <w:r w:rsidRPr="00061F28">
        <w:rPr>
          <w:szCs w:val="22"/>
        </w:rPr>
        <w:t>i przedłożone Inspektorowi/ Kierownikowi do zatwierdzenia.</w:t>
      </w:r>
    </w:p>
    <w:p w:rsidR="00061F28" w:rsidRPr="00786E88" w:rsidRDefault="00061F28" w:rsidP="00786E88">
      <w:pPr>
        <w:pStyle w:val="SPP1-poziom1"/>
      </w:pPr>
      <w:bookmarkStart w:id="53" w:name="_Toc215132519"/>
      <w:bookmarkStart w:id="54" w:name="_Toc223354374"/>
      <w:r w:rsidRPr="00786E88">
        <w:t>2. WYMAGANIA DOTYCZĄCE WŁAŚCIWOŚCI WYROBÓW BUDOWLANYCH</w:t>
      </w:r>
      <w:bookmarkEnd w:id="53"/>
      <w:bookmarkEnd w:id="54"/>
    </w:p>
    <w:p w:rsidR="00061F28" w:rsidRPr="00964FD3" w:rsidRDefault="00061F28" w:rsidP="00964FD3">
      <w:pPr>
        <w:pStyle w:val="SPP2-POZIOM2"/>
      </w:pPr>
      <w:bookmarkStart w:id="55" w:name="_Toc215132520"/>
      <w:bookmarkStart w:id="56" w:name="_Toc223354375"/>
      <w:r w:rsidRPr="00964FD3">
        <w:t>2.1. Ogólne wymagania dotyczące wyrobów budowlanych</w:t>
      </w:r>
      <w:bookmarkEnd w:id="55"/>
      <w:bookmarkEnd w:id="56"/>
    </w:p>
    <w:p w:rsidR="00061F28" w:rsidRPr="00061F28" w:rsidRDefault="00061F28" w:rsidP="00EF4D06">
      <w:pPr>
        <w:pStyle w:val="SPP3-POZIOM3"/>
      </w:pPr>
      <w:bookmarkStart w:id="57" w:name="_Toc215132521"/>
      <w:bookmarkStart w:id="58" w:name="_Toc223354376"/>
      <w:r w:rsidRPr="00061F28">
        <w:t>2.1.1. Właściwości wyrobów i materiałów</w:t>
      </w:r>
      <w:bookmarkEnd w:id="57"/>
      <w:bookmarkEnd w:id="58"/>
    </w:p>
    <w:p w:rsidR="00061F28" w:rsidRPr="00061F28" w:rsidRDefault="00061F28" w:rsidP="00061F28">
      <w:pPr>
        <w:pStyle w:val="SPTR-trepunktu"/>
        <w:spacing w:line="360" w:lineRule="auto"/>
        <w:rPr>
          <w:szCs w:val="22"/>
        </w:rPr>
      </w:pPr>
      <w:r w:rsidRPr="00061F28">
        <w:rPr>
          <w:szCs w:val="22"/>
        </w:rPr>
        <w:t xml:space="preserve">Przy wykonaniu robót budowlanych mogą być stosowane wyłącznie wyroby budowlane o właściwościach użytkowych umożliwiających prawidłowo zaprojektowanym i wykonanym obiektom budowlanym spełnienie wymagań podstawowych, określonym w art. 5 ust. 1 punkt 1 ustawy </w:t>
      </w:r>
      <w:r w:rsidRPr="00061F28">
        <w:rPr>
          <w:iCs/>
          <w:szCs w:val="22"/>
        </w:rPr>
        <w:t>Prawo budowlane</w:t>
      </w:r>
      <w:r w:rsidRPr="00061F28">
        <w:rPr>
          <w:szCs w:val="22"/>
        </w:rPr>
        <w:t xml:space="preserve"> – dopuszczone do obrotu i powszechnego lub jednostkowego stosowania </w:t>
      </w:r>
      <w:r>
        <w:rPr>
          <w:szCs w:val="22"/>
        </w:rPr>
        <w:br/>
      </w:r>
      <w:r w:rsidRPr="00061F28">
        <w:rPr>
          <w:szCs w:val="22"/>
        </w:rPr>
        <w:t xml:space="preserve">w budownictwie, a także powinny być zgodne z wymaganiami określonymi </w:t>
      </w:r>
      <w:r>
        <w:rPr>
          <w:szCs w:val="22"/>
        </w:rPr>
        <w:br/>
      </w:r>
      <w:r w:rsidRPr="00061F28">
        <w:rPr>
          <w:szCs w:val="22"/>
        </w:rPr>
        <w:t xml:space="preserve">w Specyfikacjach Technicznych. </w:t>
      </w:r>
    </w:p>
    <w:p w:rsidR="00061F28" w:rsidRPr="00061F28" w:rsidRDefault="00061F28" w:rsidP="00EF4D06">
      <w:pPr>
        <w:pStyle w:val="SPP3-POZIOM3"/>
      </w:pPr>
      <w:bookmarkStart w:id="59" w:name="_Toc215132522"/>
      <w:bookmarkStart w:id="60" w:name="_Toc223354377"/>
      <w:r w:rsidRPr="00061F28">
        <w:t>2.1.2. Źródła uzyskania materiałów</w:t>
      </w:r>
      <w:bookmarkEnd w:id="59"/>
      <w:bookmarkEnd w:id="60"/>
    </w:p>
    <w:p w:rsidR="00061F28" w:rsidRPr="00061F28" w:rsidRDefault="00061F28" w:rsidP="00061F28">
      <w:pPr>
        <w:pStyle w:val="SPTR-trepunktu"/>
        <w:spacing w:line="360" w:lineRule="auto"/>
        <w:rPr>
          <w:szCs w:val="22"/>
        </w:rPr>
      </w:pPr>
      <w:r w:rsidRPr="00061F28">
        <w:rPr>
          <w:szCs w:val="22"/>
        </w:rPr>
        <w:t>Przed zaplanowanym wykorzystaniem jakichkolwiek materiałów przeznaczonych do robót, Wykonawca przedstawi Inspektorowi/Kierownikowi do zatwierdzenia, szczegółowe informacje dotyczące proponowanego źródła wytwarzania, zamawiania lub wydobywania tych materiałów jak również odpowiednie świadectwa badań laboratoryjnych oraz próbki materiałów.</w:t>
      </w:r>
    </w:p>
    <w:p w:rsidR="00061F28" w:rsidRPr="00061F28" w:rsidRDefault="00061F28" w:rsidP="00061F28">
      <w:pPr>
        <w:pStyle w:val="SPTR-trepunktu"/>
        <w:spacing w:line="360" w:lineRule="auto"/>
        <w:rPr>
          <w:szCs w:val="22"/>
        </w:rPr>
      </w:pPr>
      <w:r w:rsidRPr="00061F28">
        <w:rPr>
          <w:szCs w:val="22"/>
        </w:rPr>
        <w:t>Zatwierdzenie partii materiałów z danego źródła nie oznacza automatycznie, że wszelkie materiały z danego źródła uzyskają zatwierdzenie.</w:t>
      </w:r>
    </w:p>
    <w:p w:rsidR="00061F28" w:rsidRPr="00061F28" w:rsidRDefault="00061F28" w:rsidP="00061F28">
      <w:pPr>
        <w:pStyle w:val="SPTR-trepunktu"/>
        <w:spacing w:line="360" w:lineRule="auto"/>
        <w:rPr>
          <w:szCs w:val="22"/>
        </w:rPr>
      </w:pPr>
      <w:r w:rsidRPr="00061F28">
        <w:rPr>
          <w:szCs w:val="22"/>
        </w:rPr>
        <w:t>Wykonawca zobowiązany jest do prowadzenia badań w celu wykazania, że materiały uzyskane z dopuszczonego źródła w sposób ciągły spełniają wymagania specyfikacji technicznej w czasie realizacji robót.</w:t>
      </w:r>
    </w:p>
    <w:p w:rsidR="00061F28" w:rsidRPr="00061F28" w:rsidRDefault="00061F28" w:rsidP="00EF4D06">
      <w:pPr>
        <w:pStyle w:val="SPP3-POZIOM3"/>
      </w:pPr>
      <w:bookmarkStart w:id="61" w:name="_Toc215132523"/>
      <w:bookmarkStart w:id="62" w:name="_Toc223354378"/>
      <w:r w:rsidRPr="00061F28">
        <w:lastRenderedPageBreak/>
        <w:t>2.1.3. Wymagania dotyczące transportu wyrobów i materiałów</w:t>
      </w:r>
      <w:bookmarkEnd w:id="61"/>
      <w:bookmarkEnd w:id="62"/>
    </w:p>
    <w:p w:rsidR="00061F28" w:rsidRPr="00061F28" w:rsidRDefault="00061F28" w:rsidP="00061F28">
      <w:pPr>
        <w:pStyle w:val="SPTR-trepunktu"/>
        <w:spacing w:line="360" w:lineRule="auto"/>
        <w:rPr>
          <w:szCs w:val="22"/>
        </w:rPr>
      </w:pPr>
      <w:r w:rsidRPr="00061F28">
        <w:rPr>
          <w:szCs w:val="22"/>
        </w:rPr>
        <w:t xml:space="preserve">Podczas transportu należy zadbać o staranne zabezpieczenie przewożonych materiałów. Na liczbę i wielkość ewentualnych uszkodzeń wyrobów duży wpływ ma jakość i stan techniczny samochodów oraz sposób prowadzenia pojazdu przez kierowcę. Te czynniki mogą w skrajnych przypadkach doprowadzić do poważnych uszkodzeń przewożonych wyrobów. Materiał powinien być zabezpieczony zgodnie </w:t>
      </w:r>
      <w:r>
        <w:rPr>
          <w:szCs w:val="22"/>
        </w:rPr>
        <w:br/>
      </w:r>
      <w:r w:rsidRPr="00061F28">
        <w:rPr>
          <w:szCs w:val="22"/>
        </w:rPr>
        <w:t>z wymaganiami producenta, dotyczących zabezpieczeń podczas transportu, sposobie rozmieszczenia oraz środków transportowych. Pojazdy transportowe powinny odpowiadać Rozporządzeniu Ministra Infrastruktury z dnia 31 grudnia 2002 r. w sprawie warunków technicznych pojazdów oraz zakresu ich niezbędnego wyposażenia (tekst jed. Dz.U. z 2024 r. poz. 502 z późn. zm.) dodatkowo zgodnie z art. 61 ust 5 ustawy z 20 czerwca 1997r. Prawo o ruchu drogowym (tekst jed.: Dz.U. z 2023 poz. 1047) ładunek sypki może być przewożony tylko w szczelnej skrzyni ładunkowej, zabezpieczonej dodatkowo odpowiednimi zasłonami zabezpieczającymi wysypywanie się ładunku na drogę.</w:t>
      </w:r>
    </w:p>
    <w:p w:rsidR="00061F28" w:rsidRPr="00964FD3" w:rsidRDefault="00061F28" w:rsidP="00964FD3">
      <w:pPr>
        <w:pStyle w:val="SPP2-POZIOM2"/>
      </w:pPr>
      <w:bookmarkStart w:id="63" w:name="_Toc215132524"/>
      <w:bookmarkStart w:id="64" w:name="_Toc223354379"/>
      <w:r w:rsidRPr="00964FD3">
        <w:t>2.2. Wymagania dotyczące przechowywania wyrobów i materiałów</w:t>
      </w:r>
      <w:bookmarkEnd w:id="63"/>
      <w:bookmarkEnd w:id="64"/>
    </w:p>
    <w:p w:rsidR="00061F28" w:rsidRPr="00061F28" w:rsidRDefault="00061F28" w:rsidP="00061F28">
      <w:pPr>
        <w:pStyle w:val="SPTR-trepunktu"/>
        <w:spacing w:line="360" w:lineRule="auto"/>
        <w:rPr>
          <w:szCs w:val="22"/>
        </w:rPr>
      </w:pPr>
      <w:r w:rsidRPr="00061F28">
        <w:rPr>
          <w:szCs w:val="22"/>
        </w:rPr>
        <w:t xml:space="preserve">Wykonawca robót powinien przedstawić Inspektorowi szczegółowe informacje </w:t>
      </w:r>
      <w:r>
        <w:rPr>
          <w:szCs w:val="22"/>
        </w:rPr>
        <w:br/>
      </w:r>
      <w:r w:rsidRPr="00061F28">
        <w:rPr>
          <w:szCs w:val="22"/>
        </w:rPr>
        <w:t xml:space="preserve">o źródle produkcji, zakupu wyrobów budowlanych przewidywanych do realizacji robót. </w:t>
      </w:r>
    </w:p>
    <w:p w:rsidR="00061F28" w:rsidRPr="00061F28" w:rsidRDefault="00061F28" w:rsidP="00061F28">
      <w:pPr>
        <w:pStyle w:val="SPTR-trepunktu"/>
        <w:spacing w:line="360" w:lineRule="auto"/>
        <w:rPr>
          <w:szCs w:val="22"/>
        </w:rPr>
      </w:pPr>
      <w:r w:rsidRPr="00061F28">
        <w:rPr>
          <w:szCs w:val="22"/>
        </w:rPr>
        <w:t>Wykonawca przed dostarczeniem materiałów na plac budowy powinien przedstawić Inspektorowi dokumenty potwierdzające oprócz dopuszczonego terminu ważności (jeżeli dany produkt taki posiada), dokumenty potwierdzające sposób jego przechowywania zgodnie z posiadanymi atestami, certyfikatami i deklaracjami zgodności dopuszczającymi dany produkt do celów budowlanych.</w:t>
      </w:r>
    </w:p>
    <w:p w:rsidR="00061F28" w:rsidRPr="00061F28" w:rsidRDefault="00061F28" w:rsidP="00061F28">
      <w:pPr>
        <w:pStyle w:val="SPTR-trepunktu"/>
        <w:spacing w:line="360" w:lineRule="auto"/>
        <w:rPr>
          <w:szCs w:val="22"/>
        </w:rPr>
      </w:pPr>
      <w:r w:rsidRPr="00061F28">
        <w:rPr>
          <w:szCs w:val="22"/>
        </w:rPr>
        <w:t xml:space="preserve">W przypadku stosowania materiałów przechowywanych i magazynowanych przez wykonawcę o dopuszczeniu takiego materiału decyduje Inspektor, który określi czy przedstawiony sposób magazynowania materiału przez wykonawcę odpowiada sposobowi jego przechowywania, zgodnie z posiadanymi atestami, certyfikatami </w:t>
      </w:r>
      <w:r>
        <w:rPr>
          <w:szCs w:val="22"/>
        </w:rPr>
        <w:br/>
      </w:r>
      <w:r w:rsidRPr="00061F28">
        <w:rPr>
          <w:szCs w:val="22"/>
        </w:rPr>
        <w:t>i deklaracjami zgodności dopuszczającymi dany produkt do celów budowlanych.</w:t>
      </w:r>
    </w:p>
    <w:p w:rsidR="00061F28" w:rsidRPr="00061F28" w:rsidRDefault="00061F28" w:rsidP="00061F28">
      <w:pPr>
        <w:pStyle w:val="SPTR-trepunktu"/>
        <w:spacing w:line="360" w:lineRule="auto"/>
        <w:rPr>
          <w:szCs w:val="22"/>
        </w:rPr>
      </w:pPr>
      <w:r w:rsidRPr="00061F28">
        <w:rPr>
          <w:szCs w:val="22"/>
        </w:rPr>
        <w:t xml:space="preserve">Wymaganie te należy restrykcyjnie stosować dla materiałów mineralnych </w:t>
      </w:r>
      <w:r>
        <w:rPr>
          <w:szCs w:val="22"/>
        </w:rPr>
        <w:br/>
      </w:r>
      <w:r w:rsidRPr="00061F28">
        <w:rPr>
          <w:szCs w:val="22"/>
        </w:rPr>
        <w:t>i polimerowych oraz takich których niewłaściwe przechowywanie powoduję utratę ich właściwości.</w:t>
      </w:r>
    </w:p>
    <w:p w:rsidR="00061F28" w:rsidRPr="00964FD3" w:rsidRDefault="00061F28" w:rsidP="00964FD3">
      <w:pPr>
        <w:pStyle w:val="SPP2-POZIOM2"/>
      </w:pPr>
      <w:bookmarkStart w:id="65" w:name="_Toc215132525"/>
      <w:bookmarkStart w:id="66" w:name="_Toc223354380"/>
      <w:r w:rsidRPr="00964FD3">
        <w:t>2.3. Wymagania dotyczące warunków dostaw wyrobów i materiałów</w:t>
      </w:r>
      <w:bookmarkEnd w:id="65"/>
      <w:bookmarkEnd w:id="66"/>
    </w:p>
    <w:p w:rsidR="00061F28" w:rsidRPr="00061F28" w:rsidRDefault="00061F28" w:rsidP="00061F28">
      <w:pPr>
        <w:pStyle w:val="SPTR-trepunktu"/>
        <w:spacing w:line="360" w:lineRule="auto"/>
        <w:rPr>
          <w:szCs w:val="22"/>
        </w:rPr>
      </w:pPr>
      <w:r w:rsidRPr="00061F28">
        <w:rPr>
          <w:szCs w:val="22"/>
        </w:rPr>
        <w:t xml:space="preserve">Wykonawca gwarantuje, że wszystkie dostawy, nie mają defektów konstrukcyjnych, materiałowych lub wynikających z jakości wykonania i w związku z tym pozwalają </w:t>
      </w:r>
      <w:r w:rsidRPr="00061F28">
        <w:rPr>
          <w:szCs w:val="22"/>
        </w:rPr>
        <w:lastRenderedPageBreak/>
        <w:t>osiągnąć parametry techniczne podane przez producenta, oraz że spełniają normy obowiązujące w Polsce. Wykonawca jest odpowiedzialny za osiągnięcie ustalonych w dokumentach kontraktowych parametrów technologicznych wyrobów (towarów, urządzeń) i za usuniecie wszelkich nieprawidłowości lub uszkodzeń dowolnej części dostawy, które mogą powstać w okresie gwarancji. W przypadku nie osiągnięcia ustalonych parametrów technologicznych, lub uszkodzeń spowodowanych użyciem wadliwych materiałów lub złej jakości wykonania  wyrobów (towarów, urządzeń) wykonawca na własny koszt zmodyfikuje wyroby (towary, urządzenia), tak aby spełniały ustalenia w tym zakresie, lub wymieni je na nowe, spełniające wymagania. Modyfikacja i/lub naprawa winna być tak wykonana, aby nie zakłócić ciągłości robót. Jeżeli tak wykonana modyfikacja nie przyniesie wymaganych rezultatów, bądź nie uzyska akceptacji Inspektora, to Wykonawca będzie zobowiązany do ich wymiany na własny koszt. Wszelkie roszczenia wynikające z dostawy wadliwych materiałów, urządzeń i innych dostaw nie mogą obciążać zamawiającego. Wykonawca w własnym zakresie i na własny koszt będzie dochodził od Dostawcy, rekompensaty strat i odszkodowań jakie wystąpiły z tytułu dostawy wadliwych materiałów.</w:t>
      </w:r>
    </w:p>
    <w:p w:rsidR="00061F28" w:rsidRPr="00964FD3" w:rsidRDefault="00061F28" w:rsidP="00964FD3">
      <w:pPr>
        <w:pStyle w:val="SPP2-POZIOM2"/>
      </w:pPr>
      <w:bookmarkStart w:id="67" w:name="_Toc215132526"/>
      <w:bookmarkStart w:id="68" w:name="_Toc223354381"/>
      <w:r w:rsidRPr="00964FD3">
        <w:t>2.4. Wymagania dotyczące warunków składowania wyrobów i materiałów</w:t>
      </w:r>
      <w:bookmarkEnd w:id="67"/>
      <w:bookmarkEnd w:id="68"/>
    </w:p>
    <w:p w:rsidR="00061F28" w:rsidRPr="00061F28" w:rsidRDefault="00061F28" w:rsidP="00061F28">
      <w:pPr>
        <w:pStyle w:val="SPTR-trepunktu"/>
        <w:spacing w:line="360" w:lineRule="auto"/>
        <w:rPr>
          <w:szCs w:val="22"/>
        </w:rPr>
      </w:pPr>
      <w:r w:rsidRPr="00061F28">
        <w:rPr>
          <w:szCs w:val="22"/>
        </w:rPr>
        <w:t>Wykonawca na swój koszt, zapewni, aby tymczasowo składowane materiały, do czasu, gdy będą one użyte do robót, były zabezpieczone przed zanieczyszczeniami, zachowały swoją jakość i właściwości i były dostępne do kontroli przez Inspektora/ Kierownika.</w:t>
      </w:r>
    </w:p>
    <w:p w:rsidR="00061F28" w:rsidRPr="00061F28" w:rsidRDefault="00061F28" w:rsidP="00061F28">
      <w:pPr>
        <w:pStyle w:val="SPTR-trepunktu"/>
        <w:spacing w:line="360" w:lineRule="auto"/>
        <w:rPr>
          <w:szCs w:val="22"/>
        </w:rPr>
      </w:pPr>
      <w:r w:rsidRPr="00061F28">
        <w:rPr>
          <w:szCs w:val="22"/>
        </w:rPr>
        <w:t>Miejsca czasowego składowania materiałów będą zlokalizowane w obrębie terenu budowy w miejscach uzgodnionych z Inspektorem/ Kierownikiem lub poza terenem budowy w miejscach zorganizowanych przez Wykonawcę i zaakceptowanych przez Inspektora/ Kierownika.</w:t>
      </w:r>
    </w:p>
    <w:p w:rsidR="00061F28" w:rsidRPr="00061F28" w:rsidRDefault="00061F28" w:rsidP="00061F28">
      <w:pPr>
        <w:pStyle w:val="SPTR-trepunktu"/>
        <w:spacing w:line="360" w:lineRule="auto"/>
        <w:rPr>
          <w:szCs w:val="22"/>
        </w:rPr>
      </w:pPr>
      <w:r w:rsidRPr="00061F28">
        <w:rPr>
          <w:szCs w:val="22"/>
        </w:rPr>
        <w:t>Składowanie materiałów i wyrobów budowlanych na terenie budowy może odbywać się wyłącznie w miejscach wyznaczonych, utwardzonych i odwodnionych. Nie dopuszcza się składowania bezpośrednio pod napowietrznymi liniami elektroenergetycznymi lub w odległości liczonej w poziomie od skrajnej przewodów, mniejszej niż:</w:t>
      </w:r>
    </w:p>
    <w:p w:rsidR="00061F28" w:rsidRPr="00061F28" w:rsidRDefault="00061F28" w:rsidP="00061F28">
      <w:pPr>
        <w:pStyle w:val="SPTIR-wypunktowanie-"/>
        <w:spacing w:line="360" w:lineRule="auto"/>
        <w:rPr>
          <w:rFonts w:cs="Arial"/>
          <w:sz w:val="22"/>
          <w:szCs w:val="22"/>
        </w:rPr>
      </w:pPr>
      <w:r w:rsidRPr="00061F28">
        <w:rPr>
          <w:rFonts w:cs="Arial"/>
          <w:sz w:val="22"/>
          <w:szCs w:val="22"/>
        </w:rPr>
        <w:t>3m – dla linii o napięciu znamionowym nieprzekraczającym 1 kV</w:t>
      </w:r>
    </w:p>
    <w:p w:rsidR="00061F28" w:rsidRPr="00061F28" w:rsidRDefault="00061F28" w:rsidP="00061F28">
      <w:pPr>
        <w:pStyle w:val="SPTIR-wypunktowanie-"/>
        <w:spacing w:line="360" w:lineRule="auto"/>
        <w:rPr>
          <w:rFonts w:cs="Arial"/>
          <w:sz w:val="22"/>
          <w:szCs w:val="22"/>
        </w:rPr>
      </w:pPr>
      <w:r w:rsidRPr="00061F28">
        <w:rPr>
          <w:rFonts w:cs="Arial"/>
          <w:sz w:val="22"/>
          <w:szCs w:val="22"/>
        </w:rPr>
        <w:t>5m – dla linii o napięciu znamionowym powyżej 1 kV, lecz nie przekraczającym 15kV,</w:t>
      </w:r>
    </w:p>
    <w:p w:rsidR="00061F28" w:rsidRPr="00061F28" w:rsidRDefault="00061F28" w:rsidP="00061F28">
      <w:pPr>
        <w:pStyle w:val="SPTIR-wypunktowanie-"/>
        <w:spacing w:line="360" w:lineRule="auto"/>
        <w:rPr>
          <w:rFonts w:cs="Arial"/>
          <w:sz w:val="22"/>
          <w:szCs w:val="22"/>
        </w:rPr>
      </w:pPr>
      <w:r w:rsidRPr="00061F28">
        <w:rPr>
          <w:rFonts w:cs="Arial"/>
          <w:sz w:val="22"/>
          <w:szCs w:val="22"/>
        </w:rPr>
        <w:t>10m – dla linii o napięciu znamionowym powyżej 15 kV, lecz nie przekraczającym 30kV,</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15m – dla linii o napięciu znamionowym powyżej 30 kV, lecz nie przekraczającym 110kV,</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30m – dla linii o napięciu znamionowym powyżej 110 kV. </w:t>
      </w:r>
    </w:p>
    <w:p w:rsidR="00061F28" w:rsidRPr="00061F28" w:rsidRDefault="00061F28" w:rsidP="00061F28">
      <w:pPr>
        <w:pStyle w:val="SPTR-trepunktu"/>
        <w:spacing w:line="360" w:lineRule="auto"/>
        <w:rPr>
          <w:szCs w:val="22"/>
        </w:rPr>
      </w:pPr>
      <w:r w:rsidRPr="00061F28">
        <w:rPr>
          <w:szCs w:val="22"/>
        </w:rPr>
        <w:t xml:space="preserve">Mechaniczny załadunek lub rozładunek materiałów lub wyrobów budowlanych powinien odbywać się w sposób wykluczający przemieszczanie ich nad ludźmi </w:t>
      </w:r>
      <w:r>
        <w:rPr>
          <w:szCs w:val="22"/>
        </w:rPr>
        <w:br/>
      </w:r>
      <w:r w:rsidRPr="00061F28">
        <w:rPr>
          <w:szCs w:val="22"/>
        </w:rPr>
        <w:t>i kabiną kierowcy. Na czas wykonywania tych czynności kierowca jest obowiązany opuścić kabinę.</w:t>
      </w:r>
    </w:p>
    <w:p w:rsidR="00061F28" w:rsidRPr="00061F28" w:rsidRDefault="00061F28" w:rsidP="00061F28">
      <w:pPr>
        <w:pStyle w:val="SPTR-trepunktu"/>
        <w:spacing w:line="360" w:lineRule="auto"/>
        <w:rPr>
          <w:szCs w:val="22"/>
        </w:rPr>
      </w:pPr>
      <w:r w:rsidRPr="00061F28">
        <w:rPr>
          <w:szCs w:val="22"/>
        </w:rPr>
        <w:t>Składowanie materiałów należy wykonać w sposób wykluczający możliwość wywrócenia, zsunięcia, rozsunięcia się lub spadnięcia.</w:t>
      </w:r>
    </w:p>
    <w:p w:rsidR="00061F28" w:rsidRPr="00061F28" w:rsidRDefault="00061F28" w:rsidP="00061F28">
      <w:pPr>
        <w:pStyle w:val="SPTR-trepunktu"/>
        <w:spacing w:line="360" w:lineRule="auto"/>
        <w:rPr>
          <w:szCs w:val="22"/>
        </w:rPr>
      </w:pPr>
      <w:r w:rsidRPr="00061F28">
        <w:rPr>
          <w:szCs w:val="22"/>
        </w:rPr>
        <w:t>Jeśli w wymaganiach producenta bądź w Krajowej Ocenie Technicznej lub Europejskiej Ocenie Technicznej nie wskazano inaczej: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materiały drobnicowe można układać w stosy, jednak o wysokości nie większej niż 2 m oraz dostosowane do rodzaju i wytrzymałości tych materiałów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materiały workowe powinny być układane w warstwach krzyżowo do wysokości nieprzekraczających 10 warstw.</w:t>
      </w:r>
    </w:p>
    <w:p w:rsidR="00061F28" w:rsidRPr="00061F28" w:rsidRDefault="00061F28" w:rsidP="00061F28">
      <w:pPr>
        <w:pStyle w:val="SPTR-trepunktu"/>
        <w:spacing w:line="360" w:lineRule="auto"/>
        <w:rPr>
          <w:szCs w:val="22"/>
        </w:rPr>
      </w:pPr>
      <w:r w:rsidRPr="00061F28">
        <w:rPr>
          <w:szCs w:val="22"/>
        </w:rPr>
        <w:t>Odległość stosów nie powinna być mniejsza niż:</w:t>
      </w:r>
    </w:p>
    <w:p w:rsidR="00061F28" w:rsidRPr="00061F28" w:rsidRDefault="00061F28" w:rsidP="00061F28">
      <w:pPr>
        <w:pStyle w:val="SPTIR-wypunktowanie-"/>
        <w:spacing w:line="360" w:lineRule="auto"/>
        <w:rPr>
          <w:rFonts w:cs="Arial"/>
          <w:sz w:val="22"/>
          <w:szCs w:val="22"/>
        </w:rPr>
      </w:pPr>
      <w:r w:rsidRPr="00061F28">
        <w:rPr>
          <w:rFonts w:cs="Arial"/>
          <w:sz w:val="22"/>
          <w:szCs w:val="22"/>
        </w:rPr>
        <w:t>0,75 m- od ogrodzenia lub zabudowań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5 m- od stałego stanowiska pracy</w:t>
      </w:r>
    </w:p>
    <w:p w:rsidR="00061F28" w:rsidRPr="00061F28" w:rsidRDefault="00061F28" w:rsidP="00061F28">
      <w:pPr>
        <w:pStyle w:val="SPTR-trepunktu"/>
        <w:spacing w:line="360" w:lineRule="auto"/>
        <w:rPr>
          <w:szCs w:val="22"/>
        </w:rPr>
      </w:pPr>
      <w:r w:rsidRPr="00061F28">
        <w:rPr>
          <w:szCs w:val="22"/>
        </w:rPr>
        <w:t>Zabronione jest opieranie składowanych materiałów lub wyrobów o płoty, słupy napowietrznych linii elektroenergetycznych, konstrukcje wsporcze sieci trakcyjnych lub ścian obiektu budowlanego.</w:t>
      </w:r>
    </w:p>
    <w:p w:rsidR="00061F28" w:rsidRPr="00964FD3" w:rsidRDefault="00061F28" w:rsidP="00964FD3">
      <w:pPr>
        <w:pStyle w:val="SPP2-POZIOM2"/>
      </w:pPr>
      <w:bookmarkStart w:id="69" w:name="_Toc215132527"/>
      <w:bookmarkStart w:id="70" w:name="_Toc223354382"/>
      <w:r w:rsidRPr="00964FD3">
        <w:t>2.5. Wymagania dotyczące kontroli jakości wyrobów i materiałów</w:t>
      </w:r>
      <w:bookmarkEnd w:id="69"/>
      <w:bookmarkEnd w:id="70"/>
    </w:p>
    <w:p w:rsidR="00061F28" w:rsidRPr="00061F28" w:rsidRDefault="00061F28" w:rsidP="00061F28">
      <w:pPr>
        <w:pStyle w:val="SPTR-trepunktu"/>
        <w:spacing w:line="360" w:lineRule="auto"/>
        <w:rPr>
          <w:szCs w:val="22"/>
        </w:rPr>
      </w:pPr>
      <w:r w:rsidRPr="00061F28">
        <w:rPr>
          <w:szCs w:val="22"/>
        </w:rPr>
        <w:t>Przyjęcie materiałów i wyrobów budowlanych powinno być poprzedzone ilościowym i jakościowym odbiorem. Dostarczone na miejsce budowy materiały i wyroby należy sprawdzić pod względem zgodności z Krajową Oceną Techniczną lub Europejską Oceną Techniczną, danymi i parametrami wytwórcy. Należy również wyrywkowo sprawdzić jakość materiałów, tj. brak uszkodzeń, obecność korozji.</w:t>
      </w:r>
    </w:p>
    <w:p w:rsidR="00061F28" w:rsidRPr="00964FD3" w:rsidRDefault="00061F28" w:rsidP="00964FD3">
      <w:pPr>
        <w:pStyle w:val="SPP2-POZIOM2"/>
      </w:pPr>
      <w:bookmarkStart w:id="71" w:name="_Toc215132528"/>
      <w:bookmarkStart w:id="72" w:name="_Toc223354383"/>
      <w:r w:rsidRPr="00964FD3">
        <w:t>2.6. Materiały nieodpowiadające wymaganiom</w:t>
      </w:r>
      <w:bookmarkEnd w:id="71"/>
      <w:bookmarkEnd w:id="72"/>
    </w:p>
    <w:p w:rsidR="00061F28" w:rsidRPr="00061F28" w:rsidRDefault="00061F28" w:rsidP="00061F28">
      <w:pPr>
        <w:pStyle w:val="SPTR-trepunktu"/>
        <w:spacing w:line="360" w:lineRule="auto"/>
        <w:rPr>
          <w:szCs w:val="22"/>
        </w:rPr>
      </w:pPr>
      <w:r w:rsidRPr="00061F28">
        <w:rPr>
          <w:szCs w:val="22"/>
        </w:rPr>
        <w:t xml:space="preserve">Materiały nieodpowiadające wymaganiom zostaną przez Wykonawcę wywiezione </w:t>
      </w:r>
      <w:r>
        <w:rPr>
          <w:szCs w:val="22"/>
        </w:rPr>
        <w:br/>
      </w:r>
      <w:r w:rsidRPr="00061F28">
        <w:rPr>
          <w:szCs w:val="22"/>
        </w:rPr>
        <w:t>z terenu budowy i złożone w miejscu wskazanym przez Inspektora/Kierownika. Jeśli Inspektor/Kierownik zezwoli Wykonawcy na użycie tych materiałów do innych robót, niż te, dla których zostały zakupione, to koszt tych materiałów zostanie odpowiednio przewartościowany (skorygowany) przez Inspektora/ Kierownika.</w:t>
      </w:r>
    </w:p>
    <w:p w:rsidR="00061F28" w:rsidRPr="00061F28" w:rsidRDefault="00061F28" w:rsidP="00061F28">
      <w:pPr>
        <w:pStyle w:val="SPTR-trepunktu"/>
        <w:spacing w:line="360" w:lineRule="auto"/>
        <w:rPr>
          <w:szCs w:val="22"/>
        </w:rPr>
      </w:pPr>
      <w:r w:rsidRPr="00061F28">
        <w:rPr>
          <w:szCs w:val="22"/>
        </w:rPr>
        <w:lastRenderedPageBreak/>
        <w:t>Każdy rodzaj robót, w którym znajdują się niezbadane i niezaakceptowane materiały, Wykonawca wykonuje na własne ryzyko, licząc się z jego nie przyjęciem, usunięciem i niezapłaceniem.</w:t>
      </w:r>
    </w:p>
    <w:p w:rsidR="00061F28" w:rsidRPr="00786E88" w:rsidRDefault="00061F28" w:rsidP="00786E88">
      <w:pPr>
        <w:pStyle w:val="SPP1-poziom1"/>
      </w:pPr>
      <w:bookmarkStart w:id="73" w:name="_Toc215132529"/>
      <w:bookmarkStart w:id="74" w:name="_Toc223354384"/>
      <w:r w:rsidRPr="00786E88">
        <w:t>3. WYMAGANIA DOTYCZĄCE SPRZĘTU I MASZYN</w:t>
      </w:r>
      <w:bookmarkEnd w:id="73"/>
      <w:bookmarkEnd w:id="74"/>
      <w:r w:rsidRPr="00786E88">
        <w:t xml:space="preserve"> </w:t>
      </w:r>
    </w:p>
    <w:p w:rsidR="00061F28" w:rsidRPr="00964FD3" w:rsidRDefault="00061F28" w:rsidP="00964FD3">
      <w:pPr>
        <w:pStyle w:val="SPP2-POZIOM2"/>
      </w:pPr>
      <w:bookmarkStart w:id="75" w:name="_Toc215132530"/>
      <w:bookmarkStart w:id="76" w:name="_Toc223354385"/>
      <w:r w:rsidRPr="00964FD3">
        <w:t>3.1. Ogólne wymagania dotyczące sprzętu i maszyn</w:t>
      </w:r>
      <w:bookmarkEnd w:id="75"/>
      <w:bookmarkEnd w:id="76"/>
    </w:p>
    <w:p w:rsidR="00061F28" w:rsidRPr="00061F28" w:rsidRDefault="00061F28" w:rsidP="00061F28">
      <w:pPr>
        <w:pStyle w:val="SPTR-trepunktu"/>
        <w:spacing w:line="360" w:lineRule="auto"/>
        <w:rPr>
          <w:szCs w:val="22"/>
        </w:rPr>
      </w:pPr>
      <w:r w:rsidRPr="00061F28">
        <w:rPr>
          <w:szCs w:val="22"/>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specyfikacji technicznej </w:t>
      </w:r>
      <w:r>
        <w:rPr>
          <w:szCs w:val="22"/>
        </w:rPr>
        <w:br/>
      </w:r>
      <w:r w:rsidRPr="00061F28">
        <w:rPr>
          <w:szCs w:val="22"/>
        </w:rPr>
        <w:t>i zaakceptowany przez Inspektora/ Kierownika.</w:t>
      </w:r>
    </w:p>
    <w:p w:rsidR="00061F28" w:rsidRPr="00061F28" w:rsidRDefault="00061F28" w:rsidP="00061F28">
      <w:pPr>
        <w:pStyle w:val="SPTR-trepunktu"/>
        <w:spacing w:line="360" w:lineRule="auto"/>
        <w:rPr>
          <w:szCs w:val="22"/>
        </w:rPr>
      </w:pPr>
      <w:r w:rsidRPr="00061F28">
        <w:rPr>
          <w:szCs w:val="22"/>
        </w:rPr>
        <w:t xml:space="preserve">Liczba i wydajność sprzętu powinny gwarantować przeprowadzenie robót, zgodnie z zasadami określonymi w dokumentacji projektowej, specyfikacji technicznej </w:t>
      </w:r>
      <w:r>
        <w:rPr>
          <w:szCs w:val="22"/>
        </w:rPr>
        <w:br/>
      </w:r>
      <w:r w:rsidRPr="00061F28">
        <w:rPr>
          <w:szCs w:val="22"/>
        </w:rPr>
        <w:t>i wskazaniach Inspektora/ Kierownika.</w:t>
      </w:r>
    </w:p>
    <w:p w:rsidR="00061F28" w:rsidRPr="00061F28" w:rsidRDefault="00061F28" w:rsidP="00061F28">
      <w:pPr>
        <w:pStyle w:val="SPTR-trepunktu"/>
        <w:spacing w:line="360" w:lineRule="auto"/>
        <w:rPr>
          <w:szCs w:val="22"/>
        </w:rPr>
      </w:pPr>
      <w:r w:rsidRPr="00061F28">
        <w:rPr>
          <w:szCs w:val="22"/>
        </w:rPr>
        <w:t>Sprzęt będący własnością Wykonawcy lub wynajęty do wykonania robót ma być utrzymywany w dobrym stanie i gotowości do pracy. Powinien być zgodny z normami ochrony środowiska i przepisami dotyczącymi jego użytkowania.</w:t>
      </w:r>
    </w:p>
    <w:p w:rsidR="00061F28" w:rsidRPr="00061F28" w:rsidRDefault="00061F28" w:rsidP="00061F28">
      <w:pPr>
        <w:pStyle w:val="SPTR-trepunktu"/>
        <w:spacing w:line="360" w:lineRule="auto"/>
        <w:rPr>
          <w:szCs w:val="22"/>
        </w:rPr>
      </w:pPr>
      <w:r w:rsidRPr="00061F28">
        <w:rPr>
          <w:szCs w:val="22"/>
        </w:rPr>
        <w:t>Jakikolwiek sprzęt, maszyny, urządzenia i narzędzia niegwarantujące zachowania warunków umowy, zostaną przez Inspektora/Kierownika zdyskwalifikowane i nie dopuszczone do robót.</w:t>
      </w:r>
    </w:p>
    <w:p w:rsidR="00061F28" w:rsidRPr="00786E88" w:rsidRDefault="00061F28" w:rsidP="00786E88">
      <w:pPr>
        <w:pStyle w:val="SPP1-poziom1"/>
      </w:pPr>
      <w:bookmarkStart w:id="77" w:name="_Toc215132531"/>
      <w:bookmarkStart w:id="78" w:name="_Toc223354386"/>
      <w:r w:rsidRPr="00786E88">
        <w:t>4. WYMAGANIA DOTYCZĄCE ŚRODKÓW TRANSPORTU</w:t>
      </w:r>
      <w:bookmarkEnd w:id="77"/>
      <w:bookmarkEnd w:id="78"/>
    </w:p>
    <w:p w:rsidR="00061F28" w:rsidRPr="00964FD3" w:rsidRDefault="00061F28" w:rsidP="00964FD3">
      <w:pPr>
        <w:pStyle w:val="SPP2-POZIOM2"/>
      </w:pPr>
      <w:bookmarkStart w:id="79" w:name="_Toc215132532"/>
      <w:bookmarkStart w:id="80" w:name="_Toc223354387"/>
      <w:r w:rsidRPr="00964FD3">
        <w:t>4.1. Ogólne wymagania dotyczące środków transportu</w:t>
      </w:r>
      <w:bookmarkEnd w:id="79"/>
      <w:bookmarkEnd w:id="80"/>
    </w:p>
    <w:p w:rsidR="00061F28" w:rsidRPr="00061F28" w:rsidRDefault="00061F28" w:rsidP="00061F28">
      <w:pPr>
        <w:pStyle w:val="SPTR-trepunktu"/>
        <w:spacing w:line="360" w:lineRule="auto"/>
        <w:rPr>
          <w:szCs w:val="22"/>
        </w:rPr>
      </w:pPr>
      <w:r w:rsidRPr="00061F28">
        <w:rPr>
          <w:szCs w:val="22"/>
        </w:rPr>
        <w:t>Wykonawca jest zobowiązany do stosowania jedynie takich środków transportu, które nie wpłyną niekorzystnie na jakość wykonywanych robót i właściwości przewożonych materiałów.</w:t>
      </w:r>
    </w:p>
    <w:p w:rsidR="00061F28" w:rsidRPr="00061F28" w:rsidRDefault="00061F28" w:rsidP="00061F28">
      <w:pPr>
        <w:pStyle w:val="SPTR-trepunktu"/>
        <w:spacing w:line="360" w:lineRule="auto"/>
        <w:rPr>
          <w:szCs w:val="22"/>
        </w:rPr>
      </w:pPr>
      <w:r w:rsidRPr="00061F28">
        <w:rPr>
          <w:szCs w:val="22"/>
        </w:rPr>
        <w:t xml:space="preserve">Liczba środków transportu powinna zapewniać prowadzenie robót zgodnie </w:t>
      </w:r>
      <w:r>
        <w:rPr>
          <w:szCs w:val="22"/>
        </w:rPr>
        <w:br/>
      </w:r>
      <w:r w:rsidRPr="00061F28">
        <w:rPr>
          <w:szCs w:val="22"/>
        </w:rPr>
        <w:t xml:space="preserve">z zasadami określonymi w dokumentacji projektowej, specyfikacji technicznej </w:t>
      </w:r>
      <w:r>
        <w:rPr>
          <w:szCs w:val="22"/>
        </w:rPr>
        <w:br/>
      </w:r>
      <w:r w:rsidRPr="00061F28">
        <w:rPr>
          <w:szCs w:val="22"/>
        </w:rPr>
        <w:t>i wskazaniach Inspektora/ Dyrektora, w terminie przewidzianym umową.</w:t>
      </w:r>
    </w:p>
    <w:p w:rsidR="00061F28" w:rsidRPr="00061F28" w:rsidRDefault="00061F28" w:rsidP="00061F28">
      <w:pPr>
        <w:pStyle w:val="SPTR-trepunktu"/>
        <w:spacing w:line="360" w:lineRule="auto"/>
        <w:rPr>
          <w:szCs w:val="22"/>
        </w:rPr>
      </w:pPr>
      <w:r w:rsidRPr="00061F28">
        <w:rPr>
          <w:szCs w:val="22"/>
        </w:rPr>
        <w:t xml:space="preserve">Środki transportowe powinny być zgodne z Rozporządzeniem Ministra Infrastruktury z dnia 31 grudnia 2002 r. w sprawie warunków technicznych pojazdów oraz zakresu ich niezbędnego wyposażenia (tekst jed.: Dz. U. z 2024 r., poz. 502 z późn. zm.). </w:t>
      </w:r>
      <w:r>
        <w:rPr>
          <w:szCs w:val="22"/>
        </w:rPr>
        <w:br/>
      </w:r>
      <w:r w:rsidRPr="00061F28">
        <w:rPr>
          <w:szCs w:val="22"/>
        </w:rPr>
        <w:t xml:space="preserve">A sposób przewożonych elementów (materiałów) powinien być zgodny z PN-EN 12195-1 oraz z Europejskimi wytycznymi w sprawie dobrych praktyk zabezpieczenia ładunków do transportu drogowego. </w:t>
      </w:r>
    </w:p>
    <w:p w:rsidR="00061F28" w:rsidRPr="00061F28" w:rsidRDefault="00061F28" w:rsidP="00061F28">
      <w:pPr>
        <w:pStyle w:val="SPTR-trepunktu"/>
        <w:spacing w:line="360" w:lineRule="auto"/>
        <w:rPr>
          <w:szCs w:val="22"/>
        </w:rPr>
      </w:pPr>
      <w:r w:rsidRPr="00061F28">
        <w:rPr>
          <w:szCs w:val="22"/>
        </w:rPr>
        <w:t xml:space="preserve">Przy ruchu na drogach publicznych pojazdy będą spełniać wymagania dotyczące przepisów ruchu drogowego w odniesieniu do dopuszczalnych nacisków na oś </w:t>
      </w:r>
      <w:r>
        <w:rPr>
          <w:szCs w:val="22"/>
        </w:rPr>
        <w:br/>
      </w:r>
      <w:r w:rsidRPr="00061F28">
        <w:rPr>
          <w:szCs w:val="22"/>
        </w:rPr>
        <w:lastRenderedPageBreak/>
        <w:t>i innych parametrów technicznych. Środki transportu niespełniające tych warunków nie mogą być dopuszczone przez Inspektora/ Kierownika, do prac.</w:t>
      </w:r>
    </w:p>
    <w:p w:rsidR="00061F28" w:rsidRPr="00061F28" w:rsidRDefault="00061F28" w:rsidP="00061F28">
      <w:pPr>
        <w:pStyle w:val="SPTR-trepunktu"/>
        <w:spacing w:line="360" w:lineRule="auto"/>
        <w:rPr>
          <w:szCs w:val="22"/>
        </w:rPr>
      </w:pPr>
      <w:r w:rsidRPr="00061F28">
        <w:rPr>
          <w:szCs w:val="22"/>
        </w:rPr>
        <w:t>Wykonawca będzie usuwać na bieżąco, na własny koszt, wszelkie zanieczyszczenia, uszkodzenia spowodowane jego pojazdami na drogach publicznych oraz dojazdach do terenu budowy.</w:t>
      </w:r>
    </w:p>
    <w:p w:rsidR="00061F28" w:rsidRPr="00786E88" w:rsidRDefault="00061F28" w:rsidP="00786E88">
      <w:pPr>
        <w:pStyle w:val="SPP1-poziom1"/>
      </w:pPr>
      <w:bookmarkStart w:id="81" w:name="_Toc215132533"/>
      <w:bookmarkStart w:id="82" w:name="_Toc223354388"/>
      <w:r w:rsidRPr="00786E88">
        <w:t>5. WYMAGANIA DOTYCZĄCE WYKONANIA ROBÓT BUDOWLANYCH</w:t>
      </w:r>
      <w:bookmarkEnd w:id="81"/>
      <w:bookmarkEnd w:id="82"/>
    </w:p>
    <w:p w:rsidR="00061F28" w:rsidRPr="00964FD3" w:rsidRDefault="00061F28" w:rsidP="00964FD3">
      <w:pPr>
        <w:pStyle w:val="SPP2-POZIOM2"/>
      </w:pPr>
      <w:bookmarkStart w:id="83" w:name="_Toc215132534"/>
      <w:bookmarkStart w:id="84" w:name="_Toc223354389"/>
      <w:r w:rsidRPr="00964FD3">
        <w:t>5.1. Ogólne wymagania dotyczące wykonania robót</w:t>
      </w:r>
      <w:bookmarkEnd w:id="83"/>
      <w:bookmarkEnd w:id="84"/>
      <w:r w:rsidRPr="00964FD3">
        <w:t xml:space="preserve"> </w:t>
      </w:r>
    </w:p>
    <w:p w:rsidR="00061F28" w:rsidRPr="00061F28" w:rsidRDefault="00061F28" w:rsidP="00061F28">
      <w:pPr>
        <w:pStyle w:val="SPTR-trepunktu"/>
        <w:spacing w:line="360" w:lineRule="auto"/>
        <w:rPr>
          <w:szCs w:val="22"/>
        </w:rPr>
      </w:pPr>
      <w:r w:rsidRPr="00061F28">
        <w:rPr>
          <w:szCs w:val="22"/>
        </w:rPr>
        <w:t xml:space="preserve">Wykonawca jest odpowiedzialny za prowadzenie robót zgodnie z warunkami umowy oraz za jakość zastosowanych materiałów i wykonywanych robót, za ich zgodność </w:t>
      </w:r>
      <w:r>
        <w:rPr>
          <w:szCs w:val="22"/>
        </w:rPr>
        <w:br/>
      </w:r>
      <w:r w:rsidRPr="00061F28">
        <w:rPr>
          <w:szCs w:val="22"/>
        </w:rPr>
        <w:t>z dokumentacją projektową, wymaganiami specyfikacji technicznej, projektem organizacji robót opracowanym przez Wykonawcę oraz poleceniami Inspektora/ Kierownika /Dyrektora.</w:t>
      </w:r>
    </w:p>
    <w:p w:rsidR="00061F28" w:rsidRPr="00061F28" w:rsidRDefault="00061F28" w:rsidP="00061F28">
      <w:pPr>
        <w:pStyle w:val="SPTR-trepunktu"/>
        <w:spacing w:line="360" w:lineRule="auto"/>
        <w:rPr>
          <w:szCs w:val="22"/>
        </w:rPr>
      </w:pPr>
      <w:r w:rsidRPr="00061F28">
        <w:rPr>
          <w:szCs w:val="22"/>
        </w:rPr>
        <w:t>Wykonawca jest odpowiedzialny za stosowane metody wykonywania robót.</w:t>
      </w:r>
    </w:p>
    <w:p w:rsidR="00061F28" w:rsidRPr="00061F28" w:rsidRDefault="00061F28" w:rsidP="00061F28">
      <w:pPr>
        <w:pStyle w:val="SPTR-trepunktu"/>
        <w:spacing w:line="360" w:lineRule="auto"/>
        <w:rPr>
          <w:szCs w:val="22"/>
        </w:rPr>
      </w:pPr>
      <w:r w:rsidRPr="00061F28">
        <w:rPr>
          <w:szCs w:val="22"/>
        </w:rPr>
        <w:t>Wykonawca jest odpowiedzialny za dokładne wytyczenie w planie i wyznaczenie wysokości wszystkich elementów robót zgodnie z wymiarami i rzędnymi określonymi w dokumentacji projektowej lub przekazanymi na piśmie przez Inspektora/ Kierownika.</w:t>
      </w:r>
    </w:p>
    <w:p w:rsidR="00061F28" w:rsidRPr="00061F28" w:rsidRDefault="00061F28" w:rsidP="00061F28">
      <w:pPr>
        <w:pStyle w:val="SPTR-trepunktu"/>
        <w:spacing w:line="360" w:lineRule="auto"/>
        <w:rPr>
          <w:szCs w:val="22"/>
        </w:rPr>
      </w:pPr>
      <w:r w:rsidRPr="00061F28">
        <w:rPr>
          <w:szCs w:val="22"/>
        </w:rPr>
        <w:t>Błędy popełnione przez Wykonawcę w wytyczeniu i wyznaczaniu robót zostaną, usunięte przez Wykonawcę na własny koszt, z wyjątkiem, kiedy dany błąd okaże się skutkiem błędu zawartego w danych dostarczonych Wykonawcy na piśmie przez Inspektora/ Kierownika.</w:t>
      </w:r>
    </w:p>
    <w:p w:rsidR="00061F28" w:rsidRPr="00061F28" w:rsidRDefault="00061F28" w:rsidP="00061F28">
      <w:pPr>
        <w:pStyle w:val="SPTR-trepunktu"/>
        <w:spacing w:line="360" w:lineRule="auto"/>
        <w:rPr>
          <w:szCs w:val="22"/>
        </w:rPr>
      </w:pPr>
      <w:r w:rsidRPr="00061F28">
        <w:rPr>
          <w:szCs w:val="22"/>
        </w:rPr>
        <w:t>Sprawdzenie wytyczenia robót lub wyznaczenia wysokości przez Inspektora/ Kierownika nie zwalnia Wykonawcy od odpowiedzialności za ich dokładność.</w:t>
      </w:r>
    </w:p>
    <w:p w:rsidR="00061F28" w:rsidRPr="00061F28" w:rsidRDefault="00061F28" w:rsidP="00061F28">
      <w:pPr>
        <w:pStyle w:val="SPTR-trepunktu"/>
        <w:spacing w:line="360" w:lineRule="auto"/>
        <w:rPr>
          <w:szCs w:val="22"/>
        </w:rPr>
      </w:pPr>
      <w:r w:rsidRPr="00061F28">
        <w:rPr>
          <w:szCs w:val="22"/>
        </w:rPr>
        <w:t xml:space="preserve">Decyzje Inspektora/Kierownika dotyczące akceptacji lub odrzucenia materiałów i elementów robót będą oparte na wymaganiach określonych w dokumentach umowy, dokumentacji projektowej i w specyfikacji technicznej, a także w normach </w:t>
      </w:r>
      <w:r>
        <w:rPr>
          <w:szCs w:val="22"/>
        </w:rPr>
        <w:br/>
      </w:r>
      <w:r w:rsidRPr="00061F28">
        <w:rPr>
          <w:szCs w:val="22"/>
        </w:rPr>
        <w:t>i wytycznych.</w:t>
      </w:r>
    </w:p>
    <w:p w:rsidR="00061F28" w:rsidRPr="00061F28" w:rsidRDefault="00061F28" w:rsidP="00061F28">
      <w:pPr>
        <w:pStyle w:val="SPTR-trepunktu"/>
        <w:spacing w:line="360" w:lineRule="auto"/>
        <w:rPr>
          <w:szCs w:val="22"/>
        </w:rPr>
      </w:pPr>
      <w:r w:rsidRPr="00061F28">
        <w:rPr>
          <w:szCs w:val="22"/>
        </w:rPr>
        <w:t>Polecenia Inspektora/ Kierownika /Dyrektora powinny być wykonywane przez Wykonawcę w czasie określonym przez Inspektora/ Kierownika /Dyrektora, pod groźbą zatrzymania robót. Skutki finansowe z tego tytułu poniesie Wykonawca.</w:t>
      </w:r>
    </w:p>
    <w:p w:rsidR="00061F28" w:rsidRPr="00786E88" w:rsidRDefault="00061F28" w:rsidP="00786E88">
      <w:pPr>
        <w:pStyle w:val="SPP1-poziom1"/>
      </w:pPr>
      <w:bookmarkStart w:id="85" w:name="_Toc215132535"/>
      <w:bookmarkStart w:id="86" w:name="_Toc223354390"/>
      <w:r w:rsidRPr="00786E88">
        <w:t>6. KONTROLA JAKOŚCI ROBÓT I BADANIA</w:t>
      </w:r>
      <w:bookmarkEnd w:id="85"/>
      <w:bookmarkEnd w:id="86"/>
    </w:p>
    <w:p w:rsidR="00061F28" w:rsidRPr="00964FD3" w:rsidRDefault="00061F28" w:rsidP="00964FD3">
      <w:pPr>
        <w:pStyle w:val="SPP2-POZIOM2"/>
      </w:pPr>
      <w:bookmarkStart w:id="87" w:name="_Toc215132536"/>
      <w:bookmarkStart w:id="88" w:name="_Toc223354391"/>
      <w:r w:rsidRPr="00964FD3">
        <w:t>6.1. Próbne miejsca wzorcowe</w:t>
      </w:r>
      <w:bookmarkEnd w:id="87"/>
      <w:bookmarkEnd w:id="88"/>
    </w:p>
    <w:p w:rsidR="00061F28" w:rsidRPr="00061F28" w:rsidRDefault="00061F28" w:rsidP="00061F28">
      <w:pPr>
        <w:pStyle w:val="SPTR-trepunktu"/>
        <w:spacing w:line="360" w:lineRule="auto"/>
        <w:rPr>
          <w:szCs w:val="22"/>
        </w:rPr>
      </w:pPr>
      <w:r w:rsidRPr="00061F28">
        <w:rPr>
          <w:szCs w:val="22"/>
        </w:rPr>
        <w:t xml:space="preserve">Przed przystąpieniem do robót Inspektor na podstawie specyfikacji technicznej, określi, które roboty wymagają konieczności wykonania próbnych miejsc </w:t>
      </w:r>
      <w:r w:rsidRPr="00061F28">
        <w:rPr>
          <w:szCs w:val="22"/>
        </w:rPr>
        <w:lastRenderedPageBreak/>
        <w:t xml:space="preserve">wzorcowych. Po wskazaniu takich miejsc wykonawca na 3 dni przed rozpoczęciem robót powinien wykonać miejsca wzorcowe o parametrach określonych w PZJ. </w:t>
      </w:r>
    </w:p>
    <w:p w:rsidR="00061F28" w:rsidRPr="00061F28" w:rsidRDefault="00061F28" w:rsidP="00061F28">
      <w:pPr>
        <w:pStyle w:val="SPTR-trepunktu"/>
        <w:spacing w:line="360" w:lineRule="auto"/>
        <w:rPr>
          <w:szCs w:val="22"/>
        </w:rPr>
      </w:pPr>
      <w:r w:rsidRPr="00061F28">
        <w:rPr>
          <w:szCs w:val="22"/>
        </w:rPr>
        <w:t xml:space="preserve">Po wykonaniu miejsc wzorcowych zgodnych z wymaganiami określonymi </w:t>
      </w:r>
      <w:r>
        <w:rPr>
          <w:szCs w:val="22"/>
        </w:rPr>
        <w:br/>
      </w:r>
      <w:r w:rsidRPr="00061F28">
        <w:rPr>
          <w:szCs w:val="22"/>
        </w:rPr>
        <w:t xml:space="preserve">w odpowiadających im specyfikacjach technicznych, Inspektor w obecności Wykonawcy ocenia poprawność ich wykonana. </w:t>
      </w:r>
    </w:p>
    <w:p w:rsidR="00061F28" w:rsidRPr="00061F28" w:rsidRDefault="00061F28" w:rsidP="00061F28">
      <w:pPr>
        <w:pStyle w:val="SPTR-trepunktu"/>
        <w:spacing w:line="360" w:lineRule="auto"/>
        <w:rPr>
          <w:szCs w:val="22"/>
        </w:rPr>
      </w:pPr>
      <w:r w:rsidRPr="00061F28">
        <w:rPr>
          <w:szCs w:val="22"/>
        </w:rPr>
        <w:t xml:space="preserve">Po zaakceptowaniu przez Inspektora miejsca wzorcowego i odpowiednim jego oznaczeniu poprzez określenie lokalizacji, wymiarów, parametrów użytych materiały Wykonawca może przystąpić do wykonania dalszych robót. Jakość, parametry </w:t>
      </w:r>
      <w:r>
        <w:rPr>
          <w:szCs w:val="22"/>
        </w:rPr>
        <w:br/>
      </w:r>
      <w:r w:rsidRPr="00061F28">
        <w:rPr>
          <w:szCs w:val="22"/>
        </w:rPr>
        <w:t>i technologia wykonania dalszej części robót nie może być niższa od zaakceptowanego miejsca wzorcowego. W przypadku niezgodności pomiędzy miejscem wzorcowym, a dalszymi robotami wykonawca na wniosek Inspektora ma obowiązek doprowadzenia odbieranych robót do parametrów nieniższych niż miejsce wzorcowe, na własny koszt.</w:t>
      </w:r>
    </w:p>
    <w:p w:rsidR="00061F28" w:rsidRPr="00964FD3" w:rsidRDefault="00061F28" w:rsidP="00964FD3">
      <w:pPr>
        <w:pStyle w:val="SPP2-POZIOM2"/>
      </w:pPr>
      <w:bookmarkStart w:id="89" w:name="_Toc215132537"/>
      <w:bookmarkStart w:id="90" w:name="_Toc223354392"/>
      <w:r w:rsidRPr="00964FD3">
        <w:t>6.2. Badania przed przystąpieniem do robót</w:t>
      </w:r>
      <w:bookmarkEnd w:id="89"/>
      <w:bookmarkEnd w:id="90"/>
    </w:p>
    <w:p w:rsidR="00061F28" w:rsidRPr="00061F28" w:rsidRDefault="00061F28" w:rsidP="00061F28">
      <w:pPr>
        <w:pStyle w:val="SPTR-trepunktu"/>
        <w:spacing w:line="360" w:lineRule="auto"/>
        <w:rPr>
          <w:szCs w:val="22"/>
        </w:rPr>
      </w:pPr>
      <w:r w:rsidRPr="00061F28">
        <w:rPr>
          <w:szCs w:val="22"/>
        </w:rPr>
        <w:t>Przed przystąpieniem do robót Wykonawca powinien:</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uzyskać wymagane dokumenty, dopuszczające wyroby budowlane do obrotu </w:t>
      </w:r>
      <w:r>
        <w:rPr>
          <w:rFonts w:cs="Arial"/>
          <w:sz w:val="22"/>
          <w:szCs w:val="22"/>
        </w:rPr>
        <w:br/>
      </w:r>
      <w:r w:rsidRPr="00061F28">
        <w:rPr>
          <w:rFonts w:cs="Arial"/>
          <w:sz w:val="22"/>
          <w:szCs w:val="22"/>
        </w:rPr>
        <w:t xml:space="preserve">i powszechnego stosowania (certyfikaty zgodności, deklaracje właściwości użytkowych) i na ich podstawie sprawdzić zgodność właściwości materiałów </w:t>
      </w:r>
      <w:r>
        <w:rPr>
          <w:rFonts w:cs="Arial"/>
          <w:sz w:val="22"/>
          <w:szCs w:val="22"/>
        </w:rPr>
        <w:br/>
      </w:r>
      <w:r w:rsidRPr="00061F28">
        <w:rPr>
          <w:rFonts w:cs="Arial"/>
          <w:sz w:val="22"/>
          <w:szCs w:val="22"/>
        </w:rPr>
        <w:t xml:space="preserve">i wyrobów przeznaczonych do wykonania robót z wymaganiami podanymi </w:t>
      </w:r>
      <w:r>
        <w:rPr>
          <w:rFonts w:cs="Arial"/>
          <w:sz w:val="22"/>
          <w:szCs w:val="22"/>
        </w:rPr>
        <w:br/>
      </w:r>
      <w:r w:rsidRPr="00061F28">
        <w:rPr>
          <w:rFonts w:cs="Arial"/>
          <w:sz w:val="22"/>
          <w:szCs w:val="22"/>
        </w:rPr>
        <w:t>w Specyfikacji Technicznej,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wykonać własne badania materiałów i wyrobów przeznaczonych do wykonania robót, w celu sprawdzenia ich właściwości z wymaganymi </w:t>
      </w:r>
      <w:r>
        <w:rPr>
          <w:rFonts w:cs="Arial"/>
          <w:sz w:val="22"/>
          <w:szCs w:val="22"/>
        </w:rPr>
        <w:br/>
      </w:r>
      <w:r w:rsidRPr="00061F28">
        <w:rPr>
          <w:rFonts w:cs="Arial"/>
          <w:sz w:val="22"/>
          <w:szCs w:val="22"/>
        </w:rPr>
        <w:t xml:space="preserve">w Specyfikacji Technicznej. </w:t>
      </w:r>
    </w:p>
    <w:p w:rsidR="00061F28" w:rsidRPr="00061F28" w:rsidRDefault="00061F28" w:rsidP="00061F28">
      <w:pPr>
        <w:pStyle w:val="SPTR-trepunktu"/>
        <w:spacing w:line="360" w:lineRule="auto"/>
        <w:rPr>
          <w:szCs w:val="22"/>
        </w:rPr>
      </w:pPr>
      <w:r w:rsidRPr="00061F28">
        <w:rPr>
          <w:szCs w:val="22"/>
        </w:rPr>
        <w:t>Dotyczy materiałów, dla których Specyfikacji Technicznej wymaga wykonania badań przed wbudowaniem, w przypadku gdy materiał jest wydobywany (m.in. kruszywa) lub przygotowywany na podstawie zaprojektowanej receptury (m.in. mieszanki asfaltowe, mieszanki betonowe), na potrzeby danej inwestycji.</w:t>
      </w:r>
    </w:p>
    <w:p w:rsidR="00061F28" w:rsidRPr="00061F28" w:rsidRDefault="00061F28" w:rsidP="00061F28">
      <w:pPr>
        <w:pStyle w:val="SPTR-trepunktu"/>
        <w:spacing w:line="360" w:lineRule="auto"/>
        <w:rPr>
          <w:szCs w:val="22"/>
        </w:rPr>
      </w:pPr>
      <w:r w:rsidRPr="00061F28">
        <w:rPr>
          <w:szCs w:val="22"/>
        </w:rPr>
        <w:t>Wszystkie dokumenty oraz wyniki badań Wykonawca przedstawia Inspektorowi do akceptacji. Laboratoria Wykonawcy przed przeprowadzeniem badań podlegają akceptacji Inspektora/Kierownika.</w:t>
      </w:r>
    </w:p>
    <w:p w:rsidR="00061F28" w:rsidRPr="00964FD3" w:rsidRDefault="00061F28" w:rsidP="00964FD3">
      <w:pPr>
        <w:pStyle w:val="SPP2-POZIOM2"/>
      </w:pPr>
      <w:bookmarkStart w:id="91" w:name="_Toc215132538"/>
      <w:bookmarkStart w:id="92" w:name="_Toc223354393"/>
      <w:r w:rsidRPr="00964FD3">
        <w:t>6.3. Zasady kontroli jakości robót</w:t>
      </w:r>
      <w:bookmarkEnd w:id="91"/>
      <w:bookmarkEnd w:id="92"/>
    </w:p>
    <w:p w:rsidR="00061F28" w:rsidRPr="00061F28" w:rsidRDefault="00061F28" w:rsidP="00061F28">
      <w:pPr>
        <w:pStyle w:val="SPTR-trepunktu"/>
        <w:spacing w:line="360" w:lineRule="auto"/>
        <w:rPr>
          <w:szCs w:val="22"/>
        </w:rPr>
      </w:pPr>
      <w:r w:rsidRPr="00061F28">
        <w:rPr>
          <w:szCs w:val="22"/>
        </w:rPr>
        <w:t>Celem kontroli robót będzie takie sterowanie ich przygotowaniem i wykonaniem, aby osiągnąć założoną jakość robót.</w:t>
      </w:r>
    </w:p>
    <w:p w:rsidR="00061F28" w:rsidRPr="00061F28" w:rsidRDefault="00061F28" w:rsidP="00061F28">
      <w:pPr>
        <w:pStyle w:val="SPTR-trepunktu"/>
        <w:spacing w:line="360" w:lineRule="auto"/>
        <w:rPr>
          <w:szCs w:val="22"/>
        </w:rPr>
      </w:pPr>
      <w:r w:rsidRPr="00061F28">
        <w:rPr>
          <w:szCs w:val="22"/>
        </w:rPr>
        <w:lastRenderedPageBreak/>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061F28" w:rsidRPr="00061F28" w:rsidRDefault="00061F28" w:rsidP="00061F28">
      <w:pPr>
        <w:pStyle w:val="SPTR-trepunktu"/>
        <w:spacing w:line="360" w:lineRule="auto"/>
        <w:rPr>
          <w:szCs w:val="22"/>
        </w:rPr>
      </w:pPr>
      <w:r w:rsidRPr="00061F28">
        <w:rPr>
          <w:szCs w:val="22"/>
        </w:rPr>
        <w:t>Przed zatwierdzeniem systemu kontroli Inspektor/Kierownik może zażądać od Wykonawcy przeprowadzenia badań w celu zademonstrowania, że poziom ich wykonywania jest zadowalający.</w:t>
      </w:r>
    </w:p>
    <w:p w:rsidR="00061F28" w:rsidRPr="00061F28" w:rsidRDefault="00061F28" w:rsidP="00061F28">
      <w:pPr>
        <w:pStyle w:val="SPTR-trepunktu"/>
        <w:spacing w:line="360" w:lineRule="auto"/>
        <w:rPr>
          <w:szCs w:val="22"/>
        </w:rPr>
      </w:pPr>
      <w:r w:rsidRPr="00061F28">
        <w:rPr>
          <w:szCs w:val="22"/>
        </w:rPr>
        <w:t xml:space="preserve">Wykonawca będzie przeprowadzać pomiary i badania materiałów oraz robót </w:t>
      </w:r>
      <w:r>
        <w:rPr>
          <w:szCs w:val="22"/>
        </w:rPr>
        <w:br/>
      </w:r>
      <w:r w:rsidRPr="00061F28">
        <w:rPr>
          <w:szCs w:val="22"/>
        </w:rPr>
        <w:t xml:space="preserve">z częstotliwością zapewniającą stwierdzenie, że roboty wykonano zgodnie </w:t>
      </w:r>
      <w:r>
        <w:rPr>
          <w:szCs w:val="22"/>
        </w:rPr>
        <w:br/>
      </w:r>
      <w:r w:rsidRPr="00061F28">
        <w:rPr>
          <w:szCs w:val="22"/>
        </w:rPr>
        <w:t>z wymaganiami zawartymi w dokumentacji projektowej i specyfikacji technicznej.</w:t>
      </w:r>
    </w:p>
    <w:p w:rsidR="00061F28" w:rsidRPr="00061F28" w:rsidRDefault="00061F28" w:rsidP="00061F28">
      <w:pPr>
        <w:pStyle w:val="SPTR-trepunktu"/>
        <w:spacing w:line="360" w:lineRule="auto"/>
        <w:rPr>
          <w:szCs w:val="22"/>
        </w:rPr>
      </w:pPr>
      <w:r w:rsidRPr="00061F28">
        <w:rPr>
          <w:szCs w:val="22"/>
        </w:rPr>
        <w:t xml:space="preserve">Minimalne wymagania co do zakresu badań i ich częstotliwość są określone </w:t>
      </w:r>
      <w:r>
        <w:rPr>
          <w:szCs w:val="22"/>
        </w:rPr>
        <w:br/>
      </w:r>
      <w:r w:rsidRPr="00061F28">
        <w:rPr>
          <w:szCs w:val="22"/>
        </w:rPr>
        <w:t>w specyfikacji technicznej, normach i wytycznych. W przypadku, gdy nie zostały one tam określone, Inspektor/Kierownik ustali, jaki zakres kontroli jest konieczny, aby zapewnić wykonanie robót zgodnie z umową.</w:t>
      </w:r>
    </w:p>
    <w:p w:rsidR="00061F28" w:rsidRPr="00061F28" w:rsidRDefault="00061F28" w:rsidP="00061F28">
      <w:pPr>
        <w:pStyle w:val="SPTR-trepunktu"/>
        <w:spacing w:line="360" w:lineRule="auto"/>
        <w:rPr>
          <w:szCs w:val="22"/>
        </w:rPr>
      </w:pPr>
      <w:r w:rsidRPr="00061F28">
        <w:rPr>
          <w:szCs w:val="22"/>
        </w:rPr>
        <w:t>Wykonawca dostarczy Inspektorowi/Kierownikowi świadectwa, że wszystkie stosowane urządzenia i sprzęt badawczy posiadają ważną legalizację, zostały prawidłowo wykalibrowane i odpowiadają wymaganiom norm określających procedury badań.</w:t>
      </w:r>
    </w:p>
    <w:p w:rsidR="00061F28" w:rsidRPr="00061F28" w:rsidRDefault="00061F28" w:rsidP="00061F28">
      <w:pPr>
        <w:pStyle w:val="SPTR-trepunktu"/>
        <w:spacing w:line="360" w:lineRule="auto"/>
        <w:rPr>
          <w:szCs w:val="22"/>
        </w:rPr>
      </w:pPr>
      <w:r w:rsidRPr="00061F28">
        <w:rPr>
          <w:szCs w:val="22"/>
        </w:rPr>
        <w:t>Wszystkie koszty związane z organizowaniem i prowadzeniem badań materiałów ponosi Wykonawca.</w:t>
      </w:r>
    </w:p>
    <w:p w:rsidR="00061F28" w:rsidRPr="00964FD3" w:rsidRDefault="00061F28" w:rsidP="00964FD3">
      <w:pPr>
        <w:pStyle w:val="SPP2-POZIOM2"/>
      </w:pPr>
      <w:bookmarkStart w:id="93" w:name="_Toc215132539"/>
      <w:bookmarkStart w:id="94" w:name="_Toc223354394"/>
      <w:r w:rsidRPr="00964FD3">
        <w:t>6.4. Pobieranie próbek</w:t>
      </w:r>
      <w:bookmarkEnd w:id="93"/>
      <w:bookmarkEnd w:id="94"/>
    </w:p>
    <w:p w:rsidR="00061F28" w:rsidRPr="00061F28" w:rsidRDefault="00061F28" w:rsidP="00061F28">
      <w:pPr>
        <w:pStyle w:val="SPTR-trepunktu"/>
        <w:spacing w:line="360" w:lineRule="auto"/>
        <w:rPr>
          <w:szCs w:val="22"/>
        </w:rPr>
      </w:pPr>
      <w:r w:rsidRPr="00061F28">
        <w:rPr>
          <w:szCs w:val="22"/>
        </w:rPr>
        <w:t>Próbki będą pobierane losowo. Zaleca się stosowanie statystycznych metod pobierania próbek, opartych na zasadzie, że wszystkie jednostkowe elementy produkcji mogą być z jednakowym prawdopodobieństwem wytypowane do badań.</w:t>
      </w:r>
    </w:p>
    <w:p w:rsidR="00061F28" w:rsidRPr="00061F28" w:rsidRDefault="00061F28" w:rsidP="00061F28">
      <w:pPr>
        <w:pStyle w:val="SPTR-trepunktu"/>
        <w:spacing w:line="360" w:lineRule="auto"/>
        <w:rPr>
          <w:szCs w:val="22"/>
        </w:rPr>
      </w:pPr>
      <w:r w:rsidRPr="00061F28">
        <w:rPr>
          <w:szCs w:val="22"/>
        </w:rPr>
        <w:t>Inspektor/Kierownik będzie mieć zapewnioną możliwość udziału w pobieraniu próbek.</w:t>
      </w:r>
    </w:p>
    <w:p w:rsidR="00061F28" w:rsidRPr="00061F28" w:rsidRDefault="00061F28" w:rsidP="00061F28">
      <w:pPr>
        <w:pStyle w:val="SPTR-trepunktu"/>
        <w:spacing w:line="360" w:lineRule="auto"/>
        <w:rPr>
          <w:szCs w:val="22"/>
        </w:rPr>
      </w:pPr>
      <w:r w:rsidRPr="00061F28">
        <w:rPr>
          <w:szCs w:val="22"/>
        </w:rPr>
        <w:t xml:space="preserve">Na zlecenie Inspektora/Kierownika Wykonawca będzie przeprowadzać dodatkowe badania tych materiałów, które budzą wątpliwości co do jakości. Koszty tych dodatkowych badań pokrywa Wykonawca tylko w przypadku stwierdzenia usterek; </w:t>
      </w:r>
      <w:r>
        <w:rPr>
          <w:szCs w:val="22"/>
        </w:rPr>
        <w:br/>
      </w:r>
      <w:r w:rsidRPr="00061F28">
        <w:rPr>
          <w:szCs w:val="22"/>
        </w:rPr>
        <w:t>w przeciwnym przypadku koszty te pokrywa Zamawiający.</w:t>
      </w:r>
    </w:p>
    <w:p w:rsidR="00061F28" w:rsidRPr="00964FD3" w:rsidRDefault="00061F28" w:rsidP="00964FD3">
      <w:pPr>
        <w:pStyle w:val="SPP2-POZIOM2"/>
      </w:pPr>
      <w:bookmarkStart w:id="95" w:name="_Toc215132540"/>
      <w:bookmarkStart w:id="96" w:name="_Toc223354395"/>
      <w:r w:rsidRPr="00964FD3">
        <w:t>6.5. Badania i pomiary</w:t>
      </w:r>
      <w:bookmarkEnd w:id="95"/>
      <w:bookmarkEnd w:id="96"/>
    </w:p>
    <w:p w:rsidR="00061F28" w:rsidRPr="00061F28" w:rsidRDefault="00061F28" w:rsidP="00061F28">
      <w:pPr>
        <w:pStyle w:val="SPTR-trepunktu"/>
        <w:spacing w:line="360" w:lineRule="auto"/>
        <w:rPr>
          <w:szCs w:val="22"/>
        </w:rPr>
      </w:pPr>
      <w:r w:rsidRPr="00061F28">
        <w:rPr>
          <w:szCs w:val="22"/>
        </w:rPr>
        <w:t xml:space="preserve">Wszystkie badania i pomiary będą przeprowadzone zgodnie z wymaganiami norm. </w:t>
      </w:r>
      <w:r>
        <w:rPr>
          <w:szCs w:val="22"/>
        </w:rPr>
        <w:br/>
      </w:r>
      <w:r w:rsidRPr="00061F28">
        <w:rPr>
          <w:szCs w:val="22"/>
        </w:rPr>
        <w:t>W przypadku, gdy normy nie obejmują żadnego badania wymaganego w specyfikacji technicznej, stosować można wytyczne krajowe, albo inne procedury, zaakceptowane przez Inspektora/Kierownika.</w:t>
      </w:r>
    </w:p>
    <w:p w:rsidR="00061F28" w:rsidRPr="00061F28" w:rsidRDefault="00061F28" w:rsidP="00061F28">
      <w:pPr>
        <w:pStyle w:val="SPTR-trepunktu"/>
        <w:spacing w:line="360" w:lineRule="auto"/>
        <w:rPr>
          <w:szCs w:val="22"/>
        </w:rPr>
      </w:pPr>
      <w:r w:rsidRPr="00061F28">
        <w:rPr>
          <w:szCs w:val="22"/>
        </w:rPr>
        <w:lastRenderedPageBreak/>
        <w:t>Przed przystąpieniem do pomiarów lub badań, Wykonawca powiadomi Inspektora/Kierownika o rodzaju, miejscu i terminie pomiaru lub badania. Po wykonaniu pomiaru lub badania, Wykonawca przedstawi na piśmie ich wyniki do akceptacji Inspektora/Kierownika.</w:t>
      </w:r>
    </w:p>
    <w:p w:rsidR="00061F28" w:rsidRPr="00964FD3" w:rsidRDefault="00061F28" w:rsidP="00964FD3">
      <w:pPr>
        <w:pStyle w:val="SPP2-POZIOM2"/>
      </w:pPr>
      <w:bookmarkStart w:id="97" w:name="_Toc215132541"/>
      <w:bookmarkStart w:id="98" w:name="_Toc223354396"/>
      <w:r w:rsidRPr="00964FD3">
        <w:t>6.6. Badania i pomiary arbitrażowe</w:t>
      </w:r>
      <w:bookmarkEnd w:id="97"/>
      <w:bookmarkEnd w:id="98"/>
    </w:p>
    <w:p w:rsidR="00061F28" w:rsidRPr="00061F28" w:rsidRDefault="00061F28" w:rsidP="00061F28">
      <w:pPr>
        <w:pStyle w:val="SPTR-trepunktu"/>
        <w:spacing w:line="360" w:lineRule="auto"/>
        <w:rPr>
          <w:szCs w:val="22"/>
        </w:rPr>
      </w:pPr>
      <w:r w:rsidRPr="00061F28">
        <w:rPr>
          <w:szCs w:val="22"/>
        </w:rPr>
        <w:t>Jeśli któraś ze stron umowy nie uzna badań lub pomiarów wcześniej wykonanych przez którąś ze stron na danym asortymencie robót i materiałów, to należy przeprowadzić badania i pomiary arbitrażowe które są powtórzeniem badań lub pomiarów, co do których istnieją uzasadnione wątpliwości ze strony Inspektora/Kierownika, Zamawiającego lub Wykonawcy (np. na podstawie własnych badań).</w:t>
      </w:r>
    </w:p>
    <w:p w:rsidR="00061F28" w:rsidRPr="00061F28" w:rsidRDefault="00061F28" w:rsidP="00061F28">
      <w:pPr>
        <w:pStyle w:val="SPTR-trepunktu"/>
        <w:spacing w:line="360" w:lineRule="auto"/>
        <w:rPr>
          <w:szCs w:val="22"/>
        </w:rPr>
      </w:pPr>
      <w:r w:rsidRPr="00061F28">
        <w:rPr>
          <w:szCs w:val="22"/>
        </w:rPr>
        <w:t xml:space="preserve">Badania i pomiary arbitrażowe wykonuje się na wniosek strony Umowy. Badania </w:t>
      </w:r>
      <w:r>
        <w:rPr>
          <w:szCs w:val="22"/>
        </w:rPr>
        <w:br/>
      </w:r>
      <w:r w:rsidRPr="00061F28">
        <w:rPr>
          <w:szCs w:val="22"/>
        </w:rPr>
        <w:t xml:space="preserve">i pomiary arbitrażowe wykonuje bezstronne laboratorium posiadające akredytację </w:t>
      </w:r>
      <w:r>
        <w:rPr>
          <w:szCs w:val="22"/>
        </w:rPr>
        <w:br/>
      </w:r>
      <w:r w:rsidRPr="00061F28">
        <w:rPr>
          <w:szCs w:val="22"/>
        </w:rPr>
        <w:t>w zakresie wykonywanych czynności (pobieranie, przygotowanie i badanie próbek), które nie wykonywało badań lub pomiarów, przy udziale lub po poinformowaniu przedstawicieli stron.</w:t>
      </w:r>
    </w:p>
    <w:p w:rsidR="00061F28" w:rsidRPr="00061F28" w:rsidRDefault="00061F28" w:rsidP="00061F28">
      <w:pPr>
        <w:pStyle w:val="SPTR-trepunktu"/>
        <w:spacing w:line="360" w:lineRule="auto"/>
        <w:rPr>
          <w:szCs w:val="22"/>
        </w:rPr>
      </w:pPr>
      <w:r w:rsidRPr="00061F28">
        <w:rPr>
          <w:szCs w:val="22"/>
        </w:rPr>
        <w:t>Koszty badań arbitrażowych wraz ze wszystkimi kosztami ubocznymi ponosi strona domagająca się przeprowadzenia badań.</w:t>
      </w:r>
    </w:p>
    <w:p w:rsidR="00061F28" w:rsidRPr="00061F28" w:rsidRDefault="00061F28" w:rsidP="00061F28">
      <w:pPr>
        <w:pStyle w:val="SPTR-trepunktu"/>
        <w:spacing w:line="360" w:lineRule="auto"/>
        <w:rPr>
          <w:szCs w:val="22"/>
        </w:rPr>
      </w:pPr>
      <w:r w:rsidRPr="00061F28">
        <w:rPr>
          <w:szCs w:val="22"/>
        </w:rPr>
        <w:t>Wyniki badań i pomiarów arbitrażowych traktowane są przez strony Umowy jako ostateczne.</w:t>
      </w:r>
    </w:p>
    <w:p w:rsidR="00061F28" w:rsidRPr="00964FD3" w:rsidRDefault="00061F28" w:rsidP="00964FD3">
      <w:pPr>
        <w:pStyle w:val="SPP2-POZIOM2"/>
      </w:pPr>
      <w:bookmarkStart w:id="99" w:name="_Toc215132542"/>
      <w:bookmarkStart w:id="100" w:name="_Toc223354397"/>
      <w:r w:rsidRPr="00964FD3">
        <w:t>6.6. Certyfikaty i deklaracje</w:t>
      </w:r>
      <w:bookmarkEnd w:id="99"/>
      <w:bookmarkEnd w:id="100"/>
    </w:p>
    <w:p w:rsidR="00061F28" w:rsidRPr="00061F28" w:rsidRDefault="00061F28" w:rsidP="00061F28">
      <w:pPr>
        <w:pStyle w:val="SPTR-trepunktu"/>
        <w:spacing w:line="360" w:lineRule="auto"/>
        <w:rPr>
          <w:szCs w:val="22"/>
        </w:rPr>
      </w:pPr>
      <w:r w:rsidRPr="00061F28">
        <w:rPr>
          <w:szCs w:val="22"/>
        </w:rPr>
        <w:t>Inspektor/Kierownik może dopuścić do użycia tylko te materiały, które są dopuszczone do obrotu zgodnie z ustawą o wyrobach budowlanych i posiadają:</w:t>
      </w:r>
    </w:p>
    <w:p w:rsidR="00061F28" w:rsidRPr="00061F28" w:rsidRDefault="00061F28" w:rsidP="00061F28">
      <w:pPr>
        <w:pStyle w:val="SPTR-trepunktu"/>
        <w:spacing w:line="360" w:lineRule="auto"/>
        <w:rPr>
          <w:szCs w:val="22"/>
        </w:rPr>
      </w:pPr>
      <w:r w:rsidRPr="00061F28">
        <w:rPr>
          <w:szCs w:val="22"/>
        </w:rPr>
        <w:t xml:space="preserve">certyfikat CE wykazujący, że dokonano oceny zgodności z normą zharmonizowaną albo Krajową Oceną Techniczną albo Europejską Oceną Techniczną, ew. posiadają decyzję nadania znaku budowlanego, deklarację właściwości użytkowych, </w:t>
      </w:r>
      <w:r>
        <w:rPr>
          <w:szCs w:val="22"/>
        </w:rPr>
        <w:br/>
      </w:r>
      <w:r w:rsidRPr="00061F28">
        <w:rPr>
          <w:szCs w:val="22"/>
        </w:rPr>
        <w:t>w przypadku wyrobów, dla których nie ustanowiono odpowiednich Polskich Norm, jeżeli nie są objęte certyfikacją określoną w pkt 1 i które spełniają wymogi specyfikacji technicznej.</w:t>
      </w:r>
    </w:p>
    <w:p w:rsidR="00061F28" w:rsidRPr="00061F28" w:rsidRDefault="00061F28" w:rsidP="00061F28">
      <w:pPr>
        <w:pStyle w:val="SPTR-trepunktu"/>
        <w:spacing w:line="360" w:lineRule="auto"/>
        <w:rPr>
          <w:szCs w:val="22"/>
        </w:rPr>
      </w:pPr>
      <w:r w:rsidRPr="00061F28">
        <w:rPr>
          <w:szCs w:val="22"/>
        </w:rPr>
        <w:t>W przypadku materiałów, dla których ww. dokumenty są wymagane przez Specyfikację Techniczną, każda partia dostarczona do robót będzie posiadać te dokumenty, określające w sposób jednoznaczny jej cechy.</w:t>
      </w:r>
    </w:p>
    <w:p w:rsidR="00061F28" w:rsidRPr="00061F28" w:rsidRDefault="00061F28" w:rsidP="00061F28">
      <w:pPr>
        <w:pStyle w:val="SPTR-trepunktu"/>
        <w:spacing w:line="360" w:lineRule="auto"/>
        <w:rPr>
          <w:szCs w:val="22"/>
        </w:rPr>
      </w:pPr>
      <w:r w:rsidRPr="00061F28">
        <w:rPr>
          <w:szCs w:val="22"/>
        </w:rPr>
        <w:t xml:space="preserve">Produkty przemysłowe muszą posiadać ww. dokumenty wydane przez producenta, </w:t>
      </w:r>
      <w:r>
        <w:rPr>
          <w:szCs w:val="22"/>
        </w:rPr>
        <w:br/>
      </w:r>
      <w:r w:rsidRPr="00061F28">
        <w:rPr>
          <w:szCs w:val="22"/>
        </w:rPr>
        <w:t>a w razie potrzeby poparte wynikami badań wykonanych przez niego. Kopie wyników tych badań będą dostarczone przez Wykonawcę Inspektorowi/Kierownikowi.</w:t>
      </w:r>
    </w:p>
    <w:p w:rsidR="00061F28" w:rsidRPr="00061F28" w:rsidRDefault="00061F28" w:rsidP="00061F28">
      <w:pPr>
        <w:pStyle w:val="SPTR-trepunktu"/>
        <w:spacing w:line="360" w:lineRule="auto"/>
        <w:rPr>
          <w:szCs w:val="22"/>
        </w:rPr>
      </w:pPr>
      <w:r w:rsidRPr="00061F28">
        <w:rPr>
          <w:szCs w:val="22"/>
        </w:rPr>
        <w:lastRenderedPageBreak/>
        <w:t>Jakiekolwiek materiały, które nie spełniają, tych wymagań będą odrzucone.</w:t>
      </w:r>
    </w:p>
    <w:p w:rsidR="00061F28" w:rsidRPr="00964FD3" w:rsidRDefault="00061F28" w:rsidP="00964FD3">
      <w:pPr>
        <w:pStyle w:val="SPP2-POZIOM2"/>
      </w:pPr>
      <w:bookmarkStart w:id="101" w:name="_Toc215132543"/>
      <w:bookmarkStart w:id="102" w:name="_Toc223354398"/>
      <w:r w:rsidRPr="00964FD3">
        <w:t>6.7. Dokumenty laboratoryjne</w:t>
      </w:r>
      <w:bookmarkEnd w:id="101"/>
      <w:bookmarkEnd w:id="102"/>
    </w:p>
    <w:p w:rsidR="00061F28" w:rsidRPr="00061F28" w:rsidRDefault="00061F28" w:rsidP="00061F28">
      <w:pPr>
        <w:pStyle w:val="SPTR-trepunktu"/>
        <w:spacing w:line="360" w:lineRule="auto"/>
        <w:rPr>
          <w:szCs w:val="22"/>
        </w:rPr>
      </w:pPr>
      <w:r w:rsidRPr="00061F28">
        <w:rPr>
          <w:szCs w:val="22"/>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żądanie Inspektora/Kierownika.</w:t>
      </w:r>
    </w:p>
    <w:p w:rsidR="00061F28" w:rsidRPr="00786E88" w:rsidRDefault="00061F28" w:rsidP="00786E88">
      <w:pPr>
        <w:pStyle w:val="SPP1-poziom1"/>
      </w:pPr>
      <w:bookmarkStart w:id="103" w:name="_Toc215132544"/>
      <w:bookmarkStart w:id="104" w:name="_Toc223354399"/>
      <w:r w:rsidRPr="00786E88">
        <w:t>7. WYMAGANIA DOTYCZĄCE PRZEDMIARU I OBMIARU ROBÓT</w:t>
      </w:r>
      <w:bookmarkEnd w:id="103"/>
      <w:bookmarkEnd w:id="104"/>
    </w:p>
    <w:p w:rsidR="00061F28" w:rsidRPr="00964FD3" w:rsidRDefault="00061F28" w:rsidP="00964FD3">
      <w:pPr>
        <w:pStyle w:val="SPP2-POZIOM2"/>
      </w:pPr>
      <w:bookmarkStart w:id="105" w:name="_Toc215132545"/>
      <w:bookmarkStart w:id="106" w:name="_Toc223354400"/>
      <w:r w:rsidRPr="00964FD3">
        <w:t>7.1. Ogólne zasady dotyczące przedmiaru i obmiaru robót</w:t>
      </w:r>
      <w:bookmarkEnd w:id="105"/>
      <w:bookmarkEnd w:id="106"/>
    </w:p>
    <w:p w:rsidR="00061F28" w:rsidRPr="00061F28" w:rsidRDefault="00061F28" w:rsidP="00061F28">
      <w:pPr>
        <w:pStyle w:val="SPTR-trepunktu"/>
        <w:spacing w:line="360" w:lineRule="auto"/>
        <w:rPr>
          <w:szCs w:val="22"/>
        </w:rPr>
      </w:pPr>
      <w:r w:rsidRPr="00061F28">
        <w:rPr>
          <w:szCs w:val="22"/>
        </w:rPr>
        <w:t xml:space="preserve">Obmiar robót będzie określać faktyczny zakres wykonywanych robót zgodnie </w:t>
      </w:r>
      <w:r>
        <w:rPr>
          <w:szCs w:val="22"/>
        </w:rPr>
        <w:br/>
      </w:r>
      <w:r w:rsidRPr="00061F28">
        <w:rPr>
          <w:szCs w:val="22"/>
        </w:rPr>
        <w:t xml:space="preserve">z dokumentacją projektową i specyfikacją techniczną, w jednostkach ustalonych </w:t>
      </w:r>
      <w:r>
        <w:rPr>
          <w:szCs w:val="22"/>
        </w:rPr>
        <w:br/>
      </w:r>
      <w:r w:rsidRPr="00061F28">
        <w:rPr>
          <w:szCs w:val="22"/>
        </w:rPr>
        <w:t>w specyfikacji technicznej.</w:t>
      </w:r>
    </w:p>
    <w:p w:rsidR="00061F28" w:rsidRPr="00061F28" w:rsidRDefault="00061F28" w:rsidP="00061F28">
      <w:pPr>
        <w:pStyle w:val="SPTR-trepunktu"/>
        <w:spacing w:line="360" w:lineRule="auto"/>
        <w:rPr>
          <w:szCs w:val="22"/>
        </w:rPr>
      </w:pPr>
      <w:r w:rsidRPr="00061F28">
        <w:rPr>
          <w:szCs w:val="22"/>
        </w:rPr>
        <w:t>Obmiaru robót dokonuje Wykonawca po pisemnym powiadomieniu Inspektora/ Kierownika o zakresie obmierzanych robót i terminie obmiaru, co najmniej na 3 dni przed tym terminem.</w:t>
      </w:r>
    </w:p>
    <w:p w:rsidR="00061F28" w:rsidRPr="00061F28" w:rsidRDefault="00061F28" w:rsidP="00061F28">
      <w:pPr>
        <w:pStyle w:val="SPTR-trepunktu"/>
        <w:spacing w:line="360" w:lineRule="auto"/>
        <w:rPr>
          <w:szCs w:val="22"/>
        </w:rPr>
      </w:pPr>
      <w:r w:rsidRPr="00061F28">
        <w:rPr>
          <w:szCs w:val="22"/>
        </w:rPr>
        <w:t>Wyniki obmiaru będą wpisane do książki obmiarów.</w:t>
      </w:r>
    </w:p>
    <w:p w:rsidR="00061F28" w:rsidRPr="00964FD3" w:rsidRDefault="00061F28" w:rsidP="00964FD3">
      <w:pPr>
        <w:pStyle w:val="SPP2-POZIOM2"/>
      </w:pPr>
      <w:bookmarkStart w:id="107" w:name="_Toc215132546"/>
      <w:bookmarkStart w:id="108" w:name="_Toc223354401"/>
      <w:r w:rsidRPr="00964FD3">
        <w:t>7.2. Zasady określania ilości robót i materiałów</w:t>
      </w:r>
      <w:bookmarkEnd w:id="107"/>
      <w:bookmarkEnd w:id="108"/>
    </w:p>
    <w:p w:rsidR="00061F28" w:rsidRPr="00061F28" w:rsidRDefault="00061F28" w:rsidP="00061F28">
      <w:pPr>
        <w:pStyle w:val="SPTIR-wypunktowanie-"/>
        <w:spacing w:line="360" w:lineRule="auto"/>
        <w:rPr>
          <w:rFonts w:cs="Arial"/>
          <w:sz w:val="22"/>
          <w:szCs w:val="22"/>
        </w:rPr>
      </w:pPr>
      <w:r w:rsidRPr="00061F28">
        <w:rPr>
          <w:rFonts w:cs="Arial"/>
          <w:sz w:val="22"/>
          <w:szCs w:val="22"/>
        </w:rPr>
        <w:t>obliczanie ilości elementów lub robót należy prowadzić w określonej kolejności, podanej na początku przedmiaru (np. przy obliczaniu kubatury murów zewnętrznych należy rozpocząć stale od dolnego lewego narożnika budynku, prowadząc obliczenia w kierunku ruchu wskazówek zegara),</w:t>
      </w:r>
    </w:p>
    <w:p w:rsidR="00061F28" w:rsidRPr="00061F28" w:rsidRDefault="00061F28" w:rsidP="00061F28">
      <w:pPr>
        <w:pStyle w:val="SPTIR-wypunktowanie-"/>
        <w:spacing w:line="360" w:lineRule="auto"/>
        <w:rPr>
          <w:rFonts w:cs="Arial"/>
          <w:sz w:val="22"/>
          <w:szCs w:val="22"/>
        </w:rPr>
      </w:pPr>
      <w:r w:rsidRPr="00061F28">
        <w:rPr>
          <w:rFonts w:cs="Arial"/>
          <w:sz w:val="22"/>
          <w:szCs w:val="22"/>
        </w:rPr>
        <w:t>przy układaniu formuły obliczeniowych należy stosować stałą kolejność wpisywania wymiarów: szerokość, długość, wysokość, ilość,</w:t>
      </w:r>
    </w:p>
    <w:p w:rsidR="00061F28" w:rsidRPr="00061F28" w:rsidRDefault="00061F28" w:rsidP="00061F28">
      <w:pPr>
        <w:pStyle w:val="SPTIR-wypunktowanie-"/>
        <w:spacing w:line="360" w:lineRule="auto"/>
        <w:rPr>
          <w:rFonts w:cs="Arial"/>
          <w:sz w:val="22"/>
          <w:szCs w:val="22"/>
        </w:rPr>
      </w:pPr>
      <w:r w:rsidRPr="00061F28">
        <w:rPr>
          <w:rFonts w:cs="Arial"/>
          <w:sz w:val="22"/>
          <w:szCs w:val="22"/>
        </w:rPr>
        <w:t>długości i odległości pomiędzy wyszczególnionymi punktami skrajnymi będą obmierzone poziomo wzdłuż linii osiowej.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objętości będą wyliczone w m</w:t>
      </w:r>
      <w:r w:rsidRPr="00061F28">
        <w:rPr>
          <w:rFonts w:cs="Arial"/>
          <w:position w:val="6"/>
          <w:sz w:val="22"/>
          <w:szCs w:val="22"/>
        </w:rPr>
        <w:t>3</w:t>
      </w:r>
      <w:r w:rsidRPr="00061F28">
        <w:rPr>
          <w:rFonts w:cs="Arial"/>
          <w:sz w:val="22"/>
          <w:szCs w:val="22"/>
        </w:rPr>
        <w:t xml:space="preserve"> (metr sześcienny) jako długość pomnożona przez średni przekrój,</w:t>
      </w:r>
    </w:p>
    <w:p w:rsidR="00061F28" w:rsidRPr="00061F28" w:rsidRDefault="00061F28" w:rsidP="00061F28">
      <w:pPr>
        <w:pStyle w:val="SPTIR-wypunktowanie-"/>
        <w:spacing w:line="360" w:lineRule="auto"/>
        <w:rPr>
          <w:rFonts w:cs="Arial"/>
          <w:sz w:val="22"/>
          <w:szCs w:val="22"/>
        </w:rPr>
      </w:pPr>
      <w:r w:rsidRPr="00061F28">
        <w:rPr>
          <w:rFonts w:cs="Arial"/>
          <w:sz w:val="22"/>
          <w:szCs w:val="22"/>
        </w:rPr>
        <w:t>ilości obmierzone wagowo, będą ważone w t (tonach) lub kg (kilogramach) zgodnie z wymaganiami specyfikacji technicznej,</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powierzchnie będą wyliczone w m</w:t>
      </w:r>
      <w:r w:rsidRPr="00061F28">
        <w:rPr>
          <w:rFonts w:cs="Arial"/>
          <w:position w:val="6"/>
          <w:sz w:val="22"/>
          <w:szCs w:val="22"/>
        </w:rPr>
        <w:t>2</w:t>
      </w:r>
      <w:r w:rsidRPr="00061F28">
        <w:rPr>
          <w:rFonts w:cs="Arial"/>
          <w:sz w:val="22"/>
          <w:szCs w:val="22"/>
        </w:rPr>
        <w:t xml:space="preserve"> (metr kwadratowy) jako długość pomnożona przez średnią szerokość.</w:t>
      </w:r>
    </w:p>
    <w:p w:rsidR="00061F28" w:rsidRPr="00061F28" w:rsidRDefault="00061F28" w:rsidP="00061F28">
      <w:pPr>
        <w:pStyle w:val="SPTR-trepunktu"/>
        <w:spacing w:line="360" w:lineRule="auto"/>
        <w:rPr>
          <w:szCs w:val="22"/>
        </w:rPr>
      </w:pPr>
      <w:r w:rsidRPr="00061F28">
        <w:rPr>
          <w:szCs w:val="22"/>
        </w:rPr>
        <w:t>Zasady podane powyżej stosuje się o ile w Specyfikacjach Technicznych właściwych dla danych robót nie wymagają tego inaczej,</w:t>
      </w:r>
    </w:p>
    <w:p w:rsidR="00061F28" w:rsidRPr="00964FD3" w:rsidRDefault="00061F28" w:rsidP="00964FD3">
      <w:pPr>
        <w:pStyle w:val="SPP2-POZIOM2"/>
      </w:pPr>
      <w:bookmarkStart w:id="109" w:name="_Toc215132547"/>
      <w:bookmarkStart w:id="110" w:name="_Toc223354402"/>
      <w:r w:rsidRPr="00964FD3">
        <w:lastRenderedPageBreak/>
        <w:t>7.3. Dokładność obliczeń</w:t>
      </w:r>
      <w:bookmarkEnd w:id="109"/>
      <w:bookmarkEnd w:id="110"/>
    </w:p>
    <w:p w:rsidR="00061F28" w:rsidRPr="00061F28" w:rsidRDefault="00061F28" w:rsidP="00061F28">
      <w:pPr>
        <w:pStyle w:val="SPTR-trepunktu"/>
        <w:spacing w:line="360" w:lineRule="auto"/>
        <w:rPr>
          <w:szCs w:val="22"/>
        </w:rPr>
      </w:pPr>
      <w:r w:rsidRPr="00061F28">
        <w:rPr>
          <w:szCs w:val="22"/>
        </w:rPr>
        <w:t xml:space="preserve">Dokładność obliczeń jest to dokładność końcowa obliczonej ilości robót wykazanej </w:t>
      </w:r>
      <w:r>
        <w:rPr>
          <w:szCs w:val="22"/>
        </w:rPr>
        <w:br/>
      </w:r>
      <w:r w:rsidRPr="00061F28">
        <w:rPr>
          <w:szCs w:val="22"/>
        </w:rPr>
        <w:t>w pozycji przedmiarowej.</w:t>
      </w:r>
    </w:p>
    <w:p w:rsidR="00061F28" w:rsidRPr="00061F28" w:rsidRDefault="00061F28" w:rsidP="00061F28">
      <w:pPr>
        <w:pStyle w:val="SPTR-trepunktu"/>
        <w:spacing w:line="360" w:lineRule="auto"/>
        <w:rPr>
          <w:szCs w:val="22"/>
        </w:rPr>
      </w:pPr>
      <w:r w:rsidRPr="00061F28">
        <w:rPr>
          <w:szCs w:val="22"/>
        </w:rPr>
        <w:t xml:space="preserve">Obliczoną ilość robót zaokrągla się do </w:t>
      </w:r>
    </w:p>
    <w:p w:rsidR="00061F28" w:rsidRPr="00061F28" w:rsidRDefault="00061F28" w:rsidP="00061F28">
      <w:pPr>
        <w:pStyle w:val="SPTIR-wypunktowanie-"/>
        <w:spacing w:line="360" w:lineRule="auto"/>
        <w:rPr>
          <w:rFonts w:cs="Arial"/>
          <w:sz w:val="22"/>
          <w:szCs w:val="22"/>
        </w:rPr>
      </w:pPr>
      <w:r w:rsidRPr="00061F28">
        <w:rPr>
          <w:rFonts w:cs="Arial"/>
          <w:sz w:val="22"/>
          <w:szCs w:val="22"/>
        </w:rPr>
        <w:t>liczb całkowitych dla szt (sztuk), kpl(kompletów)</w:t>
      </w:r>
    </w:p>
    <w:p w:rsidR="00061F28" w:rsidRPr="00061F28" w:rsidRDefault="00061F28" w:rsidP="00061F28">
      <w:pPr>
        <w:pStyle w:val="SPTIR-wypunktowanie-"/>
        <w:spacing w:line="360" w:lineRule="auto"/>
        <w:rPr>
          <w:rFonts w:cs="Arial"/>
          <w:sz w:val="22"/>
          <w:szCs w:val="22"/>
        </w:rPr>
      </w:pPr>
      <w:r w:rsidRPr="00061F28">
        <w:rPr>
          <w:rFonts w:cs="Arial"/>
          <w:sz w:val="22"/>
          <w:szCs w:val="22"/>
        </w:rPr>
        <w:t>jednego miejsca po przecinku dla m(metra), m</w:t>
      </w:r>
      <w:r w:rsidRPr="00061F28">
        <w:rPr>
          <w:rFonts w:cs="Arial"/>
          <w:position w:val="6"/>
          <w:sz w:val="22"/>
          <w:szCs w:val="22"/>
        </w:rPr>
        <w:t>2</w:t>
      </w:r>
      <w:r w:rsidRPr="00061F28">
        <w:rPr>
          <w:rFonts w:cs="Arial"/>
          <w:sz w:val="22"/>
          <w:szCs w:val="22"/>
        </w:rPr>
        <w:t>(metra kwadratowego), m</w:t>
      </w:r>
      <w:r w:rsidRPr="00061F28">
        <w:rPr>
          <w:rFonts w:cs="Arial"/>
          <w:position w:val="6"/>
          <w:sz w:val="22"/>
          <w:szCs w:val="22"/>
        </w:rPr>
        <w:t>3</w:t>
      </w:r>
      <w:r w:rsidRPr="00061F28">
        <w:rPr>
          <w:rFonts w:cs="Arial"/>
          <w:sz w:val="22"/>
          <w:szCs w:val="22"/>
        </w:rPr>
        <w:t>(metra sześciennego)</w:t>
      </w:r>
    </w:p>
    <w:p w:rsidR="00061F28" w:rsidRPr="00061F28" w:rsidRDefault="00061F28" w:rsidP="00061F28">
      <w:pPr>
        <w:pStyle w:val="SPTIR-wypunktowanie-"/>
        <w:spacing w:line="360" w:lineRule="auto"/>
        <w:rPr>
          <w:rFonts w:cs="Arial"/>
          <w:sz w:val="22"/>
          <w:szCs w:val="22"/>
        </w:rPr>
      </w:pPr>
      <w:r w:rsidRPr="00061F28">
        <w:rPr>
          <w:rFonts w:cs="Arial"/>
          <w:sz w:val="22"/>
          <w:szCs w:val="22"/>
        </w:rPr>
        <w:t>trzech miejsc po przecinku dla t (tony), km (kilometra)</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czterech miejsc po przecinku dla ha (hektara) </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Cząstkowe obliczenia ilość robót należy dokonać z dokładnością wyższą o jedno miejsce po przecinku w odniesieniu do dokładności końcowej.</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Jakikolwiek błąd lub przeoczenie (opuszczenie) w ilościach podanych w przedmiarze robót, lub w innym dokumencie, lub projekcie, nie zwalnia Wykonawcy od obowiązku ukończenia wszystkich robót. Błędne dane zostaną poprawione wg. instrukcji Inspektora/Kierownika na piśmie.</w:t>
      </w:r>
    </w:p>
    <w:p w:rsidR="00061F28" w:rsidRPr="00061F28" w:rsidRDefault="00061F28" w:rsidP="00061F28">
      <w:pPr>
        <w:pStyle w:val="SPTR-trepunktu"/>
        <w:spacing w:line="360" w:lineRule="auto"/>
        <w:rPr>
          <w:szCs w:val="22"/>
        </w:rPr>
      </w:pPr>
      <w:r w:rsidRPr="00061F28">
        <w:rPr>
          <w:szCs w:val="22"/>
        </w:rPr>
        <w:t>Obmiar gotowych robót będzie przeprowadzony z częstością wymaganą do celu etapowych płatności na rzecz Wykonawcy lub w innym czasie określonym w umowie, lub oczekiwanym przez Wykonawcę i Inspektora/ Kierownika /Dyrektora.</w:t>
      </w:r>
    </w:p>
    <w:p w:rsidR="00061F28" w:rsidRPr="00964FD3" w:rsidRDefault="00061F28" w:rsidP="00964FD3">
      <w:pPr>
        <w:pStyle w:val="SPP2-POZIOM2"/>
      </w:pPr>
      <w:bookmarkStart w:id="111" w:name="_Toc215132548"/>
      <w:bookmarkStart w:id="112" w:name="_Toc223354403"/>
      <w:r w:rsidRPr="00964FD3">
        <w:t>7.4. Urządzenia i sprzęt pomiarowy</w:t>
      </w:r>
      <w:bookmarkEnd w:id="111"/>
      <w:bookmarkEnd w:id="112"/>
    </w:p>
    <w:p w:rsidR="00061F28" w:rsidRPr="00061F28" w:rsidRDefault="00061F28" w:rsidP="00061F28">
      <w:pPr>
        <w:pStyle w:val="SPTR-trepunktu"/>
        <w:spacing w:line="360" w:lineRule="auto"/>
        <w:rPr>
          <w:szCs w:val="22"/>
        </w:rPr>
      </w:pPr>
      <w:r w:rsidRPr="00061F28">
        <w:rPr>
          <w:szCs w:val="22"/>
        </w:rPr>
        <w:t>Wszystkie urządzenia i sprzęt pomiarowy, stosowany w czasie obmiaru robót będą zaakceptowane przez Inspektora /Kierownika.</w:t>
      </w:r>
    </w:p>
    <w:p w:rsidR="00061F28" w:rsidRPr="00061F28" w:rsidRDefault="00061F28" w:rsidP="00061F28">
      <w:pPr>
        <w:pStyle w:val="SPTR-trepunktu"/>
        <w:spacing w:line="360" w:lineRule="auto"/>
        <w:rPr>
          <w:szCs w:val="22"/>
        </w:rPr>
      </w:pPr>
      <w:r w:rsidRPr="00061F28">
        <w:rPr>
          <w:szCs w:val="22"/>
        </w:rPr>
        <w:t>Urządzenia i sprzęt pomiarowy zostaną dostarczone przez Wykonawcę. Jeżeli urządzenia te lub sprzęt wymagają badań atestujących, to Wykonawca będzie musiał posiadać ważne świadectwa legalizacji.</w:t>
      </w:r>
    </w:p>
    <w:p w:rsidR="00061F28" w:rsidRPr="00964FD3" w:rsidRDefault="00061F28" w:rsidP="00964FD3">
      <w:pPr>
        <w:pStyle w:val="SPP2-POZIOM2"/>
      </w:pPr>
      <w:bookmarkStart w:id="113" w:name="_Toc215132549"/>
      <w:bookmarkStart w:id="114" w:name="_Toc223354404"/>
      <w:r w:rsidRPr="00964FD3">
        <w:t>7.5. Czas przeprowadzenia obmiaru</w:t>
      </w:r>
      <w:bookmarkEnd w:id="113"/>
      <w:bookmarkEnd w:id="114"/>
    </w:p>
    <w:p w:rsidR="00061F28" w:rsidRPr="00061F28" w:rsidRDefault="00061F28" w:rsidP="00061F28">
      <w:pPr>
        <w:pStyle w:val="SPTR-trepunktu"/>
        <w:spacing w:line="360" w:lineRule="auto"/>
        <w:rPr>
          <w:szCs w:val="22"/>
        </w:rPr>
      </w:pPr>
      <w:r w:rsidRPr="00061F28">
        <w:rPr>
          <w:szCs w:val="22"/>
        </w:rPr>
        <w:t>Obmiary będą przeprowadzone przed częściowym lub ostatecznym odbiorem odcinków robót, a także w przypadku występowania dłuższej przerwy w robotach.</w:t>
      </w:r>
    </w:p>
    <w:p w:rsidR="00061F28" w:rsidRPr="00061F28" w:rsidRDefault="00061F28" w:rsidP="00061F28">
      <w:pPr>
        <w:pStyle w:val="SPTR-trepunktu"/>
        <w:spacing w:line="360" w:lineRule="auto"/>
        <w:rPr>
          <w:szCs w:val="22"/>
        </w:rPr>
      </w:pPr>
      <w:r w:rsidRPr="00061F28">
        <w:rPr>
          <w:szCs w:val="22"/>
        </w:rPr>
        <w:t>Obmiar robót zanikających przeprowadza się w czasie ich wykonywania.</w:t>
      </w:r>
    </w:p>
    <w:p w:rsidR="00061F28" w:rsidRPr="00061F28" w:rsidRDefault="00061F28" w:rsidP="00061F28">
      <w:pPr>
        <w:pStyle w:val="SPTR-trepunktu"/>
        <w:spacing w:line="360" w:lineRule="auto"/>
        <w:rPr>
          <w:szCs w:val="22"/>
        </w:rPr>
      </w:pPr>
      <w:r w:rsidRPr="00061F28">
        <w:rPr>
          <w:szCs w:val="22"/>
        </w:rPr>
        <w:t>Obmiar robót podlegających zakryciu przeprowadza się przed ich zakryciem.</w:t>
      </w:r>
    </w:p>
    <w:p w:rsidR="00061F28" w:rsidRPr="00061F28" w:rsidRDefault="00061F28" w:rsidP="00061F28">
      <w:pPr>
        <w:pStyle w:val="SPTR-trepunktu"/>
        <w:spacing w:line="360" w:lineRule="auto"/>
        <w:rPr>
          <w:szCs w:val="22"/>
        </w:rPr>
      </w:pPr>
      <w:r w:rsidRPr="00061F28">
        <w:rPr>
          <w:szCs w:val="22"/>
        </w:rPr>
        <w:t xml:space="preserve">Roboty pomiarowe do obmiaru oraz nieodzowne obliczenia będą wykonane </w:t>
      </w:r>
      <w:r w:rsidR="00CF25FD">
        <w:rPr>
          <w:szCs w:val="22"/>
        </w:rPr>
        <w:br/>
      </w:r>
      <w:r w:rsidRPr="00061F28">
        <w:rPr>
          <w:szCs w:val="22"/>
        </w:rPr>
        <w:t>w sposób zrozumiały i jednoznaczny.</w:t>
      </w:r>
    </w:p>
    <w:p w:rsidR="00061F28" w:rsidRPr="00061F28" w:rsidRDefault="00061F28" w:rsidP="00061F28">
      <w:pPr>
        <w:pStyle w:val="SPTR-trepunktu"/>
        <w:spacing w:line="360" w:lineRule="auto"/>
        <w:rPr>
          <w:szCs w:val="22"/>
        </w:rPr>
      </w:pPr>
      <w:r w:rsidRPr="00061F28">
        <w:rPr>
          <w:szCs w:val="22"/>
        </w:rPr>
        <w:lastRenderedPageBreak/>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Inspektorem/Kierownikiem.</w:t>
      </w:r>
    </w:p>
    <w:p w:rsidR="00061F28" w:rsidRPr="00786E88" w:rsidRDefault="00061F28" w:rsidP="00786E88">
      <w:pPr>
        <w:pStyle w:val="SPP1-poziom1"/>
      </w:pPr>
      <w:bookmarkStart w:id="115" w:name="_Toc215132550"/>
      <w:bookmarkStart w:id="116" w:name="_Toc223354405"/>
      <w:r w:rsidRPr="00786E88">
        <w:t>8. OPIS SPOSOBU ODBIORU ROBÓT BUDOWLANYCH</w:t>
      </w:r>
      <w:bookmarkEnd w:id="115"/>
      <w:bookmarkEnd w:id="116"/>
    </w:p>
    <w:p w:rsidR="00061F28" w:rsidRPr="00964FD3" w:rsidRDefault="00061F28" w:rsidP="00964FD3">
      <w:pPr>
        <w:pStyle w:val="SPP2-POZIOM2"/>
      </w:pPr>
      <w:bookmarkStart w:id="117" w:name="_Toc215132551"/>
      <w:bookmarkStart w:id="118" w:name="_Toc223354406"/>
      <w:r w:rsidRPr="00964FD3">
        <w:t>8.1. Rodzaje odbiorów robót</w:t>
      </w:r>
      <w:bookmarkEnd w:id="117"/>
      <w:bookmarkEnd w:id="118"/>
    </w:p>
    <w:p w:rsidR="00061F28" w:rsidRPr="00061F28" w:rsidRDefault="00061F28" w:rsidP="00061F28">
      <w:pPr>
        <w:pStyle w:val="SPTR-trepunktu"/>
        <w:spacing w:line="360" w:lineRule="auto"/>
        <w:rPr>
          <w:szCs w:val="22"/>
        </w:rPr>
      </w:pPr>
      <w:r w:rsidRPr="00061F28">
        <w:rPr>
          <w:szCs w:val="22"/>
        </w:rPr>
        <w:t>W zależności od ustaleń zawartych w odpowiednich Specyfikacjach Technicznych, roboty podlegają następującym etapom odbioru: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odbiór miejsca wzorcowego</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robót zanikających i ulegających zakryciu,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częściowemu,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ostatecznemu,</w:t>
      </w:r>
    </w:p>
    <w:p w:rsidR="00061F28" w:rsidRPr="00061F28" w:rsidRDefault="00061F28" w:rsidP="00061F28">
      <w:pPr>
        <w:pStyle w:val="SPTIR-wypunktowanie-"/>
        <w:spacing w:line="360" w:lineRule="auto"/>
        <w:rPr>
          <w:rFonts w:cs="Arial"/>
          <w:sz w:val="22"/>
          <w:szCs w:val="22"/>
        </w:rPr>
      </w:pPr>
      <w:r w:rsidRPr="00061F28">
        <w:rPr>
          <w:rFonts w:cs="Arial"/>
          <w:sz w:val="22"/>
          <w:szCs w:val="22"/>
        </w:rPr>
        <w:t>odbiorowi pogwarancyjnemu</w:t>
      </w:r>
    </w:p>
    <w:p w:rsidR="00061F28" w:rsidRPr="00964FD3" w:rsidRDefault="00061F28" w:rsidP="00964FD3">
      <w:pPr>
        <w:pStyle w:val="SPP2-POZIOM2"/>
      </w:pPr>
      <w:bookmarkStart w:id="119" w:name="_Toc215132552"/>
      <w:bookmarkStart w:id="120" w:name="_Toc223354407"/>
      <w:r w:rsidRPr="00964FD3">
        <w:t>8.2. Odbiór robót zanikających i ulegających zakryciu</w:t>
      </w:r>
      <w:bookmarkEnd w:id="119"/>
      <w:bookmarkEnd w:id="120"/>
    </w:p>
    <w:p w:rsidR="00061F28" w:rsidRPr="00061F28" w:rsidRDefault="00061F28" w:rsidP="00061F28">
      <w:pPr>
        <w:pStyle w:val="SPTR-trepunktu"/>
        <w:spacing w:line="360" w:lineRule="auto"/>
        <w:rPr>
          <w:szCs w:val="22"/>
        </w:rPr>
      </w:pPr>
      <w:r w:rsidRPr="00061F28">
        <w:rPr>
          <w:szCs w:val="22"/>
        </w:rPr>
        <w:t xml:space="preserve">Odbiór robót zanikających i ulegających zakryciu polega na finalnej ocenie ilości </w:t>
      </w:r>
      <w:r w:rsidR="00CF25FD">
        <w:rPr>
          <w:szCs w:val="22"/>
        </w:rPr>
        <w:br/>
      </w:r>
      <w:r w:rsidRPr="00061F28">
        <w:rPr>
          <w:szCs w:val="22"/>
        </w:rPr>
        <w:t>i jakości wykonywanych robót, które w dalszym procesie realizacji ulegną zakryciu.</w:t>
      </w:r>
    </w:p>
    <w:p w:rsidR="00061F28" w:rsidRPr="00061F28" w:rsidRDefault="00061F28" w:rsidP="00061F28">
      <w:pPr>
        <w:pStyle w:val="SPTR-trepunktu"/>
        <w:spacing w:line="360" w:lineRule="auto"/>
        <w:rPr>
          <w:szCs w:val="22"/>
        </w:rPr>
      </w:pPr>
      <w:r w:rsidRPr="00061F28">
        <w:rPr>
          <w:szCs w:val="22"/>
        </w:rPr>
        <w:t>Odbiór robót zanikających i ulegających zakryciu będzie dokonany w czasie umożliwiającym wykonanie ewentualnych korekt i poprawek bez hamowania ogólnego postępu robót.</w:t>
      </w:r>
    </w:p>
    <w:p w:rsidR="00061F28" w:rsidRPr="00061F28" w:rsidRDefault="00061F28" w:rsidP="00061F28">
      <w:pPr>
        <w:pStyle w:val="SPTR-trepunktu"/>
        <w:spacing w:line="360" w:lineRule="auto"/>
        <w:rPr>
          <w:szCs w:val="22"/>
        </w:rPr>
      </w:pPr>
      <w:r w:rsidRPr="00061F28">
        <w:rPr>
          <w:szCs w:val="22"/>
        </w:rPr>
        <w:t>Odbioru robót dokonuje Inspektor /Kierownik.</w:t>
      </w:r>
    </w:p>
    <w:p w:rsidR="00061F28" w:rsidRPr="00061F28" w:rsidRDefault="00061F28" w:rsidP="00061F28">
      <w:pPr>
        <w:pStyle w:val="SPTR-trepunktu"/>
        <w:spacing w:line="360" w:lineRule="auto"/>
        <w:rPr>
          <w:szCs w:val="22"/>
        </w:rPr>
      </w:pPr>
      <w:r w:rsidRPr="00061F28">
        <w:rPr>
          <w:szCs w:val="22"/>
        </w:rPr>
        <w:t xml:space="preserve">Gotowość danej części robót do odbioru zgłasza Wykonawca wpisem do dziennika budowy i jednoczesnym powiadomieniem Inspektora /Kierownika. Odbiór będzie przeprowadzony niezwłocznie, nie później jednak niż w ciągu </w:t>
      </w:r>
      <w:r w:rsidRPr="00061F28">
        <w:rPr>
          <w:b/>
          <w:szCs w:val="22"/>
        </w:rPr>
        <w:t>3 dni</w:t>
      </w:r>
      <w:r w:rsidRPr="00061F28">
        <w:rPr>
          <w:szCs w:val="22"/>
        </w:rPr>
        <w:t xml:space="preserve"> od daty zgłoszenia wpisem do dziennika budowy i powiadomienia o tym fakcie Inspektora /Kierownika.</w:t>
      </w:r>
    </w:p>
    <w:p w:rsidR="00061F28" w:rsidRPr="00061F28" w:rsidRDefault="00061F28" w:rsidP="00061F28">
      <w:pPr>
        <w:pStyle w:val="SPTR-trepunktu"/>
        <w:spacing w:line="360" w:lineRule="auto"/>
        <w:rPr>
          <w:szCs w:val="22"/>
        </w:rPr>
      </w:pPr>
      <w:r w:rsidRPr="00061F28">
        <w:rPr>
          <w:szCs w:val="22"/>
        </w:rPr>
        <w:t>Jakość i ilość robót ulegających zakryciu ocenia Inspektor /Kierownik na podstawie dokumentów zawierających komplet wyników badań laboratoryjnych i na podstawie przeprowadzonych pomiarów, w konfrontacji z dokumentacją projektową, specyfikacją techniczną i uprzednimi ustaleniami.</w:t>
      </w:r>
    </w:p>
    <w:p w:rsidR="00061F28" w:rsidRPr="00964FD3" w:rsidRDefault="00061F28" w:rsidP="00964FD3">
      <w:pPr>
        <w:pStyle w:val="SPP2-POZIOM2"/>
      </w:pPr>
      <w:bookmarkStart w:id="121" w:name="_Toc215132553"/>
      <w:bookmarkStart w:id="122" w:name="_Toc223354408"/>
      <w:r w:rsidRPr="00964FD3">
        <w:t>8.3. Odbiór częściowy</w:t>
      </w:r>
      <w:bookmarkEnd w:id="121"/>
      <w:bookmarkEnd w:id="122"/>
    </w:p>
    <w:p w:rsidR="00061F28" w:rsidRPr="00061F28" w:rsidRDefault="00061F28" w:rsidP="00061F28">
      <w:pPr>
        <w:pStyle w:val="SPTR-trepunktu"/>
        <w:spacing w:line="360" w:lineRule="auto"/>
        <w:rPr>
          <w:szCs w:val="22"/>
        </w:rPr>
      </w:pPr>
      <w:r w:rsidRPr="00061F28">
        <w:rPr>
          <w:szCs w:val="22"/>
        </w:rPr>
        <w:t>Odbiór częściowy polega na ocenie ilości i jakości wykonanych części robót. Odbioru częściowego robót dokonuje się wg zasad jak przy odbiorze ostatecznym robót. Odbioru robót dokonuje Inspektor/Kierownik.</w:t>
      </w:r>
    </w:p>
    <w:p w:rsidR="00061F28" w:rsidRPr="00964FD3" w:rsidRDefault="00061F28" w:rsidP="00964FD3">
      <w:pPr>
        <w:pStyle w:val="SPP2-POZIOM2"/>
      </w:pPr>
      <w:bookmarkStart w:id="123" w:name="_Toc215132554"/>
      <w:bookmarkStart w:id="124" w:name="_Toc223354409"/>
      <w:r w:rsidRPr="00964FD3">
        <w:lastRenderedPageBreak/>
        <w:t>8.4. Odbiór ostateczny robót</w:t>
      </w:r>
      <w:bookmarkEnd w:id="123"/>
      <w:bookmarkEnd w:id="124"/>
    </w:p>
    <w:p w:rsidR="00061F28" w:rsidRPr="00061F28" w:rsidRDefault="00061F28" w:rsidP="00EF4D06">
      <w:pPr>
        <w:pStyle w:val="SPP3-POZIOM3"/>
      </w:pPr>
      <w:bookmarkStart w:id="125" w:name="_Toc215132555"/>
      <w:bookmarkStart w:id="126" w:name="_Toc223354410"/>
      <w:r w:rsidRPr="00061F28">
        <w:t>8.4.1. Zasady odbioru ostatecznego robót</w:t>
      </w:r>
      <w:bookmarkEnd w:id="125"/>
      <w:bookmarkEnd w:id="126"/>
    </w:p>
    <w:p w:rsidR="00061F28" w:rsidRPr="00061F28" w:rsidRDefault="00061F28" w:rsidP="00061F28">
      <w:pPr>
        <w:pStyle w:val="SPTR-trepunktu"/>
        <w:spacing w:line="360" w:lineRule="auto"/>
        <w:rPr>
          <w:szCs w:val="22"/>
        </w:rPr>
      </w:pPr>
      <w:r w:rsidRPr="00061F28">
        <w:rPr>
          <w:szCs w:val="22"/>
        </w:rPr>
        <w:t xml:space="preserve">Odbiór ostateczny polega na końcowej ocenie rzeczywistego wykonania robót </w:t>
      </w:r>
      <w:r w:rsidR="00CF25FD">
        <w:rPr>
          <w:szCs w:val="22"/>
        </w:rPr>
        <w:br/>
      </w:r>
      <w:r w:rsidRPr="00061F28">
        <w:rPr>
          <w:szCs w:val="22"/>
        </w:rPr>
        <w:t>w odniesieniu do ich ilości, jakości i wartości.</w:t>
      </w:r>
    </w:p>
    <w:p w:rsidR="00061F28" w:rsidRPr="00061F28" w:rsidRDefault="00061F28" w:rsidP="00061F28">
      <w:pPr>
        <w:pStyle w:val="SPTR-trepunktu"/>
        <w:spacing w:line="360" w:lineRule="auto"/>
        <w:rPr>
          <w:szCs w:val="22"/>
        </w:rPr>
      </w:pPr>
      <w:r w:rsidRPr="00061F28">
        <w:rPr>
          <w:szCs w:val="22"/>
        </w:rPr>
        <w:t>Całkowite zakończenie robót oraz gotowość do odbioru ostatecznego będzie stwierdzona przez Wykonawcę wpisem do dziennika budowy z bezzwłocznym powiadomieniem na piśmie o tym fakcie Inspektora /Kierownika.</w:t>
      </w:r>
    </w:p>
    <w:p w:rsidR="00061F28" w:rsidRPr="00061F28" w:rsidRDefault="00061F28" w:rsidP="00061F28">
      <w:pPr>
        <w:pStyle w:val="SPTR-trepunktu"/>
        <w:spacing w:line="360" w:lineRule="auto"/>
        <w:rPr>
          <w:szCs w:val="22"/>
        </w:rPr>
      </w:pPr>
      <w:r w:rsidRPr="00061F28">
        <w:rPr>
          <w:szCs w:val="22"/>
        </w:rPr>
        <w:t>Odbiór ostateczny robót nastąpi w terminie ustalonym w dokumentach umowy, licząc od dnia potwierdzenia przez Inspektora /Kierownika zakończenia robót i przyjęcia dokumentów, o których mowa w punkcie 8.4.2.</w:t>
      </w:r>
    </w:p>
    <w:p w:rsidR="00061F28" w:rsidRPr="00061F28" w:rsidRDefault="00061F28" w:rsidP="00061F28">
      <w:pPr>
        <w:pStyle w:val="SPTR-trepunktu"/>
        <w:spacing w:line="360" w:lineRule="auto"/>
        <w:rPr>
          <w:szCs w:val="22"/>
        </w:rPr>
      </w:pPr>
      <w:r w:rsidRPr="00061F28">
        <w:rPr>
          <w:szCs w:val="22"/>
        </w:rPr>
        <w:t xml:space="preserve">Odbioru ostatecznego robót dokona komisja wyznaczona przez Zamawiającego </w:t>
      </w:r>
      <w:r w:rsidR="00CF25FD">
        <w:rPr>
          <w:szCs w:val="22"/>
        </w:rPr>
        <w:br/>
      </w:r>
      <w:r w:rsidRPr="00061F28">
        <w:rPr>
          <w:szCs w:val="22"/>
        </w:rPr>
        <w:t>w obecności Inspektora /Kierownika i Wykonawcy. Komisja odbierająca roboty dokona ich oceny jakościowej na podstawie przedłożonych dokumentów, wyników badań i pomiarów, ocenie wizualnej oraz zgodności wykonania robót z dokumentacją projektową i ST.</w:t>
      </w:r>
    </w:p>
    <w:p w:rsidR="00061F28" w:rsidRPr="00061F28" w:rsidRDefault="00061F28" w:rsidP="00061F28">
      <w:pPr>
        <w:pStyle w:val="SPTR-trepunktu"/>
        <w:spacing w:line="360" w:lineRule="auto"/>
        <w:rPr>
          <w:szCs w:val="22"/>
        </w:rPr>
      </w:pPr>
      <w:r w:rsidRPr="00061F28">
        <w:rPr>
          <w:szCs w:val="22"/>
        </w:rPr>
        <w:t>W toku odbioru ostatecznego robót komisja zapozna się z realizacją ustaleń przyjętych w trakcie odbiorów robót zanikających i ulegających zakryciu, zwłaszcza w zakresie wykonania robót uzupełniających i robót poprawkowych.</w:t>
      </w:r>
    </w:p>
    <w:p w:rsidR="00061F28" w:rsidRPr="00061F28" w:rsidRDefault="00061F28" w:rsidP="00061F28">
      <w:pPr>
        <w:pStyle w:val="SPTR-trepunktu"/>
        <w:spacing w:line="360" w:lineRule="auto"/>
        <w:rPr>
          <w:szCs w:val="22"/>
        </w:rPr>
      </w:pPr>
      <w:r w:rsidRPr="00061F28">
        <w:rPr>
          <w:szCs w:val="22"/>
        </w:rPr>
        <w:t>W przypadkach nie wykonania wyznaczonych robót poprawkowych lub robót uzupełniających, komisja przerwie swoje czynności i ustali nowy termin odbioru ostatecznego.</w:t>
      </w:r>
    </w:p>
    <w:p w:rsidR="00061F28" w:rsidRPr="00061F28" w:rsidRDefault="00061F28" w:rsidP="00061F28">
      <w:pPr>
        <w:pStyle w:val="SPTR-trepunktu"/>
        <w:spacing w:line="360" w:lineRule="auto"/>
        <w:rPr>
          <w:szCs w:val="22"/>
        </w:rPr>
      </w:pPr>
      <w:r w:rsidRPr="00061F28">
        <w:rPr>
          <w:szCs w:val="22"/>
        </w:rPr>
        <w:t xml:space="preserve">W przypadku stwierdzenia przez komisję, że jakość wykonywanych robót </w:t>
      </w:r>
      <w:r w:rsidR="00CF25FD">
        <w:rPr>
          <w:szCs w:val="22"/>
        </w:rPr>
        <w:br/>
      </w:r>
      <w:r w:rsidRPr="00061F28">
        <w:rPr>
          <w:szCs w:val="22"/>
        </w:rPr>
        <w:t>w poszczególnych asortymentach nieznacznie odbiega od wymaganej dokumentacją projektową i ST z uwzględnieniem tolerancji i nie ma większego wpływu na cechy eksploatacyjne obiektu, komisja dokona potrąceń, oceniając pomniejszoną wartość wykonywanych robót w stosunku do wymagań przyjętych w dokumentach umowy.</w:t>
      </w:r>
    </w:p>
    <w:p w:rsidR="00061F28" w:rsidRPr="00061F28" w:rsidRDefault="00061F28" w:rsidP="00EF4D06">
      <w:pPr>
        <w:pStyle w:val="SPP3-POZIOM3"/>
      </w:pPr>
      <w:bookmarkStart w:id="127" w:name="_Toc215132556"/>
      <w:bookmarkStart w:id="128" w:name="_Toc223354411"/>
      <w:r w:rsidRPr="00061F28">
        <w:t>8.4.2. Dokumenty do odbioru ostatecznego</w:t>
      </w:r>
      <w:bookmarkEnd w:id="127"/>
      <w:bookmarkEnd w:id="128"/>
    </w:p>
    <w:p w:rsidR="00061F28" w:rsidRPr="00061F28" w:rsidRDefault="00061F28" w:rsidP="00061F28">
      <w:pPr>
        <w:pStyle w:val="SPTR-trepunktu"/>
        <w:spacing w:line="360" w:lineRule="auto"/>
        <w:rPr>
          <w:szCs w:val="22"/>
        </w:rPr>
      </w:pPr>
      <w:r w:rsidRPr="00061F28">
        <w:rPr>
          <w:szCs w:val="22"/>
        </w:rPr>
        <w:t>Podstawowym dokumentem do dokonania odbioru ostatecznego robót jest protokół odbioru ostatecznego robót sporządzony wg wzoru ustalonego przez Zamawiającego.</w:t>
      </w:r>
    </w:p>
    <w:p w:rsidR="00061F28" w:rsidRPr="00061F28" w:rsidRDefault="00061F28" w:rsidP="00061F28">
      <w:pPr>
        <w:pStyle w:val="SPTR-trepunktu"/>
        <w:spacing w:line="360" w:lineRule="auto"/>
        <w:rPr>
          <w:szCs w:val="22"/>
        </w:rPr>
      </w:pPr>
      <w:r w:rsidRPr="00061F28">
        <w:rPr>
          <w:szCs w:val="22"/>
        </w:rPr>
        <w:t>Do odbioru ostatecznego Wykonawca jest zobowiązany przygotować następujące dokumenty:</w:t>
      </w:r>
    </w:p>
    <w:p w:rsidR="00061F28" w:rsidRPr="00061F28" w:rsidRDefault="00061F28" w:rsidP="00061F28">
      <w:pPr>
        <w:pStyle w:val="SPTIR-wypunktowanie-"/>
        <w:spacing w:line="360" w:lineRule="auto"/>
        <w:rPr>
          <w:rFonts w:cs="Arial"/>
          <w:sz w:val="22"/>
          <w:szCs w:val="22"/>
        </w:rPr>
      </w:pPr>
      <w:r w:rsidRPr="00061F28">
        <w:rPr>
          <w:rFonts w:cs="Arial"/>
          <w:sz w:val="22"/>
          <w:szCs w:val="22"/>
        </w:rPr>
        <w:t>dokumentację projektową podstawową z naniesionymi zmianami oraz dodatkową, jeśli została sporządzona w trakcie realizacji umowy</w:t>
      </w:r>
    </w:p>
    <w:p w:rsidR="00061F28" w:rsidRPr="00061F28" w:rsidRDefault="00061F28" w:rsidP="00061F28">
      <w:pPr>
        <w:pStyle w:val="SPTIR-wypunktowanie-"/>
        <w:spacing w:line="360" w:lineRule="auto"/>
        <w:rPr>
          <w:rFonts w:cs="Arial"/>
          <w:sz w:val="22"/>
          <w:szCs w:val="22"/>
        </w:rPr>
      </w:pPr>
      <w:r w:rsidRPr="00061F28">
        <w:rPr>
          <w:rFonts w:cs="Arial"/>
          <w:sz w:val="22"/>
          <w:szCs w:val="22"/>
        </w:rPr>
        <w:lastRenderedPageBreak/>
        <w:t>recepty i ustalenia technologiczne,</w:t>
      </w:r>
    </w:p>
    <w:p w:rsidR="00061F28" w:rsidRPr="00061F28" w:rsidRDefault="00061F28" w:rsidP="00061F28">
      <w:pPr>
        <w:pStyle w:val="SPTIR-wypunktowanie-"/>
        <w:spacing w:line="360" w:lineRule="auto"/>
        <w:rPr>
          <w:rFonts w:cs="Arial"/>
          <w:sz w:val="22"/>
          <w:szCs w:val="22"/>
        </w:rPr>
      </w:pPr>
      <w:r w:rsidRPr="00061F28">
        <w:rPr>
          <w:rFonts w:cs="Arial"/>
          <w:sz w:val="22"/>
          <w:szCs w:val="22"/>
        </w:rPr>
        <w:t>dzienniki budowy i książki obmiarów (oryginały),</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wyniki pomiarów kontrolnych oraz badań i oznaczeń laboratoryjnych, zgodne </w:t>
      </w:r>
      <w:r w:rsidR="00CF25FD">
        <w:rPr>
          <w:rFonts w:cs="Arial"/>
          <w:sz w:val="22"/>
          <w:szCs w:val="22"/>
        </w:rPr>
        <w:br/>
      </w:r>
      <w:r w:rsidRPr="00061F28">
        <w:rPr>
          <w:rFonts w:cs="Arial"/>
          <w:sz w:val="22"/>
          <w:szCs w:val="22"/>
        </w:rPr>
        <w:t>z specyfikacją techniczną,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deklaracje zgodności lub certyfikaty zgodności wbudowanych materiałów zgodnie z specyfikacją techniczną,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opinię technologiczną sporządzoną na podstawie wszystkich wyników badań </w:t>
      </w:r>
      <w:r w:rsidR="00CF25FD">
        <w:rPr>
          <w:rFonts w:cs="Arial"/>
          <w:sz w:val="22"/>
          <w:szCs w:val="22"/>
        </w:rPr>
        <w:br/>
      </w:r>
      <w:r w:rsidRPr="00061F28">
        <w:rPr>
          <w:rFonts w:cs="Arial"/>
          <w:sz w:val="22"/>
          <w:szCs w:val="22"/>
        </w:rPr>
        <w:t xml:space="preserve">i pomiarów załączonych do dokumentów odbioru, wykonanych zgodnie </w:t>
      </w:r>
      <w:r w:rsidR="00CF25FD">
        <w:rPr>
          <w:rFonts w:cs="Arial"/>
          <w:sz w:val="22"/>
          <w:szCs w:val="22"/>
        </w:rPr>
        <w:br/>
      </w:r>
      <w:r w:rsidRPr="00061F28">
        <w:rPr>
          <w:rFonts w:cs="Arial"/>
          <w:sz w:val="22"/>
          <w:szCs w:val="22"/>
        </w:rPr>
        <w:t>z specyfikacją techniczną, i dokumentacją projektową,</w:t>
      </w:r>
    </w:p>
    <w:p w:rsidR="00061F28" w:rsidRPr="00061F28" w:rsidRDefault="00061F28" w:rsidP="00061F28">
      <w:pPr>
        <w:pStyle w:val="SPTIR-wypunktowanie-"/>
        <w:spacing w:line="360" w:lineRule="auto"/>
        <w:rPr>
          <w:rFonts w:cs="Arial"/>
          <w:sz w:val="22"/>
          <w:szCs w:val="22"/>
        </w:rPr>
      </w:pPr>
      <w:r w:rsidRPr="00061F28">
        <w:rPr>
          <w:rFonts w:cs="Arial"/>
          <w:sz w:val="22"/>
          <w:szCs w:val="22"/>
        </w:rPr>
        <w:t>rysunki (dokumentacje) na wykonanie robót towarzyszących (np. na przełożenie linii telefonicznej, energetycznej, gazowej, oświetlenia itp.) oraz protokoły odbioru i przekazania tych robót właścicielom urządzeń,</w:t>
      </w:r>
    </w:p>
    <w:p w:rsidR="00061F28" w:rsidRPr="00061F28" w:rsidRDefault="00061F28" w:rsidP="00061F28">
      <w:pPr>
        <w:pStyle w:val="SPTIR-wypunktowanie-"/>
        <w:spacing w:line="360" w:lineRule="auto"/>
        <w:rPr>
          <w:rFonts w:cs="Arial"/>
          <w:sz w:val="22"/>
          <w:szCs w:val="22"/>
        </w:rPr>
      </w:pPr>
      <w:r w:rsidRPr="00061F28">
        <w:rPr>
          <w:rFonts w:cs="Arial"/>
          <w:sz w:val="22"/>
          <w:szCs w:val="22"/>
        </w:rPr>
        <w:t>geodezyjną inwentaryzację powykonawczą robót i sieci uzbrojenia terenu,</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kopię mapy zasadniczej powstałej w wyniku geodezyjnej inwentaryzacji powykonawczej.</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 xml:space="preserve">W przypadku, gdy wg. komisji, roboty pod względem przygotowania dokumentacyjnego nie będą gotowe do odbioru ostatecznego, komisja </w:t>
      </w:r>
      <w:r w:rsidR="00CF25FD">
        <w:rPr>
          <w:szCs w:val="22"/>
        </w:rPr>
        <w:br/>
      </w:r>
      <w:r w:rsidRPr="00061F28">
        <w:rPr>
          <w:szCs w:val="22"/>
        </w:rPr>
        <w:t>w porozumieniu z Wykonawcą wyznaczy ponowny termin odbioru ostatecznego robót.</w:t>
      </w:r>
    </w:p>
    <w:p w:rsidR="00061F28" w:rsidRPr="00061F28" w:rsidRDefault="00061F28" w:rsidP="00061F28">
      <w:pPr>
        <w:pStyle w:val="SPTR-trepunktu"/>
        <w:spacing w:line="360" w:lineRule="auto"/>
        <w:rPr>
          <w:szCs w:val="22"/>
        </w:rPr>
      </w:pPr>
      <w:r w:rsidRPr="00061F28">
        <w:rPr>
          <w:szCs w:val="22"/>
        </w:rPr>
        <w:t>Wszystkie zarządzone przez komisję roboty poprawkowe lub uzupełniające będą zestawione wg wzoru ustalonego przez Zamawiającego.</w:t>
      </w:r>
    </w:p>
    <w:p w:rsidR="00061F28" w:rsidRPr="00061F28" w:rsidRDefault="00061F28" w:rsidP="00061F28">
      <w:pPr>
        <w:pStyle w:val="SPTR-trepunktu"/>
        <w:spacing w:line="360" w:lineRule="auto"/>
        <w:rPr>
          <w:szCs w:val="22"/>
        </w:rPr>
      </w:pPr>
      <w:r w:rsidRPr="00061F28">
        <w:rPr>
          <w:szCs w:val="22"/>
        </w:rPr>
        <w:t>Termin wykonania robót poprawkowych i robót uzupełniających wyznaczy komisja.</w:t>
      </w:r>
    </w:p>
    <w:p w:rsidR="00061F28" w:rsidRPr="00964FD3" w:rsidRDefault="00061F28" w:rsidP="00964FD3">
      <w:pPr>
        <w:pStyle w:val="SPP2-POZIOM2"/>
      </w:pPr>
      <w:bookmarkStart w:id="129" w:name="_Toc215132557"/>
      <w:bookmarkStart w:id="130" w:name="_Toc223354412"/>
      <w:r w:rsidRPr="00964FD3">
        <w:t>8.5. Odbiór pogwarancyjny</w:t>
      </w:r>
      <w:bookmarkEnd w:id="129"/>
      <w:bookmarkEnd w:id="130"/>
    </w:p>
    <w:p w:rsidR="00061F28" w:rsidRPr="00061F28" w:rsidRDefault="00061F28" w:rsidP="00061F28">
      <w:pPr>
        <w:pStyle w:val="SPTR-trepunktu"/>
        <w:spacing w:line="360" w:lineRule="auto"/>
        <w:rPr>
          <w:szCs w:val="22"/>
        </w:rPr>
      </w:pPr>
      <w:r w:rsidRPr="00061F28">
        <w:rPr>
          <w:szCs w:val="22"/>
        </w:rPr>
        <w:t>Odbiór pogwarancyjny polega na ocenie wykonanych robót związanych z usunięciem wad stwierdzonych przy odbiorze ostatecznym i zaistniałych w okresie gwarancyjnym.</w:t>
      </w:r>
    </w:p>
    <w:p w:rsidR="00061F28" w:rsidRPr="00061F28" w:rsidRDefault="00061F28" w:rsidP="00061F28">
      <w:pPr>
        <w:pStyle w:val="SPTR-trepunktu"/>
        <w:spacing w:line="360" w:lineRule="auto"/>
        <w:rPr>
          <w:szCs w:val="22"/>
        </w:rPr>
      </w:pPr>
      <w:r w:rsidRPr="00061F28">
        <w:rPr>
          <w:szCs w:val="22"/>
        </w:rPr>
        <w:t>Odbiór pogwarancyjny polega na ocenie wykonanych robót budowlanych w okresie gwarancyjnym.</w:t>
      </w:r>
    </w:p>
    <w:p w:rsidR="00061F28" w:rsidRPr="00061F28" w:rsidRDefault="00061F28" w:rsidP="00061F28">
      <w:pPr>
        <w:pStyle w:val="SPTR-trepunktu"/>
        <w:spacing w:line="360" w:lineRule="auto"/>
        <w:rPr>
          <w:szCs w:val="22"/>
        </w:rPr>
      </w:pPr>
      <w:r w:rsidRPr="00061F28">
        <w:rPr>
          <w:szCs w:val="22"/>
        </w:rPr>
        <w:t>Odbiór pogwarancyjny będzie dokonany na podstawie oceny wizualnej obiektu z uwzględnieniem zasad opisanych w punkcie 8.4 „Odbiór ostateczny robót”.</w:t>
      </w:r>
    </w:p>
    <w:p w:rsidR="00061F28" w:rsidRPr="00786E88" w:rsidRDefault="00061F28" w:rsidP="00786E88">
      <w:pPr>
        <w:pStyle w:val="SPP1-poziom1"/>
      </w:pPr>
      <w:bookmarkStart w:id="131" w:name="_Toc215132558"/>
      <w:bookmarkStart w:id="132" w:name="_Toc223354413"/>
      <w:r w:rsidRPr="00786E88">
        <w:lastRenderedPageBreak/>
        <w:t>9. OPIS SPOSOBU ROZLICZENIA ROBÓT TYMCZASOWYCH I PRAC TOWARZYSZĄCYCH</w:t>
      </w:r>
      <w:bookmarkEnd w:id="131"/>
      <w:bookmarkEnd w:id="132"/>
    </w:p>
    <w:p w:rsidR="00061F28" w:rsidRPr="00964FD3" w:rsidRDefault="00061F28" w:rsidP="00964FD3">
      <w:pPr>
        <w:pStyle w:val="SPP2-POZIOM2"/>
      </w:pPr>
      <w:bookmarkStart w:id="133" w:name="_Toc215132559"/>
      <w:bookmarkStart w:id="134" w:name="_Toc223354414"/>
      <w:r w:rsidRPr="00964FD3">
        <w:t>9.1. Sposób</w:t>
      </w:r>
      <w:r w:rsidR="00964FD3" w:rsidRPr="00964FD3">
        <w:t xml:space="preserve"> rozliczenia robót podstawowych</w:t>
      </w:r>
      <w:bookmarkEnd w:id="133"/>
      <w:bookmarkEnd w:id="134"/>
    </w:p>
    <w:p w:rsidR="00061F28" w:rsidRPr="00061F28" w:rsidRDefault="00061F28" w:rsidP="00061F28">
      <w:pPr>
        <w:pStyle w:val="SPTR-trepunktu"/>
        <w:spacing w:line="360" w:lineRule="auto"/>
        <w:rPr>
          <w:szCs w:val="22"/>
        </w:rPr>
      </w:pPr>
      <w:r w:rsidRPr="00061F28">
        <w:rPr>
          <w:szCs w:val="22"/>
        </w:rPr>
        <w:t xml:space="preserve">Podstawą płatności jest zryczałtowana cena jednostkowa skalkulowana przez Wykonawcę za jednostkę obmiarową ustaloną dla pozycji ofertowej zgodnie </w:t>
      </w:r>
      <w:r w:rsidR="00CF25FD">
        <w:rPr>
          <w:szCs w:val="22"/>
        </w:rPr>
        <w:br/>
      </w:r>
      <w:r w:rsidRPr="00061F28">
        <w:rPr>
          <w:szCs w:val="22"/>
        </w:rPr>
        <w:t>z wytycznymi zawartymi w odpowiedniej specyfikacji oraz sposobem obliczenia ceny oferty określonym w SWZ.</w:t>
      </w:r>
    </w:p>
    <w:p w:rsidR="00061F28" w:rsidRPr="00061F28" w:rsidRDefault="00061F28" w:rsidP="00061F28">
      <w:pPr>
        <w:pStyle w:val="SPTR-trepunktu"/>
        <w:spacing w:line="360" w:lineRule="auto"/>
        <w:rPr>
          <w:szCs w:val="22"/>
        </w:rPr>
      </w:pPr>
      <w:r w:rsidRPr="00061F28">
        <w:rPr>
          <w:szCs w:val="22"/>
        </w:rPr>
        <w:t>Dla pozycji wycenionych ryczałtowo podstawą płatności jest wartość (kwota) podana przez Wykonawcę w danej pozycji oferty.</w:t>
      </w:r>
    </w:p>
    <w:p w:rsidR="00061F28" w:rsidRPr="00061F28" w:rsidRDefault="00061F28" w:rsidP="00061F28">
      <w:pPr>
        <w:pStyle w:val="SPTR-trepunktu"/>
        <w:spacing w:line="360" w:lineRule="auto"/>
        <w:rPr>
          <w:szCs w:val="22"/>
        </w:rPr>
      </w:pPr>
      <w:r w:rsidRPr="00061F28">
        <w:rPr>
          <w:szCs w:val="22"/>
        </w:rPr>
        <w:t>Cena jednostkowa lub kwota ryczałtowa pozycji ofertowej będzie uwzględniać wszystkie czynności, wymagania i badania składające się na jej wykonanie, określone dla tej pozycji w Specyfikacjach Technicznych i w Dokumentacji projektowej oraz SWZ.</w:t>
      </w:r>
    </w:p>
    <w:p w:rsidR="00061F28" w:rsidRPr="00061F28" w:rsidRDefault="00061F28" w:rsidP="00061F28">
      <w:pPr>
        <w:pStyle w:val="SPTR-trepunktu"/>
        <w:spacing w:line="360" w:lineRule="auto"/>
        <w:rPr>
          <w:szCs w:val="22"/>
        </w:rPr>
      </w:pPr>
      <w:r w:rsidRPr="00061F28">
        <w:rPr>
          <w:szCs w:val="22"/>
        </w:rPr>
        <w:t>Ceny jednostkowe lub kwoty ryczałtowe robót będą obejmować:</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koszt robocizny wraz z narzutami, ubezpieczeniem i podatkami,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 xml:space="preserve">wartość zużytych materiałów wraz z kosztami zakupu, magazynowania, ewentualnych ubytków oraz strat, a także transportu na terenie budowy </w:t>
      </w:r>
      <w:r w:rsidR="00CF25FD">
        <w:rPr>
          <w:rFonts w:cs="Arial"/>
          <w:sz w:val="22"/>
          <w:szCs w:val="22"/>
        </w:rPr>
        <w:br/>
      </w:r>
      <w:r w:rsidRPr="00061F28">
        <w:rPr>
          <w:rFonts w:cs="Arial"/>
          <w:sz w:val="22"/>
          <w:szCs w:val="22"/>
        </w:rPr>
        <w:t>i wbudowania,</w:t>
      </w:r>
    </w:p>
    <w:p w:rsidR="00061F28" w:rsidRPr="00061F28" w:rsidRDefault="00061F28" w:rsidP="00061F28">
      <w:pPr>
        <w:pStyle w:val="SPTIR-wypunktowanie-"/>
        <w:spacing w:line="360" w:lineRule="auto"/>
        <w:rPr>
          <w:rFonts w:cs="Arial"/>
          <w:sz w:val="22"/>
          <w:szCs w:val="22"/>
        </w:rPr>
      </w:pPr>
      <w:r w:rsidRPr="00061F28">
        <w:rPr>
          <w:rFonts w:cs="Arial"/>
          <w:sz w:val="22"/>
          <w:szCs w:val="22"/>
        </w:rPr>
        <w:t>wartość pracy sprzętu wraz z towarzyszącymi kosztami (w tym kosztami jednorazowymi),</w:t>
      </w:r>
    </w:p>
    <w:p w:rsidR="00061F28" w:rsidRPr="00061F28" w:rsidRDefault="00061F28" w:rsidP="00061F28">
      <w:pPr>
        <w:pStyle w:val="SPTIR-wypunktowanie-"/>
        <w:spacing w:line="360" w:lineRule="auto"/>
        <w:rPr>
          <w:rFonts w:cs="Arial"/>
          <w:sz w:val="22"/>
          <w:szCs w:val="22"/>
        </w:rPr>
      </w:pPr>
      <w:r w:rsidRPr="00061F28">
        <w:rPr>
          <w:rFonts w:cs="Arial"/>
          <w:sz w:val="22"/>
          <w:szCs w:val="22"/>
        </w:rPr>
        <w:t>koszty pośrednie (w tym koszty ogólne budowy oraz koszty zarządu) ,</w:t>
      </w:r>
    </w:p>
    <w:p w:rsidR="00061F28" w:rsidRPr="00061F28" w:rsidRDefault="00061F28" w:rsidP="00061F28">
      <w:pPr>
        <w:pStyle w:val="SPTIR-wypunktowanie-"/>
        <w:spacing w:line="360" w:lineRule="auto"/>
        <w:rPr>
          <w:rFonts w:cs="Arial"/>
          <w:sz w:val="22"/>
          <w:szCs w:val="22"/>
        </w:rPr>
      </w:pPr>
      <w:r w:rsidRPr="00061F28">
        <w:rPr>
          <w:rFonts w:cs="Arial"/>
          <w:sz w:val="22"/>
          <w:szCs w:val="22"/>
        </w:rPr>
        <w:t>zysk kalkulacyjny i ryzyko,</w:t>
      </w:r>
    </w:p>
    <w:p w:rsidR="00061F28" w:rsidRPr="00061F28" w:rsidRDefault="00061F28" w:rsidP="00061F28">
      <w:pPr>
        <w:pStyle w:val="SPTIR-wypunktowanie-"/>
        <w:spacing w:line="360" w:lineRule="auto"/>
        <w:rPr>
          <w:rFonts w:cs="Arial"/>
          <w:sz w:val="22"/>
          <w:szCs w:val="22"/>
        </w:rPr>
      </w:pPr>
      <w:r w:rsidRPr="00061F28">
        <w:rPr>
          <w:rFonts w:cs="Arial"/>
          <w:sz w:val="22"/>
          <w:szCs w:val="22"/>
        </w:rPr>
        <w:t>podatki obliczone zgodnie z obowiązującymi przepisami.</w:t>
      </w:r>
    </w:p>
    <w:p w:rsidR="00061F28" w:rsidRPr="00061F28" w:rsidRDefault="00061F28" w:rsidP="00061F28">
      <w:pPr>
        <w:pStyle w:val="SPTR-trepunktu"/>
        <w:spacing w:line="360" w:lineRule="auto"/>
        <w:rPr>
          <w:szCs w:val="22"/>
        </w:rPr>
      </w:pPr>
    </w:p>
    <w:p w:rsidR="00061F28" w:rsidRPr="00061F28" w:rsidRDefault="00061F28" w:rsidP="00061F28">
      <w:pPr>
        <w:pStyle w:val="SPTR-trepunktu"/>
        <w:spacing w:line="360" w:lineRule="auto"/>
        <w:rPr>
          <w:szCs w:val="22"/>
        </w:rPr>
      </w:pPr>
      <w:r w:rsidRPr="00061F28">
        <w:rPr>
          <w:szCs w:val="22"/>
        </w:rPr>
        <w:t>W cenie robót podstawowych należy ująć koszt dostosowania się do wymagań warunków Umowy oraz innych dokumentów do niej załączonych.</w:t>
      </w:r>
    </w:p>
    <w:p w:rsidR="00061F28" w:rsidRPr="00061F28" w:rsidRDefault="00061F28" w:rsidP="00061F28">
      <w:pPr>
        <w:pStyle w:val="SPTR-trepunktu"/>
        <w:spacing w:line="360" w:lineRule="auto"/>
        <w:rPr>
          <w:szCs w:val="22"/>
        </w:rPr>
      </w:pPr>
      <w:r w:rsidRPr="00061F28">
        <w:rPr>
          <w:szCs w:val="22"/>
        </w:rPr>
        <w:t>Do cen jednostkowych nie należy wliczać podatku VAT.</w:t>
      </w:r>
    </w:p>
    <w:p w:rsidR="00061F28" w:rsidRPr="00964FD3" w:rsidRDefault="00061F28" w:rsidP="00964FD3">
      <w:pPr>
        <w:pStyle w:val="SPP2-POZIOM2"/>
      </w:pPr>
      <w:bookmarkStart w:id="135" w:name="_Toc215132560"/>
      <w:bookmarkStart w:id="136" w:name="_Toc223354415"/>
      <w:r w:rsidRPr="00964FD3">
        <w:t>9.2. Sposób rozliczenia robót tymczasowych i prac towarzyszących</w:t>
      </w:r>
      <w:bookmarkEnd w:id="135"/>
      <w:bookmarkEnd w:id="136"/>
    </w:p>
    <w:p w:rsidR="00061F28" w:rsidRPr="00061F28" w:rsidRDefault="00061F28" w:rsidP="00061F28">
      <w:pPr>
        <w:pStyle w:val="SPTR-trepunktu"/>
        <w:spacing w:line="360" w:lineRule="auto"/>
        <w:rPr>
          <w:szCs w:val="22"/>
        </w:rPr>
      </w:pPr>
      <w:r w:rsidRPr="00061F28">
        <w:rPr>
          <w:szCs w:val="22"/>
        </w:rPr>
        <w:t xml:space="preserve">W cenie robót podstawowych należy uwzględnić koszt wykonania robót tymczasowych niezbędnych do wykonania robót podstawowych wymienionych w pkt. 1.3.1. </w:t>
      </w:r>
    </w:p>
    <w:p w:rsidR="00061F28" w:rsidRPr="00964FD3" w:rsidRDefault="00061F28" w:rsidP="00964FD3">
      <w:pPr>
        <w:pStyle w:val="SPP2-POZIOM2"/>
      </w:pPr>
      <w:bookmarkStart w:id="137" w:name="_Toc215132561"/>
      <w:bookmarkStart w:id="138" w:name="_Toc223354416"/>
      <w:r w:rsidRPr="00964FD3">
        <w:lastRenderedPageBreak/>
        <w:t>9.3. Sposób rozliczenia prac towarzyszących</w:t>
      </w:r>
      <w:bookmarkEnd w:id="137"/>
      <w:bookmarkEnd w:id="138"/>
    </w:p>
    <w:p w:rsidR="00061F28" w:rsidRPr="00061F28" w:rsidRDefault="00061F28" w:rsidP="00061F28">
      <w:pPr>
        <w:pStyle w:val="SPTR-trepunktu"/>
        <w:spacing w:line="360" w:lineRule="auto"/>
        <w:rPr>
          <w:szCs w:val="22"/>
        </w:rPr>
      </w:pPr>
      <w:r w:rsidRPr="00061F28">
        <w:rPr>
          <w:szCs w:val="22"/>
        </w:rPr>
        <w:t xml:space="preserve">W cenie robót podstawowych należy uwzględnić koszt wykonania prac towarzyszących niezbędnych do wykonania robót podstawowych wymienionych </w:t>
      </w:r>
      <w:r w:rsidR="00CF25FD">
        <w:rPr>
          <w:szCs w:val="22"/>
        </w:rPr>
        <w:br/>
      </w:r>
      <w:r w:rsidRPr="00061F28">
        <w:rPr>
          <w:szCs w:val="22"/>
        </w:rPr>
        <w:t>w pkt. 1.3.2.</w:t>
      </w:r>
    </w:p>
    <w:p w:rsidR="00061F28" w:rsidRPr="00786E88" w:rsidRDefault="00061F28" w:rsidP="00786E88">
      <w:pPr>
        <w:pStyle w:val="SPP1-poziom1"/>
      </w:pPr>
      <w:bookmarkStart w:id="139" w:name="_Toc215132562"/>
      <w:bookmarkStart w:id="140" w:name="_Toc223354417"/>
      <w:r w:rsidRPr="00786E88">
        <w:t>10. DOKUMENTY ODNIESIENIA</w:t>
      </w:r>
      <w:bookmarkEnd w:id="139"/>
      <w:bookmarkEnd w:id="140"/>
    </w:p>
    <w:p w:rsidR="00061F28" w:rsidRPr="00061F28" w:rsidRDefault="00964FD3" w:rsidP="00964FD3">
      <w:pPr>
        <w:pStyle w:val="SPP2-POZIOM2"/>
      </w:pPr>
      <w:bookmarkStart w:id="141" w:name="_Toc215132563"/>
      <w:bookmarkStart w:id="142" w:name="_Toc223354418"/>
      <w:r>
        <w:t>10.1</w:t>
      </w:r>
      <w:r w:rsidR="00061F28" w:rsidRPr="00061F28">
        <w:t>. Ustawy</w:t>
      </w:r>
      <w:bookmarkEnd w:id="141"/>
      <w:bookmarkEnd w:id="142"/>
    </w:p>
    <w:tbl>
      <w:tblPr>
        <w:tblW w:w="0" w:type="auto"/>
        <w:tblInd w:w="397" w:type="dxa"/>
        <w:tblLook w:val="0000" w:firstRow="0" w:lastRow="0" w:firstColumn="0" w:lastColumn="0" w:noHBand="0" w:noVBand="0"/>
      </w:tblPr>
      <w:tblGrid>
        <w:gridCol w:w="546"/>
        <w:gridCol w:w="8345"/>
      </w:tblGrid>
      <w:tr w:rsidR="00061F28" w:rsidRPr="00061F28" w:rsidTr="00061F28">
        <w:trPr>
          <w:trHeight w:val="284"/>
        </w:trPr>
        <w:tc>
          <w:tcPr>
            <w:tcW w:w="0" w:type="auto"/>
            <w:shd w:val="clear" w:color="auto" w:fill="auto"/>
          </w:tcPr>
          <w:p w:rsidR="00061F28" w:rsidRPr="00061F28" w:rsidRDefault="00061F28" w:rsidP="00061F28">
            <w:pPr>
              <w:pStyle w:val="SPTABNAG-NagwekTabeli"/>
              <w:spacing w:line="360" w:lineRule="auto"/>
              <w:rPr>
                <w:sz w:val="22"/>
                <w:szCs w:val="22"/>
              </w:rPr>
            </w:pPr>
            <w:r w:rsidRPr="00061F28">
              <w:rPr>
                <w:sz w:val="22"/>
                <w:szCs w:val="22"/>
              </w:rPr>
              <w:t>Lp.</w:t>
            </w:r>
          </w:p>
        </w:tc>
        <w:tc>
          <w:tcPr>
            <w:tcW w:w="0" w:type="auto"/>
            <w:shd w:val="clear" w:color="auto" w:fill="auto"/>
          </w:tcPr>
          <w:p w:rsidR="00061F28" w:rsidRPr="00061F28" w:rsidRDefault="00061F28" w:rsidP="00061F28">
            <w:pPr>
              <w:pStyle w:val="SPTABNAG-NagwekTabeli"/>
              <w:spacing w:line="360" w:lineRule="auto"/>
              <w:rPr>
                <w:sz w:val="22"/>
                <w:szCs w:val="22"/>
              </w:rPr>
            </w:pPr>
            <w:r w:rsidRPr="00061F28">
              <w:rPr>
                <w:sz w:val="22"/>
                <w:szCs w:val="22"/>
              </w:rPr>
              <w:t>Tytuł</w:t>
            </w:r>
          </w:p>
        </w:tc>
      </w:tr>
      <w:tr w:rsidR="00061F28" w:rsidRPr="00061F28" w:rsidTr="00061F28">
        <w:trPr>
          <w:trHeight w:val="28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7 lipca 1994r. - Prawo budowlane (tekst jedn.: Dz.U. 2024r., poz. 725, z późn. zm.)</w:t>
            </w:r>
          </w:p>
        </w:tc>
      </w:tr>
      <w:tr w:rsidR="00061F28" w:rsidRPr="00061F28" w:rsidTr="00061F28">
        <w:trPr>
          <w:trHeight w:val="28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20 czerwca 1997r.- Prawo o ruchu drogowym (tekst jedn.:  Dz. U. 2023r., poz. 1047, z późn. zm.)</w:t>
            </w:r>
          </w:p>
        </w:tc>
      </w:tr>
      <w:tr w:rsidR="00061F28" w:rsidRPr="00061F28" w:rsidTr="00061F28">
        <w:trPr>
          <w:trHeight w:val="43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16 kwietnia 2004r. o wyrobach budowlanych (tekst jedn.:  Dz.U. z 2021r. poz. 1213, z późn. zm. )</w:t>
            </w:r>
          </w:p>
        </w:tc>
      </w:tr>
      <w:tr w:rsidR="00061F28" w:rsidRPr="00061F28" w:rsidTr="00061F28">
        <w:trPr>
          <w:trHeight w:val="28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13 kwietnia 2016 r. o systemach oceny zgodności i nadzoru rynku (tekst jedn.:  Dz.U. z 2022r. poz. 1854, z późn. zm. )</w:t>
            </w:r>
          </w:p>
        </w:tc>
      </w:tr>
      <w:tr w:rsidR="00061F28" w:rsidRPr="00061F28" w:rsidTr="00061F28">
        <w:trPr>
          <w:trHeight w:val="33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o Ochronie przyrody z dnia 16 kwietnia 2004r. (tekst jedn.:  Dz.U. z 2023r., poz. 1336, z późn. zm.)</w:t>
            </w:r>
          </w:p>
        </w:tc>
      </w:tr>
      <w:tr w:rsidR="00061F28" w:rsidRPr="00061F28" w:rsidTr="00061F28">
        <w:trPr>
          <w:trHeight w:val="280"/>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 Prawo Ochrony Środowiska z dnia 27 kwietnia 2001r. (tekst jedn.:  Dz.U. 2024r., poz. 54, z późn. zm.)</w:t>
            </w:r>
          </w:p>
        </w:tc>
      </w:tr>
      <w:tr w:rsidR="00061F28" w:rsidRPr="00061F28" w:rsidTr="00061F28">
        <w:trPr>
          <w:trHeight w:val="32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18 lipca 2001 r. - Prawo wodne (tekst jedn.:  Dz.U. 2023r., poz. 1478, z późn. zm.)</w:t>
            </w:r>
          </w:p>
        </w:tc>
      </w:tr>
      <w:tr w:rsidR="00061F28" w:rsidRPr="00061F28" w:rsidTr="00061F28">
        <w:trPr>
          <w:trHeight w:val="43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12 września 2002 r., o normalizacji (tekst jedn.:  Dz.U. 2015r., poz. 1483, z późn. zm.)</w:t>
            </w:r>
          </w:p>
        </w:tc>
      </w:tr>
      <w:tr w:rsidR="00061F28" w:rsidRPr="00061F28" w:rsidTr="00061F28">
        <w:trPr>
          <w:trHeight w:val="425"/>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9.</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14 grudnia 2012 r. o odpadach (tekst jedn.:  Dz.U. 2023r., poz. 1587, z późn. zm.)</w:t>
            </w:r>
          </w:p>
        </w:tc>
      </w:tr>
      <w:tr w:rsidR="00061F28" w:rsidRPr="00061F28" w:rsidTr="00061F28">
        <w:trPr>
          <w:trHeight w:val="57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3 października 2008 r. o udostępnianiu informacji o środowisku </w:t>
            </w:r>
            <w:r w:rsidR="00CF25FD">
              <w:rPr>
                <w:rFonts w:cs="Arial"/>
                <w:sz w:val="22"/>
                <w:szCs w:val="22"/>
              </w:rPr>
              <w:br/>
            </w:r>
            <w:r w:rsidRPr="00061F28">
              <w:rPr>
                <w:rFonts w:cs="Arial"/>
                <w:sz w:val="22"/>
                <w:szCs w:val="22"/>
              </w:rPr>
              <w:t>i jego ochronie, udziale społeczeństwa w ochronie środowiska oraz o ocenach oddziaływania na środowisko (tekst jedn.:  Dz.U. 2023r., poz. 1094, z późn. zm.)</w:t>
            </w:r>
          </w:p>
        </w:tc>
      </w:tr>
      <w:tr w:rsidR="00061F28" w:rsidRPr="00061F28" w:rsidTr="00061F28">
        <w:trPr>
          <w:trHeight w:val="85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10 kwietnia 1997 r. - Prawo energetyczne (tekst jedn.:  Dz.U. 2024r., poz. 266, z późn. zm.)</w:t>
            </w:r>
          </w:p>
        </w:tc>
      </w:tr>
      <w:tr w:rsidR="00061F28" w:rsidRPr="00061F28" w:rsidTr="00061F28">
        <w:trPr>
          <w:trHeight w:val="268"/>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17 maja 1989 r. Prawo geodezyjne i kartograficzne (tekst jedn.:  Dz.U. 2023r., poz. 1752, z późn. zm.)</w:t>
            </w:r>
          </w:p>
        </w:tc>
      </w:tr>
      <w:tr w:rsidR="00061F28" w:rsidRPr="00061F28" w:rsidTr="00061F28">
        <w:trPr>
          <w:trHeight w:val="427"/>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9 czerwca 2011 r. — Prawo geologiczne i górnicze (tekst jedn.:  </w:t>
            </w:r>
            <w:r w:rsidRPr="00061F28">
              <w:rPr>
                <w:rFonts w:cs="Arial"/>
                <w:sz w:val="22"/>
                <w:szCs w:val="22"/>
              </w:rPr>
              <w:lastRenderedPageBreak/>
              <w:t>Dz.U. 2023r., poz. 633, z późn. zm.)</w:t>
            </w:r>
          </w:p>
        </w:tc>
      </w:tr>
      <w:tr w:rsidR="00061F28" w:rsidRPr="00061F28" w:rsidTr="00061F28">
        <w:trPr>
          <w:trHeight w:val="49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14.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4 lutego 1994 r., o prawie autorskim i prawach pokrewnych (tekst jedn.:  Dz.U. 2022r., poz. 2509, z późn. zm.)</w:t>
            </w:r>
          </w:p>
        </w:tc>
      </w:tr>
      <w:tr w:rsidR="00061F28" w:rsidRPr="00061F28" w:rsidTr="00061F28">
        <w:trPr>
          <w:trHeight w:val="54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21 marca 1985 r. o drogach publicznych (tekst jedn.:  Dz.U. 2024r., poz. 320, z późn. zm.)</w:t>
            </w:r>
          </w:p>
        </w:tc>
      </w:tr>
      <w:tr w:rsidR="00061F28" w:rsidRPr="00061F28" w:rsidTr="00061F28">
        <w:trPr>
          <w:trHeight w:val="42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29 sierpnia 2014 r. o charakterystyce energetycznej budynków (tekst jedn.:  Dz.U. 2024r., poz. 101, z późn.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Ustawa z dnia 11 sierpnia 2001 r. o szczególnych zasadach odbudowy, remontów </w:t>
            </w:r>
            <w:r w:rsidR="00CF25FD">
              <w:rPr>
                <w:rFonts w:cs="Arial"/>
                <w:sz w:val="22"/>
                <w:szCs w:val="22"/>
              </w:rPr>
              <w:br/>
            </w:r>
            <w:r w:rsidRPr="00061F28">
              <w:rPr>
                <w:rFonts w:cs="Arial"/>
                <w:sz w:val="22"/>
                <w:szCs w:val="22"/>
              </w:rPr>
              <w:t>i rozbiórek obiektów budowlanych zniszczonych lub uszkodzonych w wyniku działania żywiołu (tekst jedn.:  Dz.U. 2020r., poz. 764, z późn.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Prawo Zamówień Publicznych z dnia 11 września 2019r. (tekst jedn.:  Dz. U. 2023r., poz. 1605, z późn.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19. </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23 lipca 2003 r. o ochronie zabytków i opiece nad zabytkami (Dz. U. 2022 r., poz. 840)</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30 sierpnia 2002 r. o systemie oceny zgodności (tekst jedn.:  Dz.U. 2023r., poz. 215, z późn.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24 sierpnia 1991 r. o ochronie przeciwpożarowej (tekst jedn.:  Dz.U. 2024r., poz. 275, z późn. zm.)</w:t>
            </w:r>
          </w:p>
        </w:tc>
      </w:tr>
      <w:tr w:rsidR="00061F28" w:rsidRPr="00061F28" w:rsidTr="00061F28">
        <w:trPr>
          <w:trHeight w:val="6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Ustawa z dnia 21 grudnia 2000 r. o dozorze technicznym (tekst jedn.:  Dz.U. 2023r., poz. 1622, z późn. zm.)</w:t>
            </w:r>
          </w:p>
        </w:tc>
      </w:tr>
    </w:tbl>
    <w:p w:rsidR="00061F28" w:rsidRPr="00061F28" w:rsidRDefault="00964FD3" w:rsidP="00964FD3">
      <w:pPr>
        <w:pStyle w:val="SPP2-POZIOM2"/>
      </w:pPr>
      <w:bookmarkStart w:id="143" w:name="_Toc215132564"/>
      <w:bookmarkStart w:id="144" w:name="_Toc223354419"/>
      <w:r>
        <w:t>10.2</w:t>
      </w:r>
      <w:r w:rsidR="00061F28" w:rsidRPr="00061F28">
        <w:t>. Rozporządzenia</w:t>
      </w:r>
      <w:bookmarkEnd w:id="143"/>
      <w:bookmarkEnd w:id="144"/>
    </w:p>
    <w:tbl>
      <w:tblPr>
        <w:tblW w:w="0" w:type="auto"/>
        <w:tblInd w:w="397" w:type="dxa"/>
        <w:tblLook w:val="0000" w:firstRow="0" w:lastRow="0" w:firstColumn="0" w:lastColumn="0" w:noHBand="0" w:noVBand="0"/>
      </w:tblPr>
      <w:tblGrid>
        <w:gridCol w:w="546"/>
        <w:gridCol w:w="8345"/>
      </w:tblGrid>
      <w:tr w:rsidR="00061F28" w:rsidRPr="00061F28" w:rsidTr="00061F28">
        <w:trPr>
          <w:trHeight w:val="295"/>
        </w:trPr>
        <w:tc>
          <w:tcPr>
            <w:tcW w:w="0" w:type="auto"/>
            <w:shd w:val="clear" w:color="auto" w:fill="auto"/>
          </w:tcPr>
          <w:p w:rsidR="00061F28" w:rsidRPr="00061F28" w:rsidRDefault="00061F28" w:rsidP="00061F28">
            <w:pPr>
              <w:pStyle w:val="SPTABNAG-NagwekTabeli"/>
              <w:spacing w:line="360" w:lineRule="auto"/>
              <w:rPr>
                <w:color w:val="auto"/>
                <w:sz w:val="22"/>
                <w:szCs w:val="22"/>
              </w:rPr>
            </w:pPr>
            <w:r w:rsidRPr="00061F28">
              <w:rPr>
                <w:color w:val="auto"/>
                <w:sz w:val="22"/>
                <w:szCs w:val="22"/>
              </w:rPr>
              <w:t>Lp.</w:t>
            </w:r>
          </w:p>
        </w:tc>
        <w:tc>
          <w:tcPr>
            <w:tcW w:w="0" w:type="auto"/>
            <w:shd w:val="clear" w:color="auto" w:fill="auto"/>
          </w:tcPr>
          <w:p w:rsidR="00061F28" w:rsidRPr="00061F28" w:rsidRDefault="00061F28" w:rsidP="00061F28">
            <w:pPr>
              <w:pStyle w:val="SPTABNAG-NagwekTabeli"/>
              <w:spacing w:line="360" w:lineRule="auto"/>
              <w:rPr>
                <w:color w:val="auto"/>
                <w:sz w:val="22"/>
                <w:szCs w:val="22"/>
              </w:rPr>
            </w:pPr>
            <w:r w:rsidRPr="00061F28">
              <w:rPr>
                <w:color w:val="auto"/>
                <w:sz w:val="22"/>
                <w:szCs w:val="22"/>
              </w:rPr>
              <w:t>Tytuł</w:t>
            </w:r>
          </w:p>
        </w:tc>
      </w:tr>
      <w:tr w:rsidR="00061F28" w:rsidRPr="00061F28" w:rsidTr="00061F28">
        <w:trPr>
          <w:trHeight w:val="56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Gospodarki i Pracy z dnia 27 lipca 2004 r., w sprawie szkolenia w dziedzinie bezpieczeństwa i higieny pracy. (Dz.U. z 2004r., Nr 180, poz. 1860, z późn. zm.)</w:t>
            </w:r>
          </w:p>
        </w:tc>
      </w:tr>
      <w:tr w:rsidR="00061F28" w:rsidRPr="00061F28" w:rsidTr="00061F28">
        <w:trPr>
          <w:trHeight w:val="88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Gospodarki Morskiej i Żeglugi Śródlądowej z dnia 28 czerwca 2019 r. w sprawie substancji szczególnie szkodliwych dla środowiska wodnego, których wprowadzanie w ściekach przemysłowych do urządzeń kanalizacyjnych wymaga uzyskania pozwolenia wodnoprawnego (Dz.U. z 2019r., poz. 1220, z późn. zm.)</w:t>
            </w:r>
          </w:p>
        </w:tc>
      </w:tr>
      <w:tr w:rsidR="00061F28" w:rsidRPr="00061F28" w:rsidTr="00061F28">
        <w:trPr>
          <w:trHeight w:val="88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Rozwoju z dnia 18 sierpnia 2020 r. w sprawie standardów technicznych wykonywania geodezyjnych pomiarów sytuacyjnych </w:t>
            </w:r>
            <w:r w:rsidR="00CF25FD">
              <w:rPr>
                <w:rFonts w:cs="Arial"/>
                <w:sz w:val="22"/>
                <w:szCs w:val="22"/>
              </w:rPr>
              <w:br/>
            </w:r>
            <w:r w:rsidRPr="00061F28">
              <w:rPr>
                <w:rFonts w:cs="Arial"/>
                <w:sz w:val="22"/>
                <w:szCs w:val="22"/>
              </w:rPr>
              <w:t xml:space="preserve">i wysokościowych oraz opracowywania i przekazywania wyników tych pomiarów do państwowego zasobu geodezyjnego i kartograficznego. (Dz.U. z 2022r., poz. 1670, </w:t>
            </w:r>
            <w:r w:rsidRPr="00061F28">
              <w:rPr>
                <w:rFonts w:cs="Arial"/>
                <w:sz w:val="22"/>
                <w:szCs w:val="22"/>
              </w:rPr>
              <w:lastRenderedPageBreak/>
              <w:t>z późn. zm.)</w:t>
            </w:r>
          </w:p>
        </w:tc>
      </w:tr>
      <w:tr w:rsidR="00061F28" w:rsidRPr="00061F28" w:rsidTr="00061F28">
        <w:trPr>
          <w:trHeight w:val="73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Gospodarki z dnia 20 września 2001 r., w sprawie bezpieczeństwa i higieny pracy podczas eksploatacji maszyn i innych urządzeń technicznych do robót ziemnych, budowlanych i drogowych (tekst jedn.:  Dz.U. z 2018r., poz. 583, z późn. zm.)</w:t>
            </w:r>
          </w:p>
        </w:tc>
      </w:tr>
      <w:tr w:rsidR="00061F28" w:rsidRPr="00061F28" w:rsidTr="00061F28">
        <w:trPr>
          <w:trHeight w:val="465"/>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i Budownictwa z dnia 17 listopada 2016 r. </w:t>
            </w:r>
            <w:r w:rsidR="00CF25FD">
              <w:rPr>
                <w:rFonts w:cs="Arial"/>
                <w:sz w:val="22"/>
                <w:szCs w:val="22"/>
              </w:rPr>
              <w:br/>
            </w:r>
            <w:r w:rsidRPr="00061F28">
              <w:rPr>
                <w:rFonts w:cs="Arial"/>
                <w:sz w:val="22"/>
                <w:szCs w:val="22"/>
              </w:rPr>
              <w:t>w sprawie sposobu deklarowania właściwości użytkowych wyrobów budowlanych oraz sposobu znakowania ich znakiem budowlanym (tekst jedn.:  Dz.U. z 2023r., poz. 773, z późn. zm.)</w:t>
            </w:r>
          </w:p>
        </w:tc>
      </w:tr>
      <w:tr w:rsidR="00061F28" w:rsidRPr="00061F28" w:rsidTr="00061F28">
        <w:trPr>
          <w:trHeight w:val="64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12 kwietnia 2002 r. w sprawie warunków technicznych, jakim powinny odpowiadać budynki i ich usytuowanie (tekst jedn.:  Dz.U. z 2022r., poz. 1225, z późn. zm.)</w:t>
            </w:r>
          </w:p>
        </w:tc>
      </w:tr>
      <w:tr w:rsidR="00061F28" w:rsidRPr="00061F28" w:rsidTr="00061F28">
        <w:trPr>
          <w:trHeight w:val="558"/>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17 listopada 2016 w sprawie krajowych ocen technicznych (Dz. U. z 2016 r. poz. 1968).</w:t>
            </w:r>
          </w:p>
        </w:tc>
      </w:tr>
      <w:tr w:rsidR="00061F28" w:rsidRPr="00061F28" w:rsidTr="00061F28">
        <w:trPr>
          <w:trHeight w:val="28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i Technologii z dnia 20 grudnia 2021r. w sprawie szczegółowego zakresu i formy dokumentacji projektowej, specyfikacji technicznych wykonania i odbioru robót budowlanych oraz programu funkcjonalno-użytkowego (tekst jedn.:  Dz.U. z 2021r., poz. 2454)</w:t>
            </w:r>
          </w:p>
        </w:tc>
      </w:tr>
      <w:tr w:rsidR="00061F28" w:rsidRPr="00061F28" w:rsidTr="00061F28">
        <w:trPr>
          <w:trHeight w:val="281"/>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9.</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z dnia 11 września 2020r. w sprawie szczegółowego zakresu i formy projektu budowlanego (tekst jedn.:  Dz.U. z 2021r., poz. 2280)</w:t>
            </w:r>
          </w:p>
        </w:tc>
      </w:tr>
      <w:tr w:rsidR="00061F28" w:rsidRPr="00061F28" w:rsidTr="00061F28">
        <w:trPr>
          <w:trHeight w:val="557"/>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23 czerwca 2003r. w sprawie informacji dotyczącej bezpieczeństwa i ochrony zdrowia oraz planu bezpieczeństwa i ochrony zdrowia (Dz. U. z 2003r.,  Nr 120, poz. 1126)</w:t>
            </w:r>
          </w:p>
        </w:tc>
      </w:tr>
      <w:tr w:rsidR="00061F28" w:rsidRPr="00061F28" w:rsidTr="00061F28">
        <w:trPr>
          <w:trHeight w:val="56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i Technologii z dnia 22 grudnia 2022 r. w sprawie dziennika budowy oraz systemu Elektroniczny Dziennik Budowy (Dz. U. z 2023r., poz. 45, z późn. zm.)</w:t>
            </w:r>
          </w:p>
        </w:tc>
      </w:tr>
      <w:tr w:rsidR="00061F28" w:rsidRPr="00061F28" w:rsidTr="00061F28">
        <w:trPr>
          <w:trHeight w:val="845"/>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3 lipca 2003 r. w sprawie szczegółowych warunków technicznych dla znaków i sygnałów drogowych oraz urządzeń bezpieczeństwa ruchu drogowego i warunków ich umieszczania na drogach (tekst jedn.:  Dz.U. z 2021r., poz. 2066, z późn. zm.)</w:t>
            </w:r>
          </w:p>
        </w:tc>
      </w:tr>
      <w:tr w:rsidR="00061F28" w:rsidRPr="00061F28" w:rsidTr="00061F28">
        <w:trPr>
          <w:trHeight w:val="53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Infrastruktury z dnia 30 sierpnia 2004 r., w sprawie warunków i trybu postępowania w sprawach rozbiórek nieużytkowanych lub </w:t>
            </w:r>
            <w:r w:rsidRPr="00061F28">
              <w:rPr>
                <w:rFonts w:cs="Arial"/>
                <w:sz w:val="22"/>
                <w:szCs w:val="22"/>
              </w:rPr>
              <w:lastRenderedPageBreak/>
              <w:t>niewykończonych obiektów budowlanych (Dz. U. 2004r., Nr 198, poz. 2043)</w:t>
            </w:r>
          </w:p>
        </w:tc>
      </w:tr>
      <w:tr w:rsidR="00061F28" w:rsidRPr="00061F28" w:rsidTr="00061F28">
        <w:trPr>
          <w:trHeight w:val="5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14.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6 lutego 2003r. w sprawie bezpieczeństwa i higieny pracy podczas wykonywania robót budowlanych (Dz. U. z 2003r., Nr 120, poz. 1135)</w:t>
            </w:r>
          </w:p>
        </w:tc>
      </w:tr>
      <w:tr w:rsidR="00061F28" w:rsidRPr="00061F28" w:rsidTr="00061F28">
        <w:trPr>
          <w:trHeight w:val="50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3 lipca 2003r. w sprawie rozbiórek obiektów budowlanych wykonanych metodą wybuchową (Dz. U. z 2003r., Nr 47, poz. 401)</w:t>
            </w:r>
          </w:p>
        </w:tc>
      </w:tr>
      <w:tr w:rsidR="00061F28" w:rsidRPr="00061F28" w:rsidTr="00061F28">
        <w:trPr>
          <w:trHeight w:val="42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16.</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Pracy i Polityki Socjalnej z dnia 26 września 1997 r., w sprawie ogólnych przepisów bezpieczeństwa i higieny pracy (tekst jedn.:  Dz.U. z 2003r., Nr 169 , poz. 1650, z późn. zm.)</w:t>
            </w:r>
          </w:p>
        </w:tc>
      </w:tr>
      <w:tr w:rsidR="00061F28" w:rsidRPr="00061F28" w:rsidTr="00061F28">
        <w:trPr>
          <w:trHeight w:val="433"/>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17.</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24 czerwca 2022 r. w sprawie przepisów techniczno-budowlanych dotyczących dróg publicznych (Dz. U. z 2022r., poz. 1518, z późn. zm.)</w:t>
            </w:r>
          </w:p>
        </w:tc>
      </w:tr>
      <w:tr w:rsidR="00061F28" w:rsidRPr="00061F28" w:rsidTr="00061F28">
        <w:trPr>
          <w:trHeight w:val="56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18.</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Transportu, Budownictwa i Gospodarki Morskiej z dnia 27 kwietnia 2012 r. w sprawie ustalania geotechnicznych warunków posadawiania obiektów budowlanych (Dz. U. z 2012r., poz. 463, z późn. zm.)</w:t>
            </w:r>
          </w:p>
        </w:tc>
      </w:tr>
      <w:tr w:rsidR="00061F28" w:rsidRPr="00061F28" w:rsidTr="00061F28">
        <w:trPr>
          <w:trHeight w:val="572"/>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19.</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Rozporządzeniu Ministra Infrastruktury z dnia 31 grudnia 2002 r. w sprawie warunków technicznych pojazdów oraz zakresu ich niezbędnego wyposażenia (tekst jedn.:  Dz. U. z 2024r., poz. 502, z późn. zm.)</w:t>
            </w:r>
          </w:p>
        </w:tc>
      </w:tr>
      <w:tr w:rsidR="00061F28" w:rsidRPr="00061F28" w:rsidTr="00061F28">
        <w:trPr>
          <w:trHeight w:val="866"/>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20.</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z dnia 19 listopada 2001 r. w sprawie rodzajów obiektów budowlanych, przy których realizacji jest wymagane ustanowienie inspektora nadzoru inwestorskiego. (Dz. U. z 2001r, nr 138, poz. 1554)</w:t>
            </w:r>
          </w:p>
        </w:tc>
      </w:tr>
      <w:tr w:rsidR="00061F28" w:rsidRPr="00061F28" w:rsidTr="00061F28">
        <w:trPr>
          <w:trHeight w:val="849"/>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21.</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Kultury i Dziedzictwa Narodowego z dnia 2 sierpnia 2018 r. w sprawie prowadzenia prac konserwatorskich, prac restauratorskich i badań konserwatorskich przy zabytku wpisanym do rejestru zabytków albo na Listę Skarbów Dziedzictwa oraz robót budowlanych, badań architektonicznych i innych działań przy zabytku wpisanym do rejestru zabytków, a także badań archeologicznych i poszukiwań zabytków. (tekst jedn.:  Dz. U. z 2021r, poz. 81).</w:t>
            </w:r>
          </w:p>
        </w:tc>
      </w:tr>
      <w:tr w:rsidR="00061F28" w:rsidRPr="00061F28" w:rsidTr="00061F28">
        <w:trPr>
          <w:trHeight w:val="704"/>
        </w:trPr>
        <w:tc>
          <w:tcPr>
            <w:tcW w:w="0" w:type="auto"/>
            <w:shd w:val="clear" w:color="auto" w:fill="auto"/>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22.</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Rozwoju i Technologii z dnia 20 grudnia 2021 r. w sprawie szczegółowego zakresu i formy dokumentacji projektowej, specyfikacji technicznych wykonania i odbioru robót budowlanych oraz programu funkcjonalno-użytkowego (Dz. U. z 2021r., poz. 2454)</w:t>
            </w:r>
          </w:p>
        </w:tc>
      </w:tr>
      <w:tr w:rsidR="00061F28" w:rsidRPr="00061F28" w:rsidTr="00061F28">
        <w:trPr>
          <w:trHeight w:val="700"/>
        </w:trPr>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23.</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Rozporządzenie Ministra Rozwoju z dnia 11 września 2020 r. w sprawie </w:t>
            </w:r>
            <w:r w:rsidRPr="00061F28">
              <w:rPr>
                <w:rFonts w:cs="Arial"/>
                <w:sz w:val="22"/>
                <w:szCs w:val="22"/>
              </w:rPr>
              <w:lastRenderedPageBreak/>
              <w:t>szczegółowego zakresu i formy projektu budowlanego (tekst jedn.:  Dz. U. z 2022r., poz. 1679, z późn. zm.)</w:t>
            </w:r>
          </w:p>
        </w:tc>
      </w:tr>
      <w:tr w:rsidR="00061F28" w:rsidRPr="00061F28" w:rsidTr="00061F28">
        <w:trPr>
          <w:trHeight w:val="700"/>
        </w:trPr>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lastRenderedPageBreak/>
              <w:t>24.</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Infrastruktury i Budownictwa z dnia 17 listopada 2016 r. w sprawie krajowych ocen technicznych (Dz. U. z 2016r., poz. 1968, z późn. zm.)</w:t>
            </w:r>
          </w:p>
        </w:tc>
      </w:tr>
      <w:tr w:rsidR="00061F28" w:rsidRPr="00061F28" w:rsidTr="00061F28">
        <w:trPr>
          <w:trHeight w:val="700"/>
        </w:trPr>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25.</w:t>
            </w:r>
          </w:p>
        </w:tc>
        <w:tc>
          <w:tcPr>
            <w:tcW w:w="0" w:type="auto"/>
            <w:shd w:val="clear" w:color="auto" w:fill="auto"/>
            <w:vAlign w:val="center"/>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Rozporządzenie Ministra Klimatu z dnia 2 stycznia 2020 r. w sprawie katalogu odpadów (Dz. U. z 2020r., poz. 10, z późn. zm.)</w:t>
            </w:r>
          </w:p>
        </w:tc>
      </w:tr>
    </w:tbl>
    <w:p w:rsidR="00061F28" w:rsidRPr="00061F28" w:rsidRDefault="00964FD3" w:rsidP="00964FD3">
      <w:pPr>
        <w:pStyle w:val="SPP2-POZIOM2"/>
      </w:pPr>
      <w:bookmarkStart w:id="145" w:name="_Toc215132565"/>
      <w:bookmarkStart w:id="146" w:name="_Toc223354420"/>
      <w:r>
        <w:t>10</w:t>
      </w:r>
      <w:r w:rsidR="00061F28" w:rsidRPr="00061F28">
        <w:t>.3. Normy i wytyczne</w:t>
      </w:r>
      <w:bookmarkEnd w:id="145"/>
      <w:bookmarkEnd w:id="146"/>
    </w:p>
    <w:p w:rsidR="00061F28" w:rsidRPr="00061F28" w:rsidRDefault="00061F28" w:rsidP="00964FD3">
      <w:pPr>
        <w:pStyle w:val="SPTRPGPOD-trepunktupogrubionapodkrelenie"/>
        <w:spacing w:line="360" w:lineRule="auto"/>
        <w:rPr>
          <w:szCs w:val="22"/>
        </w:rPr>
      </w:pPr>
      <w:r w:rsidRPr="00061F28">
        <w:rPr>
          <w:szCs w:val="22"/>
        </w:rPr>
        <w:t>Gdziekolwiek w treści STWiORB zostały przywołane numery norm należy intepretować jako wskazaną normę lub jej równoważną, pomimo</w:t>
      </w:r>
      <w:r w:rsidR="00964FD3">
        <w:rPr>
          <w:szCs w:val="22"/>
        </w:rPr>
        <w:t xml:space="preserve"> braku dopisku „lub równoważna”</w:t>
      </w:r>
    </w:p>
    <w:tbl>
      <w:tblPr>
        <w:tblW w:w="0" w:type="auto"/>
        <w:tblInd w:w="397" w:type="dxa"/>
        <w:tblLook w:val="0000" w:firstRow="0" w:lastRow="0" w:firstColumn="0" w:lastColumn="0" w:noHBand="0" w:noVBand="0"/>
      </w:tblPr>
      <w:tblGrid>
        <w:gridCol w:w="454"/>
        <w:gridCol w:w="8221"/>
      </w:tblGrid>
      <w:tr w:rsidR="00061F28" w:rsidRPr="00061F28" w:rsidTr="00061F28">
        <w:tc>
          <w:tcPr>
            <w:tcW w:w="454"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1.</w:t>
            </w:r>
          </w:p>
        </w:tc>
        <w:tc>
          <w:tcPr>
            <w:tcW w:w="8221"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PN-ISO 6707-1 Budynki i budowle – Terminologia cz. 1: Terminy ogólne – </w:t>
            </w:r>
            <w:r w:rsidRPr="00061F28">
              <w:rPr>
                <w:rFonts w:cs="Arial"/>
                <w:b/>
                <w:bCs/>
                <w:sz w:val="22"/>
                <w:szCs w:val="22"/>
              </w:rPr>
              <w:t>lub równoważna</w:t>
            </w:r>
          </w:p>
        </w:tc>
      </w:tr>
      <w:tr w:rsidR="00061F28" w:rsidRPr="00061F28" w:rsidTr="00061F28">
        <w:tc>
          <w:tcPr>
            <w:tcW w:w="454"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2.</w:t>
            </w:r>
          </w:p>
        </w:tc>
        <w:tc>
          <w:tcPr>
            <w:tcW w:w="8221"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PN-ISO 6707-2 Budownictwo – Terminologia, Terminy stosowane w umowach – </w:t>
            </w:r>
            <w:r w:rsidRPr="00061F28">
              <w:rPr>
                <w:rFonts w:cs="Arial"/>
                <w:b/>
                <w:bCs/>
                <w:sz w:val="22"/>
                <w:szCs w:val="22"/>
              </w:rPr>
              <w:t>lub równoważna</w:t>
            </w:r>
            <w:r w:rsidRPr="00061F28">
              <w:rPr>
                <w:rFonts w:cs="Arial"/>
                <w:sz w:val="22"/>
                <w:szCs w:val="22"/>
              </w:rPr>
              <w:t>.</w:t>
            </w:r>
          </w:p>
        </w:tc>
      </w:tr>
      <w:tr w:rsidR="00061F28" w:rsidRPr="00061F28" w:rsidTr="00061F28">
        <w:tc>
          <w:tcPr>
            <w:tcW w:w="454"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3.</w:t>
            </w:r>
          </w:p>
        </w:tc>
        <w:tc>
          <w:tcPr>
            <w:tcW w:w="8221" w:type="dxa"/>
          </w:tcPr>
          <w:p w:rsidR="00061F28" w:rsidRPr="00061F28" w:rsidRDefault="00061F28" w:rsidP="00061F28">
            <w:pPr>
              <w:pStyle w:val="SPTABTR-trewtabeli"/>
              <w:spacing w:line="360" w:lineRule="auto"/>
              <w:jc w:val="both"/>
              <w:rPr>
                <w:rFonts w:cs="Arial"/>
                <w:sz w:val="22"/>
                <w:szCs w:val="22"/>
              </w:rPr>
            </w:pPr>
            <w:r w:rsidRPr="00061F28">
              <w:rPr>
                <w:rFonts w:cs="Arial"/>
                <w:sz w:val="22"/>
                <w:szCs w:val="22"/>
              </w:rPr>
              <w:t xml:space="preserve">PN-ISO 9836:2022-07 - Właściwości użytkowe w budownictwie -- Określanie i obliczanie wskaźników powierzchniowych i kubaturowych – </w:t>
            </w:r>
            <w:r w:rsidRPr="00061F28">
              <w:rPr>
                <w:rFonts w:cs="Arial"/>
                <w:b/>
                <w:bCs/>
                <w:sz w:val="22"/>
                <w:szCs w:val="22"/>
              </w:rPr>
              <w:t>lub równoważna</w:t>
            </w:r>
          </w:p>
        </w:tc>
      </w:tr>
    </w:tbl>
    <w:p w:rsidR="00061F28" w:rsidRPr="00061F28" w:rsidRDefault="00061F28" w:rsidP="00061F28">
      <w:pPr>
        <w:pStyle w:val="SPTR-trepunktu"/>
        <w:rPr>
          <w:szCs w:val="22"/>
        </w:rPr>
      </w:pPr>
    </w:p>
    <w:p w:rsidR="00061F28" w:rsidRDefault="00061F28" w:rsidP="00177661">
      <w:pPr>
        <w:pStyle w:val="NRST"/>
        <w:rPr>
          <w:rFonts w:cs="Arial"/>
        </w:rPr>
      </w:pPr>
    </w:p>
    <w:p w:rsidR="00061F28" w:rsidRDefault="00061F28" w:rsidP="00061F28">
      <w:pPr>
        <w:pStyle w:val="Nagwek1"/>
      </w:pPr>
    </w:p>
    <w:p w:rsidR="00061F28" w:rsidRDefault="00061F28" w:rsidP="00061F28">
      <w:pPr>
        <w:rPr>
          <w:lang w:eastAsia="ar-SA"/>
        </w:rPr>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B60039" w:rsidRPr="00CF25FD" w:rsidRDefault="00B60039" w:rsidP="00CF25FD">
      <w:pPr>
        <w:pStyle w:val="NRST"/>
      </w:pPr>
      <w:bookmarkStart w:id="147" w:name="_Toc223354421"/>
      <w:r w:rsidRPr="00CF25FD">
        <w:lastRenderedPageBreak/>
        <w:t>B.01.00.00 ROBOTY PRZYGOTOWAWCZE</w:t>
      </w:r>
      <w:bookmarkEnd w:id="147"/>
    </w:p>
    <w:p w:rsidR="00177661" w:rsidRPr="00177661" w:rsidRDefault="00177661" w:rsidP="00CF25FD">
      <w:r w:rsidRPr="00CF25FD">
        <w:rPr>
          <w:b/>
        </w:rPr>
        <w:t>GRUPA ROBÓT:</w:t>
      </w:r>
      <w:r w:rsidRPr="00177661">
        <w:t xml:space="preserve"> 45100000-8 PRZYGOTOWANIE TERENU POD BUDOWĘ</w:t>
      </w:r>
      <w:r w:rsidRPr="00177661">
        <w:br/>
      </w:r>
      <w:r w:rsidRPr="00CF25FD">
        <w:rPr>
          <w:b/>
        </w:rPr>
        <w:t>KLASA ROBÓT:</w:t>
      </w:r>
      <w:r w:rsidRPr="00177661">
        <w:t xml:space="preserve"> 45110000-1 ROBOTY W ZAKRESIENIE BURZENIA I ROZBIÓRKI</w:t>
      </w:r>
      <w:r w:rsidRPr="00177661">
        <w:br/>
      </w:r>
      <w:r w:rsidRPr="00CF25FD">
        <w:rPr>
          <w:b/>
        </w:rPr>
        <w:t>KATEGORIA ROBÓT:</w:t>
      </w:r>
      <w:r w:rsidRPr="00177661">
        <w:t xml:space="preserve"> 45111300-1 ROBOTY ROZBIÓRKOWE</w:t>
      </w:r>
    </w:p>
    <w:p w:rsidR="00B60039" w:rsidRPr="00177661" w:rsidRDefault="00B60039" w:rsidP="00786E88">
      <w:pPr>
        <w:pStyle w:val="SPP1-poziom1"/>
      </w:pPr>
      <w:bookmarkStart w:id="148" w:name="_Toc215132566"/>
      <w:bookmarkStart w:id="149" w:name="_Toc223354422"/>
      <w:r w:rsidRPr="00177661">
        <w:t>1. Wstęp</w:t>
      </w:r>
      <w:bookmarkEnd w:id="148"/>
      <w:bookmarkEnd w:id="149"/>
    </w:p>
    <w:p w:rsidR="00B60039" w:rsidRPr="00177661" w:rsidRDefault="00B60039" w:rsidP="00964FD3">
      <w:pPr>
        <w:pStyle w:val="SPP2-POZIOM2"/>
      </w:pPr>
      <w:bookmarkStart w:id="150" w:name="_Toc215132567"/>
      <w:bookmarkStart w:id="151" w:name="_Toc223354423"/>
      <w:r w:rsidRPr="00177661">
        <w:t>1.1. Przedmiot SST</w:t>
      </w:r>
      <w:bookmarkEnd w:id="150"/>
      <w:bookmarkEnd w:id="151"/>
    </w:p>
    <w:p w:rsidR="00B60039" w:rsidRPr="00177661" w:rsidRDefault="00B60039" w:rsidP="00177661">
      <w:pPr>
        <w:pStyle w:val="znormal"/>
        <w:widowControl/>
        <w:rPr>
          <w:rFonts w:ascii="Arial" w:hAnsi="Arial" w:cs="Arial"/>
        </w:rPr>
      </w:pPr>
      <w:r w:rsidRPr="00177661">
        <w:rPr>
          <w:rFonts w:ascii="Arial" w:hAnsi="Arial" w:cs="Arial"/>
        </w:rPr>
        <w:t>Przedmiotem niniejszej szczegółowej specyfikacji technicznej są wymagania dotyczące wykonania i odbioru robót rozbiórkowych dla zadania pn.:</w:t>
      </w:r>
    </w:p>
    <w:p w:rsidR="00B60039" w:rsidRPr="00177661" w:rsidRDefault="002755C5" w:rsidP="00177661">
      <w:pPr>
        <w:pStyle w:val="znormal"/>
        <w:widowControl/>
        <w:rPr>
          <w:rFonts w:ascii="Arial" w:hAnsi="Arial" w:cs="Arial"/>
        </w:rPr>
      </w:pPr>
      <w:r>
        <w:rPr>
          <w:rFonts w:ascii="Arial" w:hAnsi="Arial" w:cs="Arial"/>
        </w:rPr>
        <w:t>Zlikwidowanie barier dostępności dla osób ze szczególnymi potrzebami w placówkach ZOZ Ropczyce – przychodnia Zagorzyce.</w:t>
      </w:r>
    </w:p>
    <w:p w:rsidR="00B60039" w:rsidRPr="00177661" w:rsidRDefault="00B60039" w:rsidP="00964FD3">
      <w:pPr>
        <w:pStyle w:val="SPP2-POZIOM2"/>
      </w:pPr>
      <w:bookmarkStart w:id="152" w:name="_Toc215132568"/>
      <w:bookmarkStart w:id="153" w:name="_Toc223354424"/>
      <w:r w:rsidRPr="00177661">
        <w:t>1.2. Zakres stosowania SST</w:t>
      </w:r>
      <w:bookmarkEnd w:id="152"/>
      <w:bookmarkEnd w:id="153"/>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177661">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964FD3">
      <w:pPr>
        <w:pStyle w:val="SPP2-POZIOM2"/>
      </w:pPr>
      <w:bookmarkStart w:id="154" w:name="_Toc215132569"/>
      <w:bookmarkStart w:id="155" w:name="_Toc223354425"/>
      <w:r w:rsidRPr="00177661">
        <w:t>1.3. Zakres robót objętych SST</w:t>
      </w:r>
      <w:bookmarkEnd w:id="154"/>
      <w:bookmarkEnd w:id="155"/>
    </w:p>
    <w:p w:rsidR="00B60039" w:rsidRPr="00177661" w:rsidRDefault="00B60039" w:rsidP="00177661">
      <w:pPr>
        <w:ind w:left="397"/>
        <w:jc w:val="both"/>
        <w:rPr>
          <w:rFonts w:cs="Arial"/>
          <w:szCs w:val="19"/>
        </w:rPr>
      </w:pPr>
      <w:r w:rsidRPr="00177661">
        <w:rPr>
          <w:rFonts w:cs="Arial"/>
          <w:szCs w:val="19"/>
        </w:rPr>
        <w:t xml:space="preserve">Roboty, których dotyczy specyfikacja obejmują wszystkie czynności umożliwiające </w:t>
      </w:r>
      <w:r w:rsidR="00177661">
        <w:rPr>
          <w:rFonts w:cs="Arial"/>
          <w:szCs w:val="19"/>
        </w:rPr>
        <w:br/>
      </w:r>
      <w:r w:rsidRPr="00177661">
        <w:rPr>
          <w:rFonts w:cs="Arial"/>
          <w:szCs w:val="19"/>
        </w:rPr>
        <w:t>i mające na celu wykonanie rozbiórek występujących w obiekcie.</w:t>
      </w:r>
    </w:p>
    <w:p w:rsidR="00B60039" w:rsidRPr="00177661" w:rsidRDefault="00B60039" w:rsidP="00177661">
      <w:pPr>
        <w:ind w:left="397"/>
        <w:jc w:val="both"/>
        <w:rPr>
          <w:rFonts w:cs="Arial"/>
          <w:szCs w:val="19"/>
        </w:rPr>
      </w:pPr>
      <w:r w:rsidRPr="00177661">
        <w:rPr>
          <w:rFonts w:cs="Arial"/>
          <w:szCs w:val="19"/>
        </w:rPr>
        <w:t>W zakres tych robót wchodzą:</w:t>
      </w:r>
    </w:p>
    <w:p w:rsidR="00B60039" w:rsidRPr="00177661" w:rsidRDefault="00B60039" w:rsidP="00177661">
      <w:pPr>
        <w:ind w:left="397"/>
        <w:jc w:val="both"/>
        <w:rPr>
          <w:rFonts w:cs="Arial"/>
          <w:szCs w:val="19"/>
        </w:rPr>
      </w:pPr>
      <w:r w:rsidRPr="00177661">
        <w:rPr>
          <w:rFonts w:cs="Arial"/>
          <w:szCs w:val="19"/>
        </w:rPr>
        <w:t>B.01.01.00. – Rozbiórki</w:t>
      </w:r>
    </w:p>
    <w:p w:rsidR="00B60039" w:rsidRPr="00177661" w:rsidRDefault="00B60039" w:rsidP="00177661">
      <w:pPr>
        <w:ind w:left="397"/>
        <w:jc w:val="both"/>
        <w:outlineLvl w:val="0"/>
        <w:rPr>
          <w:rFonts w:cs="Arial"/>
          <w:szCs w:val="19"/>
        </w:rPr>
      </w:pPr>
      <w:bookmarkStart w:id="156" w:name="_Toc215132570"/>
      <w:r w:rsidRPr="00177661">
        <w:rPr>
          <w:rFonts w:cs="Arial"/>
          <w:szCs w:val="19"/>
        </w:rPr>
        <w:t>B.01.01.01. – Rozbiórki obiektów kubaturowych</w:t>
      </w:r>
      <w:bookmarkEnd w:id="156"/>
    </w:p>
    <w:p w:rsidR="00B60039" w:rsidRPr="00177661" w:rsidRDefault="00B60039" w:rsidP="00964FD3">
      <w:pPr>
        <w:pStyle w:val="SPP2-POZIOM2"/>
      </w:pPr>
      <w:bookmarkStart w:id="157" w:name="_Toc215132571"/>
      <w:bookmarkStart w:id="158" w:name="_Toc223354426"/>
      <w:r w:rsidRPr="00177661">
        <w:t>1.4. Określenia podstawowe</w:t>
      </w:r>
      <w:bookmarkEnd w:id="157"/>
      <w:bookmarkEnd w:id="158"/>
    </w:p>
    <w:p w:rsidR="00B60039" w:rsidRPr="00177661" w:rsidRDefault="00B60039" w:rsidP="00177661">
      <w:pPr>
        <w:ind w:left="397"/>
        <w:jc w:val="both"/>
        <w:rPr>
          <w:rFonts w:cs="Arial"/>
          <w:szCs w:val="19"/>
        </w:rPr>
      </w:pPr>
      <w:r w:rsidRPr="00177661">
        <w:rPr>
          <w:rFonts w:cs="Arial"/>
          <w:szCs w:val="19"/>
        </w:rPr>
        <w:t>Określenia podane w niniejszej SST są zgodne z obowiązującymi odpowiednimi normami i wytycznymi.</w:t>
      </w:r>
    </w:p>
    <w:p w:rsidR="00B60039" w:rsidRPr="00177661" w:rsidRDefault="00B60039" w:rsidP="00964FD3">
      <w:pPr>
        <w:pStyle w:val="SPP2-POZIOM2"/>
      </w:pPr>
      <w:bookmarkStart w:id="159" w:name="_Toc215132572"/>
      <w:bookmarkStart w:id="160" w:name="_Toc223354427"/>
      <w:r w:rsidRPr="00177661">
        <w:t>1.5. Ogólne wymagania dotyczące robót</w:t>
      </w:r>
      <w:bookmarkEnd w:id="159"/>
      <w:bookmarkEnd w:id="160"/>
    </w:p>
    <w:p w:rsidR="00B60039" w:rsidRPr="00177661" w:rsidRDefault="00B60039" w:rsidP="00177661">
      <w:pPr>
        <w:ind w:left="397"/>
        <w:jc w:val="both"/>
        <w:rPr>
          <w:rFonts w:cs="Arial"/>
          <w:szCs w:val="19"/>
        </w:rPr>
      </w:pPr>
      <w:r w:rsidRPr="00177661">
        <w:rPr>
          <w:rFonts w:cs="Arial"/>
          <w:szCs w:val="19"/>
        </w:rPr>
        <w:t xml:space="preserve">Wykonawca robót jest odpowiedzialny za jakość wykonania robót, ich zgodność </w:t>
      </w:r>
      <w:r w:rsidR="00177661">
        <w:rPr>
          <w:rFonts w:cs="Arial"/>
          <w:szCs w:val="19"/>
        </w:rPr>
        <w:br/>
      </w:r>
      <w:r w:rsidRPr="00177661">
        <w:rPr>
          <w:rFonts w:cs="Arial"/>
          <w:szCs w:val="19"/>
        </w:rPr>
        <w:t>z dokumentacją projektową, SST i poleceniami Inżyniera.</w:t>
      </w:r>
    </w:p>
    <w:p w:rsidR="00B60039" w:rsidRPr="00177661" w:rsidRDefault="00B60039" w:rsidP="00786E88">
      <w:pPr>
        <w:pStyle w:val="SPP1-poziom1"/>
      </w:pPr>
      <w:bookmarkStart w:id="161" w:name="_Toc215132573"/>
      <w:bookmarkStart w:id="162" w:name="_Toc223354428"/>
      <w:r w:rsidRPr="00177661">
        <w:t>2. Materiały</w:t>
      </w:r>
      <w:bookmarkEnd w:id="161"/>
      <w:bookmarkEnd w:id="162"/>
    </w:p>
    <w:p w:rsidR="00B60039" w:rsidRPr="00177661" w:rsidRDefault="00B60039" w:rsidP="00964FD3">
      <w:pPr>
        <w:pStyle w:val="SPP2-POZIOM2"/>
      </w:pPr>
      <w:bookmarkStart w:id="163" w:name="_Toc215132574"/>
      <w:bookmarkStart w:id="164" w:name="_Toc223354429"/>
      <w:r w:rsidRPr="00177661">
        <w:t>2.1. Dla robót wg B.01.01.00 materiały nie występują.</w:t>
      </w:r>
      <w:bookmarkEnd w:id="163"/>
      <w:bookmarkEnd w:id="164"/>
    </w:p>
    <w:p w:rsidR="00B60039" w:rsidRPr="00177661" w:rsidRDefault="00B60039" w:rsidP="00786E88">
      <w:pPr>
        <w:pStyle w:val="SPP1-poziom1"/>
      </w:pPr>
      <w:bookmarkStart w:id="165" w:name="_Toc215132575"/>
      <w:bookmarkStart w:id="166" w:name="_Toc223354430"/>
      <w:r w:rsidRPr="00177661">
        <w:t>3. Sprzęt</w:t>
      </w:r>
      <w:bookmarkEnd w:id="165"/>
      <w:bookmarkEnd w:id="166"/>
    </w:p>
    <w:p w:rsidR="00B60039" w:rsidRPr="00177661" w:rsidRDefault="00B60039" w:rsidP="00964FD3">
      <w:pPr>
        <w:pStyle w:val="SPP2-POZIOM2"/>
      </w:pPr>
      <w:bookmarkStart w:id="167" w:name="_Toc215132576"/>
      <w:bookmarkStart w:id="168" w:name="_Toc223354431"/>
      <w:r w:rsidRPr="00177661">
        <w:t>3.1. Do rozbiórek może być użyty dowolny sprzęt.</w:t>
      </w:r>
      <w:bookmarkEnd w:id="167"/>
      <w:bookmarkEnd w:id="168"/>
    </w:p>
    <w:p w:rsidR="00B60039" w:rsidRPr="00177661" w:rsidRDefault="00B60039" w:rsidP="00786E88">
      <w:pPr>
        <w:pStyle w:val="SPP1-poziom1"/>
      </w:pPr>
      <w:bookmarkStart w:id="169" w:name="_Toc215132577"/>
      <w:bookmarkStart w:id="170" w:name="_Toc223354432"/>
      <w:r w:rsidRPr="00177661">
        <w:t>4. Transport</w:t>
      </w:r>
      <w:bookmarkEnd w:id="169"/>
      <w:bookmarkEnd w:id="170"/>
    </w:p>
    <w:p w:rsidR="00B60039" w:rsidRPr="00177661" w:rsidRDefault="00B60039" w:rsidP="00177661">
      <w:pPr>
        <w:pStyle w:val="znormal"/>
        <w:widowControl/>
        <w:rPr>
          <w:rFonts w:ascii="Arial" w:hAnsi="Arial" w:cs="Arial"/>
          <w:color w:val="auto"/>
        </w:rPr>
      </w:pPr>
      <w:r w:rsidRPr="00177661">
        <w:rPr>
          <w:rFonts w:ascii="Arial" w:hAnsi="Arial" w:cs="Arial"/>
          <w:color w:val="auto"/>
        </w:rPr>
        <w:t>Transport materiałów z rozbiórki środkami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Przewożony ładunek zabezpieczyć przed spadaniem i przesuwaniem.</w:t>
      </w:r>
    </w:p>
    <w:p w:rsidR="00B60039" w:rsidRPr="00177661" w:rsidRDefault="00B60039" w:rsidP="00786E88">
      <w:pPr>
        <w:pStyle w:val="SPP1-poziom1"/>
      </w:pPr>
      <w:bookmarkStart w:id="171" w:name="_Toc215132578"/>
      <w:bookmarkStart w:id="172" w:name="_Toc223354433"/>
      <w:r w:rsidRPr="00177661">
        <w:lastRenderedPageBreak/>
        <w:t>5. Wykonanie robót</w:t>
      </w:r>
      <w:bookmarkEnd w:id="171"/>
      <w:bookmarkEnd w:id="172"/>
    </w:p>
    <w:p w:rsidR="00B60039" w:rsidRPr="00177661" w:rsidRDefault="00B60039" w:rsidP="00964FD3">
      <w:pPr>
        <w:pStyle w:val="SPP2-POZIOM2"/>
      </w:pPr>
      <w:bookmarkStart w:id="173" w:name="_Toc215132579"/>
      <w:bookmarkStart w:id="174" w:name="_Toc223354434"/>
      <w:r w:rsidRPr="00177661">
        <w:t>5.1. Roboty przygotowawcze</w:t>
      </w:r>
      <w:bookmarkEnd w:id="173"/>
      <w:bookmarkEnd w:id="174"/>
    </w:p>
    <w:p w:rsidR="00B60039" w:rsidRPr="00177661" w:rsidRDefault="00B60039" w:rsidP="00177661">
      <w:pPr>
        <w:ind w:left="397"/>
        <w:jc w:val="both"/>
        <w:rPr>
          <w:rFonts w:cs="Arial"/>
          <w:szCs w:val="19"/>
        </w:rPr>
      </w:pPr>
      <w:r w:rsidRPr="00177661">
        <w:rPr>
          <w:rFonts w:cs="Arial"/>
          <w:szCs w:val="19"/>
        </w:rPr>
        <w:t>Przed przystąpieniem do robót rozbiórkowych należy:</w:t>
      </w:r>
    </w:p>
    <w:p w:rsidR="00B60039" w:rsidRPr="00177661" w:rsidRDefault="00B60039" w:rsidP="00177661">
      <w:pPr>
        <w:pStyle w:val="KRESKA"/>
        <w:rPr>
          <w:rFonts w:ascii="Arial" w:hAnsi="Arial" w:cs="Arial"/>
        </w:rPr>
      </w:pPr>
      <w:r w:rsidRPr="00177661">
        <w:rPr>
          <w:rFonts w:ascii="Arial" w:hAnsi="Arial" w:cs="Arial"/>
        </w:rPr>
        <w:t>teren ogrodzić i oznakować zgodnie z wymogami BHP,</w:t>
      </w:r>
    </w:p>
    <w:p w:rsidR="00B60039" w:rsidRPr="00177661" w:rsidRDefault="00B60039" w:rsidP="00177661">
      <w:pPr>
        <w:pStyle w:val="KRESKA"/>
        <w:rPr>
          <w:rFonts w:ascii="Arial" w:hAnsi="Arial" w:cs="Arial"/>
        </w:rPr>
      </w:pPr>
      <w:r w:rsidRPr="00177661">
        <w:rPr>
          <w:rFonts w:ascii="Arial" w:hAnsi="Arial" w:cs="Arial"/>
        </w:rPr>
        <w:t xml:space="preserve">zdemontować istniejące zasilanie w energię elektryczną, instalację teletechniczną </w:t>
      </w:r>
      <w:r w:rsidR="00177661">
        <w:rPr>
          <w:rFonts w:ascii="Arial" w:hAnsi="Arial" w:cs="Arial"/>
        </w:rPr>
        <w:br/>
      </w:r>
      <w:r w:rsidRPr="00177661">
        <w:rPr>
          <w:rFonts w:ascii="Arial" w:hAnsi="Arial" w:cs="Arial"/>
        </w:rPr>
        <w:t>i wodno-kanalizacyjną oraz wszelkie istniejące uzbrojenie.</w:t>
      </w:r>
    </w:p>
    <w:p w:rsidR="00B60039" w:rsidRPr="00177661" w:rsidRDefault="00B60039" w:rsidP="00964FD3">
      <w:pPr>
        <w:pStyle w:val="SPP2-POZIOM2"/>
      </w:pPr>
      <w:bookmarkStart w:id="175" w:name="_Toc215132580"/>
      <w:bookmarkStart w:id="176" w:name="_Toc223354435"/>
      <w:r w:rsidRPr="00177661">
        <w:t>5.2. Roboty rozbiórkowe</w:t>
      </w:r>
      <w:bookmarkEnd w:id="175"/>
      <w:bookmarkEnd w:id="176"/>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prowadzić zgodnie z rozporządzeniem Ministra Infrastruktury z dnia 06.02.2003 r. (Dz.U. Nr 47 poz. 401) w sprawie bezpieczeństwa i higieny pracy podczas wykonywania robót budowlanych.</w:t>
      </w:r>
    </w:p>
    <w:p w:rsidR="009A3CD6" w:rsidRPr="00177661" w:rsidRDefault="00B60039" w:rsidP="009A3CD6">
      <w:pPr>
        <w:pStyle w:val="z3"/>
        <w:widowControl/>
        <w:rPr>
          <w:rFonts w:ascii="Arial" w:hAnsi="Arial" w:cs="Arial"/>
          <w:color w:val="auto"/>
        </w:rPr>
      </w:pPr>
      <w:r w:rsidRPr="00177661">
        <w:rPr>
          <w:rFonts w:ascii="Arial" w:hAnsi="Arial" w:cs="Arial"/>
          <w:color w:val="auto"/>
        </w:rPr>
        <w:t>5.2.1. Obiekty kubaturowe</w:t>
      </w:r>
    </w:p>
    <w:p w:rsidR="009A3CD6" w:rsidRPr="009A3CD6" w:rsidRDefault="009A3CD6" w:rsidP="00E661AD">
      <w:pPr>
        <w:pStyle w:val="z4"/>
        <w:widowControl/>
        <w:numPr>
          <w:ilvl w:val="0"/>
          <w:numId w:val="28"/>
        </w:numPr>
        <w:tabs>
          <w:tab w:val="clear" w:pos="939"/>
          <w:tab w:val="left" w:pos="851"/>
        </w:tabs>
        <w:ind w:left="851" w:hanging="284"/>
        <w:rPr>
          <w:rFonts w:ascii="Arial" w:hAnsi="Arial" w:cs="Arial"/>
          <w:color w:val="auto"/>
        </w:rPr>
      </w:pPr>
      <w:r w:rsidRPr="009A3CD6">
        <w:rPr>
          <w:rFonts w:ascii="Arial" w:hAnsi="Arial" w:cs="Arial"/>
        </w:rPr>
        <w:t>Przed przystąpieniem do robót rozbiórkowych należy przygotować placu rozbiórki według zaleceń opisanych w dokumentacji projektowej.</w:t>
      </w:r>
    </w:p>
    <w:p w:rsidR="009A3CD6" w:rsidRPr="009A3CD6" w:rsidRDefault="009A3CD6" w:rsidP="00E661AD">
      <w:pPr>
        <w:pStyle w:val="z4"/>
        <w:widowControl/>
        <w:numPr>
          <w:ilvl w:val="0"/>
          <w:numId w:val="28"/>
        </w:numPr>
        <w:tabs>
          <w:tab w:val="clear" w:pos="939"/>
          <w:tab w:val="left" w:pos="851"/>
        </w:tabs>
        <w:ind w:left="851" w:hanging="284"/>
        <w:rPr>
          <w:rFonts w:ascii="Arial" w:hAnsi="Arial" w:cs="Arial"/>
          <w:color w:val="auto"/>
        </w:rPr>
      </w:pPr>
      <w:r w:rsidRPr="009A3CD6">
        <w:rPr>
          <w:rFonts w:ascii="Arial" w:hAnsi="Arial" w:cs="Arial"/>
        </w:rPr>
        <w:t>Znajdujące się w pobliżu rozbieranych budynków urządzenia użyteczności publicznej, latarnie, słupy z przewodami, drzewa itp., należy zabezpieczyć przed uszkodzeniami.</w:t>
      </w:r>
    </w:p>
    <w:p w:rsidR="00B60039" w:rsidRPr="00177661" w:rsidRDefault="003A4874" w:rsidP="00E661AD">
      <w:pPr>
        <w:pStyle w:val="z4"/>
        <w:widowControl/>
        <w:numPr>
          <w:ilvl w:val="0"/>
          <w:numId w:val="28"/>
        </w:numPr>
        <w:tabs>
          <w:tab w:val="clear" w:pos="939"/>
          <w:tab w:val="left" w:pos="851"/>
        </w:tabs>
        <w:ind w:left="851" w:hanging="284"/>
        <w:rPr>
          <w:rFonts w:ascii="Arial" w:hAnsi="Arial" w:cs="Arial"/>
          <w:color w:val="auto"/>
        </w:rPr>
      </w:pPr>
      <w:r>
        <w:rPr>
          <w:rFonts w:ascii="Arial" w:hAnsi="Arial" w:cs="Arial"/>
          <w:color w:val="auto"/>
        </w:rPr>
        <w:t>Elementy</w:t>
      </w:r>
      <w:r w:rsidR="00B60039" w:rsidRPr="00177661">
        <w:rPr>
          <w:rFonts w:ascii="Arial" w:hAnsi="Arial" w:cs="Arial"/>
          <w:color w:val="auto"/>
        </w:rPr>
        <w:t xml:space="preserve"> ro</w:t>
      </w:r>
      <w:r>
        <w:rPr>
          <w:rFonts w:ascii="Arial" w:hAnsi="Arial" w:cs="Arial"/>
          <w:color w:val="auto"/>
        </w:rPr>
        <w:t>zebrać ręcznie lub mechanicznie.</w:t>
      </w:r>
      <w:r w:rsidR="00B60039" w:rsidRPr="00177661">
        <w:rPr>
          <w:rFonts w:ascii="Arial" w:hAnsi="Arial" w:cs="Arial"/>
          <w:color w:val="auto"/>
        </w:rPr>
        <w:t xml:space="preserve"> Materiały posegregować i odnieść lub odwieźć na miejsce składowania.</w:t>
      </w:r>
    </w:p>
    <w:p w:rsidR="00B60039" w:rsidRDefault="00B60039" w:rsidP="00E661AD">
      <w:pPr>
        <w:pStyle w:val="z4"/>
        <w:widowControl/>
        <w:numPr>
          <w:ilvl w:val="0"/>
          <w:numId w:val="28"/>
        </w:numPr>
        <w:tabs>
          <w:tab w:val="clear" w:pos="939"/>
          <w:tab w:val="left" w:pos="851"/>
        </w:tabs>
        <w:ind w:left="851" w:hanging="284"/>
        <w:rPr>
          <w:rFonts w:ascii="Arial" w:hAnsi="Arial" w:cs="Arial"/>
          <w:color w:val="auto"/>
        </w:rPr>
      </w:pPr>
      <w:r w:rsidRPr="00177661">
        <w:rPr>
          <w:rFonts w:ascii="Arial" w:hAnsi="Arial" w:cs="Arial"/>
          <w:color w:val="auto"/>
        </w:rPr>
        <w:t>Teren splantować i</w:t>
      </w:r>
      <w:r w:rsidR="00177661">
        <w:rPr>
          <w:rFonts w:ascii="Arial" w:hAnsi="Arial" w:cs="Arial"/>
          <w:color w:val="auto"/>
        </w:rPr>
        <w:t xml:space="preserve"> oczyścić z resztek materiałów.</w:t>
      </w:r>
    </w:p>
    <w:p w:rsidR="009A3CD6" w:rsidRPr="009A3CD6" w:rsidRDefault="009A3CD6" w:rsidP="00E661AD">
      <w:pPr>
        <w:pStyle w:val="z4"/>
        <w:widowControl/>
        <w:numPr>
          <w:ilvl w:val="0"/>
          <w:numId w:val="28"/>
        </w:numPr>
        <w:tabs>
          <w:tab w:val="clear" w:pos="939"/>
          <w:tab w:val="left" w:pos="851"/>
        </w:tabs>
        <w:ind w:left="851" w:hanging="284"/>
        <w:rPr>
          <w:rFonts w:ascii="Arial" w:hAnsi="Arial" w:cs="Arial"/>
          <w:color w:val="auto"/>
        </w:rPr>
      </w:pPr>
      <w:r w:rsidRPr="009A3CD6">
        <w:rPr>
          <w:rFonts w:ascii="Arial" w:hAnsi="Arial" w:cs="Arial"/>
        </w:rPr>
        <w:t>Wszystkie elementy nadające się do powtórnego wykorzystania powinny być usuwane bez powodowania zbędnych uszkodzeń.</w:t>
      </w:r>
    </w:p>
    <w:p w:rsidR="00B60039" w:rsidRPr="00177661" w:rsidRDefault="00B60039" w:rsidP="00786E88">
      <w:pPr>
        <w:pStyle w:val="SPP1-poziom1"/>
      </w:pPr>
      <w:bookmarkStart w:id="177" w:name="_Toc215132581"/>
      <w:bookmarkStart w:id="178" w:name="_Toc223354436"/>
      <w:r w:rsidRPr="00177661">
        <w:t>6. Kontrola jakości robót</w:t>
      </w:r>
      <w:bookmarkEnd w:id="177"/>
      <w:bookmarkEnd w:id="178"/>
    </w:p>
    <w:p w:rsidR="00B60039" w:rsidRPr="00177661" w:rsidRDefault="00B60039" w:rsidP="00177661">
      <w:pPr>
        <w:pStyle w:val="znormal"/>
        <w:widowControl/>
        <w:rPr>
          <w:rFonts w:ascii="Arial" w:hAnsi="Arial" w:cs="Arial"/>
          <w:color w:val="auto"/>
        </w:rPr>
      </w:pPr>
      <w:r w:rsidRPr="00177661">
        <w:rPr>
          <w:rFonts w:ascii="Arial" w:hAnsi="Arial" w:cs="Arial"/>
          <w:color w:val="auto"/>
        </w:rPr>
        <w:t>Wymagania dla robót rozbiórkowych podano w punktach 5.1. do 5.3.</w:t>
      </w:r>
    </w:p>
    <w:p w:rsidR="00B60039" w:rsidRPr="00177661" w:rsidRDefault="00B60039" w:rsidP="00786E88">
      <w:pPr>
        <w:pStyle w:val="SPP1-poziom1"/>
      </w:pPr>
      <w:bookmarkStart w:id="179" w:name="_Toc215132582"/>
      <w:bookmarkStart w:id="180" w:name="_Toc223354437"/>
      <w:r w:rsidRPr="00177661">
        <w:t>7. Obmiar robót</w:t>
      </w:r>
      <w:bookmarkEnd w:id="179"/>
      <w:bookmarkEnd w:id="180"/>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Jednostkami obmiarowymi są: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B.01.01.01. – Rozbiórki obiektów kubaturowych – [1 szt.]</w:t>
      </w:r>
    </w:p>
    <w:p w:rsidR="00B60039" w:rsidRPr="00177661" w:rsidRDefault="00B60039" w:rsidP="00786E88">
      <w:pPr>
        <w:pStyle w:val="SPP1-poziom1"/>
      </w:pPr>
      <w:bookmarkStart w:id="181" w:name="_Toc215132583"/>
      <w:bookmarkStart w:id="182" w:name="_Toc223354438"/>
      <w:r w:rsidRPr="00177661">
        <w:t>8. Odbiór robót</w:t>
      </w:r>
      <w:bookmarkEnd w:id="181"/>
      <w:bookmarkEnd w:id="182"/>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objęte B.01.00.00. podlegają zasadom odbioru robót zanikających.</w:t>
      </w:r>
    </w:p>
    <w:p w:rsidR="00B60039" w:rsidRPr="00177661" w:rsidRDefault="00B60039" w:rsidP="00786E88">
      <w:pPr>
        <w:pStyle w:val="SPP1-poziom1"/>
      </w:pPr>
      <w:bookmarkStart w:id="183" w:name="_Toc215132584"/>
      <w:bookmarkStart w:id="184" w:name="_Toc223354439"/>
      <w:r w:rsidRPr="00177661">
        <w:t>9. Podstawa płatności</w:t>
      </w:r>
      <w:bookmarkEnd w:id="183"/>
      <w:bookmarkEnd w:id="184"/>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roboty wykonane zgodnie z wymaganiami podanymi w punkcie 5 i odebrane przez Inżyniera mierzone w jednostkach podanych w punkcie 7.</w:t>
      </w:r>
    </w:p>
    <w:p w:rsidR="00B60039" w:rsidRPr="00177661" w:rsidRDefault="00B60039" w:rsidP="00786E88">
      <w:pPr>
        <w:pStyle w:val="SPP1-poziom1"/>
      </w:pPr>
      <w:bookmarkStart w:id="185" w:name="_Toc215132585"/>
      <w:bookmarkStart w:id="186" w:name="_Toc223354440"/>
      <w:r w:rsidRPr="00177661">
        <w:t>10. Uwagi szczegółowe</w:t>
      </w:r>
      <w:bookmarkEnd w:id="185"/>
      <w:bookmarkEnd w:id="186"/>
    </w:p>
    <w:p w:rsidR="00B60039" w:rsidRPr="00177661" w:rsidRDefault="00B60039" w:rsidP="00177661">
      <w:pPr>
        <w:pStyle w:val="z11"/>
        <w:widowControl/>
        <w:spacing w:line="360" w:lineRule="auto"/>
        <w:rPr>
          <w:rFonts w:ascii="Arial" w:hAnsi="Arial" w:cs="Arial"/>
          <w:color w:val="auto"/>
          <w:sz w:val="22"/>
          <w:u w:val="none"/>
        </w:rPr>
      </w:pPr>
      <w:r w:rsidRPr="00177661">
        <w:rPr>
          <w:rFonts w:ascii="Arial" w:hAnsi="Arial" w:cs="Arial"/>
          <w:color w:val="auto"/>
          <w:sz w:val="22"/>
        </w:rPr>
        <w:t>10.1.</w:t>
      </w:r>
      <w:r w:rsidRPr="00177661">
        <w:rPr>
          <w:rFonts w:ascii="Arial" w:hAnsi="Arial" w:cs="Arial"/>
          <w:color w:val="auto"/>
          <w:sz w:val="22"/>
          <w:u w:val="none"/>
        </w:rPr>
        <w:t> Materiały uzyskane z rozbiórek do ponownego wbudowania zakwalifikuje Inżynier.</w:t>
      </w:r>
    </w:p>
    <w:p w:rsidR="00177661" w:rsidRDefault="00B60039" w:rsidP="00177661">
      <w:pPr>
        <w:pStyle w:val="zal"/>
        <w:widowControl/>
        <w:spacing w:line="360" w:lineRule="auto"/>
        <w:ind w:firstLine="0"/>
        <w:jc w:val="both"/>
        <w:rPr>
          <w:rFonts w:ascii="Arial" w:hAnsi="Arial" w:cs="Arial"/>
          <w:b w:val="0"/>
          <w:bCs w:val="0"/>
          <w:color w:val="auto"/>
          <w:u w:val="none"/>
        </w:rPr>
      </w:pPr>
      <w:r w:rsidRPr="00177661">
        <w:rPr>
          <w:rFonts w:ascii="Arial" w:hAnsi="Arial" w:cs="Arial"/>
          <w:b w:val="0"/>
          <w:bCs w:val="0"/>
          <w:color w:val="auto"/>
        </w:rPr>
        <w:t>10.2.</w:t>
      </w:r>
      <w:r w:rsidRPr="00177661">
        <w:rPr>
          <w:rFonts w:ascii="Arial" w:hAnsi="Arial" w:cs="Arial"/>
          <w:b w:val="0"/>
          <w:bCs w:val="0"/>
          <w:color w:val="auto"/>
          <w:u w:val="none"/>
        </w:rPr>
        <w:t xml:space="preserve"> Ilości robót rozbiórkowych mogą ulec zmianie </w:t>
      </w:r>
      <w:r w:rsidR="00177661" w:rsidRPr="00177661">
        <w:rPr>
          <w:rFonts w:ascii="Arial" w:hAnsi="Arial" w:cs="Arial"/>
          <w:b w:val="0"/>
          <w:bCs w:val="0"/>
          <w:color w:val="auto"/>
          <w:u w:val="none"/>
        </w:rPr>
        <w:t>na podstawie decyzji Inżyniera.</w:t>
      </w:r>
    </w:p>
    <w:p w:rsidR="00177661" w:rsidRPr="00177661" w:rsidRDefault="00177661" w:rsidP="00786E88">
      <w:pPr>
        <w:pStyle w:val="SPP1-poziom1"/>
      </w:pPr>
      <w:bookmarkStart w:id="187" w:name="_Toc215132586"/>
      <w:bookmarkStart w:id="188" w:name="_Toc223354441"/>
      <w:r>
        <w:lastRenderedPageBreak/>
        <w:t>11</w:t>
      </w:r>
      <w:r w:rsidRPr="00177661">
        <w:t xml:space="preserve">. </w:t>
      </w:r>
      <w:r>
        <w:t>DOKUMENTY</w:t>
      </w:r>
      <w:bookmarkEnd w:id="187"/>
      <w:bookmarkEnd w:id="188"/>
    </w:p>
    <w:p w:rsidR="00177661" w:rsidRDefault="00177661" w:rsidP="00964FD3">
      <w:pPr>
        <w:pStyle w:val="SPP2-POZIOM2"/>
      </w:pPr>
      <w:bookmarkStart w:id="189" w:name="_Toc215132587"/>
      <w:bookmarkStart w:id="190" w:name="_Toc223354442"/>
      <w:r>
        <w:t>11</w:t>
      </w:r>
      <w:r w:rsidRPr="00177661">
        <w:t>.1. </w:t>
      </w:r>
      <w:r>
        <w:t>Przepisy przywołane</w:t>
      </w:r>
      <w:bookmarkEnd w:id="189"/>
      <w:bookmarkEnd w:id="190"/>
      <w:r>
        <w:t xml:space="preserve"> </w:t>
      </w:r>
    </w:p>
    <w:p w:rsidR="00177661" w:rsidRPr="009A3CD6" w:rsidRDefault="00177661" w:rsidP="00177661">
      <w:pPr>
        <w:pStyle w:val="z11"/>
        <w:keepNext/>
        <w:widowControl/>
        <w:spacing w:line="360" w:lineRule="auto"/>
        <w:outlineLvl w:val="0"/>
        <w:rPr>
          <w:rFonts w:ascii="Arial" w:hAnsi="Arial" w:cs="Arial"/>
          <w:color w:val="auto"/>
          <w:sz w:val="22"/>
          <w:szCs w:val="22"/>
          <w:u w:val="none"/>
        </w:rPr>
      </w:pPr>
      <w:bookmarkStart w:id="191" w:name="_Toc215132588"/>
      <w:r w:rsidRPr="009A3CD6">
        <w:rPr>
          <w:rFonts w:ascii="Arial" w:hAnsi="Arial" w:cs="Arial"/>
          <w:sz w:val="22"/>
          <w:szCs w:val="22"/>
          <w:u w:val="none"/>
        </w:rPr>
        <w:t>Według STWiORB - B.00.00.00 „Wymagania ogólne".</w:t>
      </w:r>
      <w:bookmarkEnd w:id="191"/>
    </w:p>
    <w:p w:rsidR="009A3CD6" w:rsidRDefault="009A3CD6" w:rsidP="00964FD3">
      <w:pPr>
        <w:pStyle w:val="SPP2-POZIOM2"/>
      </w:pPr>
      <w:bookmarkStart w:id="192" w:name="_Toc215132589"/>
      <w:bookmarkStart w:id="193" w:name="_Toc223354443"/>
      <w:r>
        <w:t>11</w:t>
      </w:r>
      <w:r w:rsidRPr="00177661">
        <w:t>.</w:t>
      </w:r>
      <w:r>
        <w:t>2</w:t>
      </w:r>
      <w:r w:rsidRPr="00177661">
        <w:t>. </w:t>
      </w:r>
      <w:r>
        <w:t>Normy</w:t>
      </w:r>
      <w:bookmarkEnd w:id="192"/>
      <w:bookmarkEnd w:id="193"/>
    </w:p>
    <w:p w:rsidR="009A3CD6" w:rsidRPr="009A3CD6" w:rsidRDefault="009A3CD6" w:rsidP="009A3CD6">
      <w:pPr>
        <w:pStyle w:val="z11"/>
        <w:keepNext/>
        <w:widowControl/>
        <w:spacing w:line="360" w:lineRule="auto"/>
        <w:outlineLvl w:val="0"/>
        <w:rPr>
          <w:rFonts w:ascii="Arial" w:hAnsi="Arial" w:cs="Arial"/>
          <w:color w:val="auto"/>
          <w:sz w:val="22"/>
          <w:szCs w:val="22"/>
          <w:u w:val="none"/>
        </w:rPr>
      </w:pPr>
      <w:bookmarkStart w:id="194" w:name="_Toc215132590"/>
      <w:r>
        <w:rPr>
          <w:rFonts w:ascii="Arial" w:hAnsi="Arial" w:cs="Arial"/>
          <w:sz w:val="22"/>
          <w:szCs w:val="22"/>
          <w:u w:val="none"/>
        </w:rPr>
        <w:t>Nie występują</w:t>
      </w:r>
      <w:bookmarkEnd w:id="194"/>
    </w:p>
    <w:p w:rsidR="009A3CD6" w:rsidRDefault="009A3CD6" w:rsidP="00964FD3">
      <w:pPr>
        <w:pStyle w:val="SPP2-POZIOM2"/>
      </w:pPr>
      <w:bookmarkStart w:id="195" w:name="_Toc215132591"/>
      <w:bookmarkStart w:id="196" w:name="_Toc223354444"/>
      <w:r>
        <w:t>11</w:t>
      </w:r>
      <w:r w:rsidRPr="00177661">
        <w:t>.</w:t>
      </w:r>
      <w:r>
        <w:t>3</w:t>
      </w:r>
      <w:r w:rsidRPr="00177661">
        <w:t>. </w:t>
      </w:r>
      <w:r>
        <w:t>Dokumenty inne</w:t>
      </w:r>
      <w:bookmarkEnd w:id="195"/>
      <w:bookmarkEnd w:id="196"/>
    </w:p>
    <w:p w:rsidR="009A3CD6" w:rsidRPr="009A3CD6" w:rsidRDefault="009A3CD6" w:rsidP="009A3CD6">
      <w:pPr>
        <w:pStyle w:val="z11"/>
        <w:keepNext/>
        <w:widowControl/>
        <w:spacing w:line="360" w:lineRule="auto"/>
        <w:outlineLvl w:val="0"/>
        <w:rPr>
          <w:rFonts w:ascii="Arial" w:hAnsi="Arial" w:cs="Arial"/>
          <w:color w:val="auto"/>
          <w:sz w:val="22"/>
          <w:szCs w:val="22"/>
          <w:u w:val="none"/>
        </w:rPr>
      </w:pPr>
      <w:bookmarkStart w:id="197" w:name="_Toc215132592"/>
      <w:r>
        <w:rPr>
          <w:rFonts w:ascii="Arial" w:hAnsi="Arial" w:cs="Arial"/>
          <w:sz w:val="22"/>
          <w:szCs w:val="22"/>
          <w:u w:val="none"/>
        </w:rPr>
        <w:t>STWiORB – B.00.00.00 „Wymagania ogólne”</w:t>
      </w:r>
      <w:bookmarkEnd w:id="197"/>
    </w:p>
    <w:p w:rsidR="00B60039" w:rsidRDefault="00B60039"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Default="009A3CD6" w:rsidP="00177661">
      <w:pPr>
        <w:pStyle w:val="zal"/>
        <w:widowControl/>
        <w:spacing w:line="360" w:lineRule="auto"/>
        <w:ind w:firstLine="0"/>
        <w:jc w:val="both"/>
        <w:rPr>
          <w:rFonts w:ascii="Arial" w:hAnsi="Arial" w:cs="Arial"/>
        </w:rPr>
      </w:pPr>
    </w:p>
    <w:p w:rsidR="009A3CD6" w:rsidRPr="00177661" w:rsidRDefault="009A3CD6" w:rsidP="00177661">
      <w:pPr>
        <w:pStyle w:val="zal"/>
        <w:widowControl/>
        <w:spacing w:line="360" w:lineRule="auto"/>
        <w:ind w:firstLine="0"/>
        <w:jc w:val="both"/>
        <w:rPr>
          <w:rFonts w:ascii="Arial" w:hAnsi="Arial" w:cs="Arial"/>
          <w:b w:val="0"/>
          <w:bCs w:val="0"/>
          <w:color w:val="auto"/>
          <w:u w:val="none"/>
        </w:rPr>
      </w:pPr>
    </w:p>
    <w:p w:rsidR="00786E88" w:rsidRDefault="00786E88" w:rsidP="00CF25FD">
      <w:pPr>
        <w:pStyle w:val="NRST"/>
      </w:pPr>
    </w:p>
    <w:p w:rsidR="00786E88" w:rsidRDefault="00786E88" w:rsidP="00CF25FD">
      <w:pPr>
        <w:pStyle w:val="NRST"/>
      </w:pPr>
    </w:p>
    <w:p w:rsidR="00786E88" w:rsidRDefault="00786E88"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3A4874" w:rsidRDefault="003A4874" w:rsidP="00CF25FD">
      <w:pPr>
        <w:pStyle w:val="NRST"/>
      </w:pPr>
    </w:p>
    <w:p w:rsidR="00B60039" w:rsidRPr="00CF25FD" w:rsidRDefault="00B60039" w:rsidP="00CF25FD">
      <w:pPr>
        <w:pStyle w:val="NRST"/>
      </w:pPr>
      <w:bookmarkStart w:id="198" w:name="_Toc223354445"/>
      <w:r w:rsidRPr="00CF25FD">
        <w:lastRenderedPageBreak/>
        <w:t>B.02.00.00 ROBOTY ZIEMNE</w:t>
      </w:r>
      <w:bookmarkEnd w:id="198"/>
    </w:p>
    <w:p w:rsidR="009A3CD6" w:rsidRPr="009A3CD6" w:rsidRDefault="009A3CD6" w:rsidP="00CF25FD">
      <w:r w:rsidRPr="00CF25FD">
        <w:rPr>
          <w:b/>
        </w:rPr>
        <w:t>GRUPA ROBÓT:</w:t>
      </w:r>
      <w:r w:rsidRPr="00177661">
        <w:t xml:space="preserve"> 45100000-8 PRZYGOTOWANIE TERENU POD BUDOWĘ</w:t>
      </w:r>
      <w:r w:rsidRPr="00177661">
        <w:br/>
      </w:r>
      <w:r w:rsidRPr="00CF25FD">
        <w:rPr>
          <w:b/>
        </w:rPr>
        <w:t>KLASA ROBÓT:</w:t>
      </w:r>
      <w:r w:rsidRPr="00177661">
        <w:t xml:space="preserve"> 45110000-1 ROBOTY W ZAKRESIENIE BURZENIA I ROZBIÓRKI</w:t>
      </w:r>
      <w:r w:rsidRPr="00177661">
        <w:br/>
      </w:r>
      <w:r w:rsidRPr="00CF25FD">
        <w:rPr>
          <w:b/>
        </w:rPr>
        <w:t>KATEGORIA ROBÓT:</w:t>
      </w:r>
      <w:r w:rsidRPr="00177661">
        <w:t xml:space="preserve"> </w:t>
      </w:r>
      <w:r>
        <w:t>45111200-0</w:t>
      </w:r>
      <w:r w:rsidRPr="00177661">
        <w:t xml:space="preserve"> ROBOTY </w:t>
      </w:r>
      <w:r>
        <w:t>W ZAKRESIE PRZYGOTOWANIA TERENU POD BUDOWĘ I ROBOTY ZIEMNE</w:t>
      </w:r>
    </w:p>
    <w:p w:rsidR="00B60039" w:rsidRPr="00177661" w:rsidRDefault="00B60039" w:rsidP="00786E88">
      <w:pPr>
        <w:pStyle w:val="SPP1-poziom1"/>
      </w:pPr>
      <w:bookmarkStart w:id="199" w:name="_Toc215132593"/>
      <w:bookmarkStart w:id="200" w:name="_Toc223354446"/>
      <w:r w:rsidRPr="00177661">
        <w:t>1. Wstęp</w:t>
      </w:r>
      <w:bookmarkEnd w:id="199"/>
      <w:bookmarkEnd w:id="200"/>
    </w:p>
    <w:p w:rsidR="00B60039" w:rsidRPr="00177661" w:rsidRDefault="00B60039" w:rsidP="00964FD3">
      <w:pPr>
        <w:pStyle w:val="SPP2-POZIOM2"/>
      </w:pPr>
      <w:bookmarkStart w:id="201" w:name="_Toc215132594"/>
      <w:bookmarkStart w:id="202" w:name="_Toc223354447"/>
      <w:r w:rsidRPr="00177661">
        <w:t>1.1. Przedmiot SST</w:t>
      </w:r>
      <w:bookmarkEnd w:id="201"/>
      <w:bookmarkEnd w:id="202"/>
    </w:p>
    <w:p w:rsidR="00B60039" w:rsidRPr="00177661" w:rsidRDefault="00B60039" w:rsidP="00177661">
      <w:pPr>
        <w:pStyle w:val="znormal"/>
        <w:widowControl/>
        <w:rPr>
          <w:rFonts w:ascii="Arial" w:hAnsi="Arial" w:cs="Arial"/>
          <w:color w:val="auto"/>
        </w:rPr>
      </w:pPr>
      <w:r w:rsidRPr="00177661">
        <w:rPr>
          <w:rFonts w:ascii="Arial" w:hAnsi="Arial" w:cs="Arial"/>
          <w:color w:val="auto"/>
        </w:rPr>
        <w:t>Przedmiotem niniejszej szczegółowej specyfikacji technicznej są wymagania dotyczące wykonania i odbioru robót ziemnych dla zadania pn.:</w:t>
      </w:r>
    </w:p>
    <w:p w:rsidR="00B60039" w:rsidRPr="002755C5" w:rsidRDefault="002755C5" w:rsidP="002755C5">
      <w:pPr>
        <w:pStyle w:val="znormal"/>
        <w:widowControl/>
        <w:rPr>
          <w:rFonts w:ascii="Arial" w:hAnsi="Arial" w:cs="Arial"/>
        </w:rPr>
      </w:pPr>
      <w:r>
        <w:rPr>
          <w:rFonts w:ascii="Arial" w:hAnsi="Arial" w:cs="Arial"/>
        </w:rPr>
        <w:t>Zlikwidowanie barier dostępności dla osób ze szczególnymi potrzebami w placówkach ZOZ Ropczyce – przychodnia Zagorzyce.</w:t>
      </w:r>
    </w:p>
    <w:p w:rsidR="00B60039" w:rsidRPr="00177661" w:rsidRDefault="00B60039" w:rsidP="00964FD3">
      <w:pPr>
        <w:pStyle w:val="SPP2-POZIOM2"/>
      </w:pPr>
      <w:bookmarkStart w:id="203" w:name="_Toc215132595"/>
      <w:bookmarkStart w:id="204" w:name="_Toc223354448"/>
      <w:r w:rsidRPr="00177661">
        <w:t>1.2. Zakres stosowania SST</w:t>
      </w:r>
      <w:bookmarkEnd w:id="203"/>
      <w:bookmarkEnd w:id="20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9A3CD6">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964FD3">
      <w:pPr>
        <w:pStyle w:val="SPP2-POZIOM2"/>
      </w:pPr>
      <w:bookmarkStart w:id="205" w:name="_Toc215132596"/>
      <w:bookmarkStart w:id="206" w:name="_Toc223354449"/>
      <w:r w:rsidRPr="00177661">
        <w:t>1.3. Zakres robót objętych SST</w:t>
      </w:r>
      <w:bookmarkEnd w:id="205"/>
      <w:bookmarkEnd w:id="20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9A3CD6">
        <w:rPr>
          <w:rFonts w:ascii="Arial" w:hAnsi="Arial" w:cs="Arial"/>
          <w:color w:val="auto"/>
        </w:rPr>
        <w:br/>
      </w:r>
      <w:r w:rsidRPr="00177661">
        <w:rPr>
          <w:rFonts w:ascii="Arial" w:hAnsi="Arial" w:cs="Arial"/>
          <w:color w:val="auto"/>
        </w:rPr>
        <w:t>i mające na celu wykonanie robót ziemnych występujących w obiekcie objętym kontraktem.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zakres tych robót wchodzą: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B.02.01.00. Wykopy.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B.02.02.00. Warstwy filtracyjne, podsypki i nasypy.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B.02.04.00. Transport gruntu.</w:t>
      </w:r>
    </w:p>
    <w:p w:rsidR="00B60039" w:rsidRPr="00177661" w:rsidRDefault="00B60039" w:rsidP="00964FD3">
      <w:pPr>
        <w:pStyle w:val="SPP2-POZIOM2"/>
      </w:pPr>
      <w:bookmarkStart w:id="207" w:name="_Toc215132597"/>
      <w:bookmarkStart w:id="208" w:name="_Toc223354450"/>
      <w:r w:rsidRPr="00177661">
        <w:t>1.4. Określenia podstawowe</w:t>
      </w:r>
      <w:bookmarkEnd w:id="207"/>
      <w:bookmarkEnd w:id="208"/>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 i wy</w:t>
      </w:r>
      <w:r w:rsidRPr="00177661">
        <w:rPr>
          <w:rFonts w:ascii="Arial" w:hAnsi="Arial" w:cs="Arial"/>
          <w:color w:val="auto"/>
        </w:rPr>
        <w:softHyphen/>
        <w:t>tycznymi.</w:t>
      </w:r>
    </w:p>
    <w:p w:rsidR="00B60039" w:rsidRPr="00177661" w:rsidRDefault="00B60039" w:rsidP="00964FD3">
      <w:pPr>
        <w:pStyle w:val="SPP2-POZIOM2"/>
      </w:pPr>
      <w:bookmarkStart w:id="209" w:name="_Toc215132598"/>
      <w:bookmarkStart w:id="210" w:name="_Toc223354451"/>
      <w:r w:rsidRPr="00177661">
        <w:t>1.5. Ogólne wymagania dotyczące robót</w:t>
      </w:r>
      <w:bookmarkEnd w:id="209"/>
      <w:bookmarkEnd w:id="21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ich zgodność </w:t>
      </w:r>
      <w:r w:rsidR="009A3CD6">
        <w:rPr>
          <w:rFonts w:ascii="Arial" w:hAnsi="Arial" w:cs="Arial"/>
          <w:color w:val="auto"/>
        </w:rPr>
        <w:br/>
      </w:r>
      <w:r w:rsidRPr="00177661">
        <w:rPr>
          <w:rFonts w:ascii="Arial" w:hAnsi="Arial" w:cs="Arial"/>
          <w:color w:val="auto"/>
        </w:rPr>
        <w:t>z dokumentacją projektową, SST i poleceniami Inżyniera.</w:t>
      </w:r>
    </w:p>
    <w:p w:rsidR="00B60039" w:rsidRPr="00177661" w:rsidRDefault="00B60039" w:rsidP="00786E88">
      <w:pPr>
        <w:pStyle w:val="SPP1-poziom1"/>
      </w:pPr>
      <w:bookmarkStart w:id="211" w:name="_Toc215132599"/>
      <w:bookmarkStart w:id="212" w:name="_Toc223354452"/>
      <w:r w:rsidRPr="00177661">
        <w:t>2. Materiały</w:t>
      </w:r>
      <w:bookmarkEnd w:id="211"/>
      <w:bookmarkEnd w:id="212"/>
    </w:p>
    <w:p w:rsidR="00B60039" w:rsidRDefault="00B60039" w:rsidP="00964FD3">
      <w:pPr>
        <w:pStyle w:val="SPP2-POZIOM2"/>
      </w:pPr>
      <w:bookmarkStart w:id="213" w:name="_Toc215132600"/>
      <w:bookmarkStart w:id="214" w:name="_Toc223354453"/>
      <w:r w:rsidRPr="00177661">
        <w:t>2.1. Do wykonania robót wg B.02.01.00 materiały nie występują</w:t>
      </w:r>
      <w:bookmarkEnd w:id="213"/>
      <w:bookmarkEnd w:id="214"/>
    </w:p>
    <w:p w:rsidR="003A4874" w:rsidRPr="00177661" w:rsidRDefault="003A4874" w:rsidP="00964FD3">
      <w:pPr>
        <w:pStyle w:val="SPP2-POZIOM2"/>
      </w:pPr>
    </w:p>
    <w:p w:rsidR="00B60039" w:rsidRPr="00177661" w:rsidRDefault="00B60039" w:rsidP="00964FD3">
      <w:pPr>
        <w:pStyle w:val="SPP2-POZIOM2"/>
      </w:pPr>
      <w:bookmarkStart w:id="215" w:name="_Toc215132601"/>
      <w:bookmarkStart w:id="216" w:name="_Toc223354454"/>
      <w:r w:rsidRPr="00177661">
        <w:t>2.2. Grunty do wykonania podkładu wg B.02.02.01-02</w:t>
      </w:r>
      <w:bookmarkEnd w:id="215"/>
      <w:bookmarkEnd w:id="216"/>
    </w:p>
    <w:p w:rsidR="00B60039" w:rsidRPr="00177661" w:rsidRDefault="00B60039" w:rsidP="00177661">
      <w:pPr>
        <w:pStyle w:val="znormal"/>
        <w:widowControl/>
        <w:rPr>
          <w:rFonts w:ascii="Arial" w:hAnsi="Arial" w:cs="Arial"/>
          <w:color w:val="auto"/>
        </w:rPr>
      </w:pPr>
      <w:r w:rsidRPr="00177661">
        <w:rPr>
          <w:rFonts w:ascii="Arial" w:hAnsi="Arial" w:cs="Arial"/>
          <w:color w:val="auto"/>
        </w:rPr>
        <w:t>Do wykonania podkładu należy stosować pospółki żwirowo-piaskowe. Wymagania dotyczące pospółek:</w:t>
      </w:r>
    </w:p>
    <w:p w:rsidR="00B60039" w:rsidRPr="00177661" w:rsidRDefault="00B60039" w:rsidP="00177661">
      <w:pPr>
        <w:pStyle w:val="KRESKA"/>
        <w:rPr>
          <w:rFonts w:ascii="Arial" w:hAnsi="Arial" w:cs="Arial"/>
        </w:rPr>
      </w:pPr>
      <w:r w:rsidRPr="00177661">
        <w:rPr>
          <w:rFonts w:ascii="Arial" w:hAnsi="Arial" w:cs="Arial"/>
        </w:rPr>
        <w:t>uziarnienie do 50 mm,</w:t>
      </w:r>
    </w:p>
    <w:p w:rsidR="00B60039" w:rsidRPr="00177661" w:rsidRDefault="00B60039" w:rsidP="00177661">
      <w:pPr>
        <w:pStyle w:val="KRESKA"/>
        <w:rPr>
          <w:rFonts w:ascii="Arial" w:hAnsi="Arial" w:cs="Arial"/>
        </w:rPr>
      </w:pPr>
      <w:r w:rsidRPr="00177661">
        <w:rPr>
          <w:rFonts w:ascii="Arial" w:hAnsi="Arial" w:cs="Arial"/>
        </w:rPr>
        <w:lastRenderedPageBreak/>
        <w:t>łączna zawartość frakcji kamiennej i żwirowej do 50%,</w:t>
      </w:r>
    </w:p>
    <w:p w:rsidR="00B60039" w:rsidRPr="00177661" w:rsidRDefault="00B60039" w:rsidP="00177661">
      <w:pPr>
        <w:pStyle w:val="KRESKA"/>
        <w:rPr>
          <w:rFonts w:ascii="Arial" w:hAnsi="Arial" w:cs="Arial"/>
        </w:rPr>
      </w:pPr>
      <w:r w:rsidRPr="00177661">
        <w:rPr>
          <w:rFonts w:ascii="Arial" w:hAnsi="Arial" w:cs="Arial"/>
        </w:rPr>
        <w:t>zawartość frakcji pyłowej do 2%,</w:t>
      </w:r>
    </w:p>
    <w:p w:rsidR="00B60039" w:rsidRPr="00177661" w:rsidRDefault="00B60039" w:rsidP="00177661">
      <w:pPr>
        <w:pStyle w:val="KRESKA"/>
        <w:rPr>
          <w:rFonts w:ascii="Arial" w:hAnsi="Arial" w:cs="Arial"/>
        </w:rPr>
      </w:pPr>
      <w:r w:rsidRPr="00177661">
        <w:rPr>
          <w:rFonts w:ascii="Arial" w:hAnsi="Arial" w:cs="Arial"/>
        </w:rPr>
        <w:t>zawartość cząstek organicznych do 2%.</w:t>
      </w:r>
    </w:p>
    <w:p w:rsidR="00A6133B" w:rsidRDefault="00B60039" w:rsidP="00A6133B">
      <w:pPr>
        <w:pStyle w:val="SPP2-POZIOM2"/>
      </w:pPr>
      <w:bookmarkStart w:id="217" w:name="_Toc215132602"/>
      <w:bookmarkStart w:id="218" w:name="_Toc223354455"/>
      <w:r w:rsidRPr="00177661">
        <w:t>2.3. Do w</w:t>
      </w:r>
      <w:r w:rsidR="00A6133B">
        <w:t>ykonania podkładu wg B.02.02.03</w:t>
      </w:r>
      <w:bookmarkEnd w:id="217"/>
      <w:bookmarkEnd w:id="218"/>
    </w:p>
    <w:p w:rsidR="00A6133B" w:rsidRPr="00A6133B" w:rsidRDefault="00A6133B" w:rsidP="00A6133B">
      <w:pPr>
        <w:pStyle w:val="z11"/>
        <w:widowControl/>
        <w:spacing w:line="360" w:lineRule="auto"/>
        <w:ind w:firstLine="426"/>
        <w:rPr>
          <w:rFonts w:ascii="Arial" w:hAnsi="Arial" w:cs="Arial"/>
          <w:color w:val="auto"/>
          <w:sz w:val="22"/>
          <w:u w:val="none"/>
        </w:rPr>
      </w:pPr>
      <w:r w:rsidRPr="00A6133B">
        <w:rPr>
          <w:rFonts w:ascii="Arial" w:hAnsi="Arial" w:cs="Arial"/>
          <w:color w:val="auto"/>
          <w:sz w:val="22"/>
          <w:u w:val="none"/>
        </w:rPr>
        <w:t>Do wykonania podkładu wg B.02.02.03. należy stosować piasek zwykły.</w:t>
      </w:r>
    </w:p>
    <w:p w:rsidR="00A6133B" w:rsidRDefault="00B60039" w:rsidP="00A6133B">
      <w:pPr>
        <w:pStyle w:val="SPP2-POZIOM2"/>
      </w:pPr>
      <w:bookmarkStart w:id="219" w:name="_Toc215132603"/>
      <w:bookmarkStart w:id="220" w:name="_Toc223354456"/>
      <w:r w:rsidRPr="00177661">
        <w:t>2.4. Do zasypywania wykopów wg B.02.03.01 i B.02.03.02</w:t>
      </w:r>
      <w:bookmarkEnd w:id="219"/>
      <w:bookmarkEnd w:id="220"/>
    </w:p>
    <w:p w:rsidR="00B60039" w:rsidRPr="00177661" w:rsidRDefault="00A6133B" w:rsidP="00A6133B">
      <w:pPr>
        <w:pStyle w:val="z11"/>
        <w:widowControl/>
        <w:spacing w:line="360" w:lineRule="auto"/>
        <w:ind w:left="397" w:firstLine="29"/>
        <w:rPr>
          <w:rFonts w:ascii="Arial" w:hAnsi="Arial" w:cs="Arial"/>
          <w:color w:val="auto"/>
          <w:sz w:val="22"/>
          <w:u w:val="none"/>
        </w:rPr>
      </w:pPr>
      <w:r w:rsidRPr="00A6133B">
        <w:rPr>
          <w:rFonts w:ascii="Arial" w:hAnsi="Arial" w:cs="Arial"/>
          <w:color w:val="auto"/>
          <w:sz w:val="22"/>
          <w:u w:val="none"/>
        </w:rPr>
        <w:t xml:space="preserve">Do zasypywania wykopów wg B.02.03.01 i B.02.03.02 </w:t>
      </w:r>
      <w:r w:rsidR="00B60039" w:rsidRPr="00A6133B">
        <w:rPr>
          <w:rFonts w:ascii="Arial" w:hAnsi="Arial" w:cs="Arial"/>
          <w:color w:val="auto"/>
          <w:sz w:val="22"/>
          <w:u w:val="none"/>
        </w:rPr>
        <w:t xml:space="preserve">może być użyty grunt wydobyty </w:t>
      </w:r>
      <w:r w:rsidR="009A3CD6" w:rsidRPr="00A6133B">
        <w:rPr>
          <w:rFonts w:ascii="Arial" w:hAnsi="Arial" w:cs="Arial"/>
          <w:color w:val="auto"/>
          <w:sz w:val="22"/>
          <w:u w:val="none"/>
        </w:rPr>
        <w:br/>
      </w:r>
      <w:r w:rsidR="00B60039" w:rsidRPr="00A6133B">
        <w:rPr>
          <w:rFonts w:ascii="Arial" w:hAnsi="Arial" w:cs="Arial"/>
          <w:color w:val="auto"/>
          <w:sz w:val="22"/>
          <w:u w:val="none"/>
        </w:rPr>
        <w:t>z tego samego wykopu, niezamarznięty i bez zanieczyszczeń takich jak ziemia roślinn</w:t>
      </w:r>
      <w:r w:rsidR="00B60039" w:rsidRPr="00177661">
        <w:rPr>
          <w:rFonts w:ascii="Arial" w:hAnsi="Arial" w:cs="Arial"/>
          <w:color w:val="auto"/>
          <w:sz w:val="22"/>
          <w:u w:val="none"/>
        </w:rPr>
        <w:t>a. odpadki ma</w:t>
      </w:r>
      <w:r w:rsidR="00B60039" w:rsidRPr="00177661">
        <w:rPr>
          <w:rFonts w:ascii="Arial" w:hAnsi="Arial" w:cs="Arial"/>
          <w:color w:val="auto"/>
          <w:sz w:val="22"/>
          <w:u w:val="none"/>
        </w:rPr>
        <w:softHyphen/>
        <w:t>teriałów budowlanych itp.</w:t>
      </w:r>
    </w:p>
    <w:p w:rsidR="00B60039" w:rsidRPr="00177661" w:rsidRDefault="00B60039" w:rsidP="00786E88">
      <w:pPr>
        <w:pStyle w:val="SPP1-poziom1"/>
      </w:pPr>
      <w:bookmarkStart w:id="221" w:name="_Toc215132605"/>
      <w:bookmarkStart w:id="222" w:name="_Toc223354457"/>
      <w:r w:rsidRPr="00177661">
        <w:t>3. Sprzęt</w:t>
      </w:r>
      <w:bookmarkEnd w:id="221"/>
      <w:bookmarkEnd w:id="222"/>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mogą być wykonywane ręcznie lub mechanicznie.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ziemne można wykonywać przy użyciu dowolnego sprzętu.</w:t>
      </w:r>
    </w:p>
    <w:p w:rsidR="00B60039" w:rsidRPr="00177661" w:rsidRDefault="00B60039" w:rsidP="00786E88">
      <w:pPr>
        <w:pStyle w:val="SPP1-poziom1"/>
      </w:pPr>
      <w:bookmarkStart w:id="223" w:name="_Toc215132606"/>
      <w:bookmarkStart w:id="224" w:name="_Toc223354458"/>
      <w:r w:rsidRPr="00177661">
        <w:t>4. Transport</w:t>
      </w:r>
      <w:bookmarkEnd w:id="223"/>
      <w:bookmarkEnd w:id="224"/>
    </w:p>
    <w:p w:rsidR="00B60039" w:rsidRPr="00177661" w:rsidRDefault="00B60039" w:rsidP="00177661">
      <w:pPr>
        <w:pStyle w:val="znormal"/>
        <w:widowControl/>
        <w:rPr>
          <w:rFonts w:ascii="Arial" w:hAnsi="Arial" w:cs="Arial"/>
          <w:color w:val="auto"/>
        </w:rPr>
      </w:pPr>
      <w:r w:rsidRPr="00177661">
        <w:rPr>
          <w:rFonts w:ascii="Arial" w:hAnsi="Arial" w:cs="Arial"/>
          <w:color w:val="auto"/>
        </w:rPr>
        <w:t>Materiały mogą być przewożone dowolnymi środkami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Należy je umieścić równomiernie na całej powierzchni ładunkowej i zabezpieczyć przed spadaniem lub przesuwaniem.</w:t>
      </w:r>
    </w:p>
    <w:p w:rsidR="00B60039" w:rsidRPr="00177661" w:rsidRDefault="00B60039" w:rsidP="00786E88">
      <w:pPr>
        <w:pStyle w:val="SPP1-poziom1"/>
      </w:pPr>
      <w:bookmarkStart w:id="225" w:name="_Toc215132607"/>
      <w:bookmarkStart w:id="226" w:name="_Toc223354459"/>
      <w:r w:rsidRPr="00177661">
        <w:t>5. Wykonanie robót</w:t>
      </w:r>
      <w:bookmarkEnd w:id="225"/>
      <w:bookmarkEnd w:id="226"/>
    </w:p>
    <w:p w:rsidR="00B60039" w:rsidRPr="00177661" w:rsidRDefault="00B60039" w:rsidP="00A6133B">
      <w:pPr>
        <w:pStyle w:val="SPP2-POZIOM2"/>
      </w:pPr>
      <w:bookmarkStart w:id="227" w:name="_Toc215132608"/>
      <w:bookmarkStart w:id="228" w:name="_Toc223354460"/>
      <w:r w:rsidRPr="00177661">
        <w:t>5.1. Wykopy wg B.02.01.00.</w:t>
      </w:r>
      <w:bookmarkEnd w:id="227"/>
      <w:bookmarkEnd w:id="228"/>
    </w:p>
    <w:p w:rsidR="00B60039" w:rsidRPr="00177661" w:rsidRDefault="00B60039" w:rsidP="00EF4D06">
      <w:pPr>
        <w:pStyle w:val="SPP3-POZIOM3"/>
      </w:pPr>
      <w:bookmarkStart w:id="229" w:name="_Toc215132609"/>
      <w:bookmarkStart w:id="230" w:name="_Toc223354461"/>
      <w:r w:rsidRPr="00177661">
        <w:t>5.1.1. Sprawdzenie zgodności warunków terenowych z projektowymi</w:t>
      </w:r>
      <w:bookmarkEnd w:id="229"/>
      <w:bookmarkEnd w:id="230"/>
    </w:p>
    <w:p w:rsidR="00B60039" w:rsidRPr="00177661" w:rsidRDefault="00B60039" w:rsidP="00177661">
      <w:pPr>
        <w:pStyle w:val="z4"/>
        <w:widowControl/>
        <w:ind w:left="993" w:firstLine="0"/>
        <w:rPr>
          <w:rFonts w:ascii="Arial" w:hAnsi="Arial" w:cs="Arial"/>
          <w:color w:val="auto"/>
        </w:rPr>
      </w:pPr>
      <w:r w:rsidRPr="00177661">
        <w:rPr>
          <w:rFonts w:ascii="Arial" w:hAnsi="Arial" w:cs="Arial"/>
          <w:color w:val="auto"/>
        </w:rPr>
        <w:t>Przed przystąpieniem do wykonywania wykopów przed budową obiektu należy sprawdzić zgodność rzędnych terenu z danymi podanymi w projekcie. W tym celu należy wykonać kontrolny pomiar sytuacyjno-wysokościowy. W trakcie realizacji wykopów konieczne jest kontrolowanie warunków gruntowych w nawiązaniu do badań geologicznych.</w:t>
      </w:r>
    </w:p>
    <w:p w:rsidR="00B60039" w:rsidRPr="00177661" w:rsidRDefault="009A3CD6" w:rsidP="00EF4D06">
      <w:pPr>
        <w:pStyle w:val="SPP3-POZIOM3"/>
      </w:pPr>
      <w:bookmarkStart w:id="231" w:name="_Toc215132610"/>
      <w:bookmarkStart w:id="232" w:name="_Toc223354462"/>
      <w:r>
        <w:t>5.1.2</w:t>
      </w:r>
      <w:r w:rsidR="00B60039" w:rsidRPr="00177661">
        <w:t>. Zabezpieczenie skarp wykopów</w:t>
      </w:r>
      <w:bookmarkEnd w:id="231"/>
      <w:bookmarkEnd w:id="232"/>
    </w:p>
    <w:p w:rsidR="00B60039" w:rsidRPr="00177661" w:rsidRDefault="00B60039" w:rsidP="00177661">
      <w:pPr>
        <w:pStyle w:val="z4"/>
        <w:widowControl/>
        <w:numPr>
          <w:ilvl w:val="0"/>
          <w:numId w:val="2"/>
        </w:numPr>
        <w:tabs>
          <w:tab w:val="clear" w:pos="939"/>
        </w:tabs>
        <w:rPr>
          <w:rFonts w:ascii="Arial" w:hAnsi="Arial" w:cs="Arial"/>
          <w:color w:val="auto"/>
        </w:rPr>
      </w:pPr>
      <w:r w:rsidRPr="00177661">
        <w:rPr>
          <w:rFonts w:ascii="Arial" w:hAnsi="Arial" w:cs="Arial"/>
          <w:color w:val="auto"/>
        </w:rPr>
        <w:t>Jeżeli w dokumentacji technicznej nie określono inaczej dopuszcza się stosowanie następujących bezpiecznych nachyleń skarp:</w:t>
      </w:r>
    </w:p>
    <w:p w:rsidR="00B60039" w:rsidRPr="00177661" w:rsidRDefault="00B60039" w:rsidP="00177661">
      <w:pPr>
        <w:pStyle w:val="KRESKA"/>
        <w:tabs>
          <w:tab w:val="clear" w:pos="851"/>
          <w:tab w:val="num" w:pos="1701"/>
        </w:tabs>
        <w:ind w:left="1701" w:hanging="283"/>
        <w:rPr>
          <w:rFonts w:ascii="Arial" w:hAnsi="Arial" w:cs="Arial"/>
          <w:color w:val="auto"/>
        </w:rPr>
      </w:pPr>
      <w:r w:rsidRPr="00177661">
        <w:rPr>
          <w:rFonts w:ascii="Arial" w:hAnsi="Arial" w:cs="Arial"/>
        </w:rPr>
        <w:t>w gruntach spoistych (gliny, iły) o nachyleniu 2:1</w:t>
      </w:r>
    </w:p>
    <w:p w:rsidR="00B60039" w:rsidRPr="00177661" w:rsidRDefault="00B60039" w:rsidP="00177661">
      <w:pPr>
        <w:pStyle w:val="KRESKA"/>
        <w:tabs>
          <w:tab w:val="clear" w:pos="851"/>
          <w:tab w:val="num" w:pos="1701"/>
        </w:tabs>
        <w:ind w:left="1701" w:hanging="283"/>
        <w:rPr>
          <w:rFonts w:ascii="Arial" w:hAnsi="Arial" w:cs="Arial"/>
          <w:color w:val="auto"/>
        </w:rPr>
      </w:pPr>
      <w:r w:rsidRPr="00177661">
        <w:rPr>
          <w:rFonts w:ascii="Arial" w:hAnsi="Arial" w:cs="Arial"/>
        </w:rPr>
        <w:t> w gruntach małospoistych i słabych gruntach spoistych o nachyleniu 1:1,25</w:t>
      </w:r>
    </w:p>
    <w:p w:rsidR="00B60039" w:rsidRPr="00177661" w:rsidRDefault="00B60039" w:rsidP="00177661">
      <w:pPr>
        <w:pStyle w:val="KRESKA"/>
        <w:tabs>
          <w:tab w:val="clear" w:pos="851"/>
          <w:tab w:val="num" w:pos="1701"/>
        </w:tabs>
        <w:ind w:left="1701" w:hanging="283"/>
        <w:rPr>
          <w:rFonts w:ascii="Arial" w:hAnsi="Arial" w:cs="Arial"/>
          <w:color w:val="auto"/>
        </w:rPr>
      </w:pPr>
      <w:r w:rsidRPr="00177661">
        <w:rPr>
          <w:rFonts w:ascii="Arial" w:hAnsi="Arial" w:cs="Arial"/>
        </w:rPr>
        <w:t>w gruntach sy</w:t>
      </w:r>
      <w:r w:rsidRPr="00177661">
        <w:rPr>
          <w:rFonts w:ascii="Arial" w:hAnsi="Arial" w:cs="Arial"/>
          <w:color w:val="auto"/>
        </w:rPr>
        <w:t>pkich (piaski) o nachyleniu 1:1,5.</w:t>
      </w:r>
    </w:p>
    <w:p w:rsidR="00B60039" w:rsidRPr="00177661" w:rsidRDefault="00B60039" w:rsidP="00177661">
      <w:pPr>
        <w:pStyle w:val="z4"/>
        <w:widowControl/>
        <w:numPr>
          <w:ilvl w:val="0"/>
          <w:numId w:val="2"/>
        </w:numPr>
        <w:rPr>
          <w:rFonts w:ascii="Arial" w:hAnsi="Arial" w:cs="Arial"/>
          <w:color w:val="auto"/>
        </w:rPr>
      </w:pPr>
      <w:r w:rsidRPr="00177661">
        <w:rPr>
          <w:rFonts w:ascii="Arial" w:hAnsi="Arial" w:cs="Arial"/>
          <w:color w:val="auto"/>
        </w:rPr>
        <w:t>W wykopach ze skarpami o bezpiecznym nachyleniu powinny być stosowane następujące zabezpieczenia:</w:t>
      </w:r>
    </w:p>
    <w:p w:rsidR="00B60039" w:rsidRPr="00177661" w:rsidRDefault="00B60039" w:rsidP="00177661">
      <w:pPr>
        <w:pStyle w:val="KRESKA"/>
        <w:tabs>
          <w:tab w:val="clear" w:pos="851"/>
          <w:tab w:val="num" w:pos="1701"/>
        </w:tabs>
        <w:ind w:left="1701" w:hanging="283"/>
        <w:rPr>
          <w:rFonts w:ascii="Arial" w:hAnsi="Arial" w:cs="Arial"/>
        </w:rPr>
      </w:pPr>
      <w:r w:rsidRPr="00177661">
        <w:rPr>
          <w:rFonts w:ascii="Arial" w:hAnsi="Arial" w:cs="Arial"/>
        </w:rPr>
        <w:t>w pasie terenu przylegającym do górnej krawędzi wykopu na szerokości równej 3</w:t>
      </w:r>
      <w:r w:rsidRPr="00177661">
        <w:rPr>
          <w:rFonts w:ascii="Arial" w:hAnsi="Arial" w:cs="Arial"/>
        </w:rPr>
        <w:noBreakHyphen/>
        <w:t xml:space="preserve">krotnej głębokości wykopu powierzchnia powinna być wolna od </w:t>
      </w:r>
      <w:r w:rsidRPr="00177661">
        <w:rPr>
          <w:rFonts w:ascii="Arial" w:hAnsi="Arial" w:cs="Arial"/>
        </w:rPr>
        <w:lastRenderedPageBreak/>
        <w:t>nasypów i mate</w:t>
      </w:r>
      <w:r w:rsidRPr="00177661">
        <w:rPr>
          <w:rFonts w:ascii="Arial" w:hAnsi="Arial" w:cs="Arial"/>
        </w:rPr>
        <w:softHyphen/>
        <w:t>riałów, oraz mieć spadki umożliwiające odpływ wód opadowych</w:t>
      </w:r>
    </w:p>
    <w:p w:rsidR="00B60039" w:rsidRPr="00177661" w:rsidRDefault="00B60039" w:rsidP="00177661">
      <w:pPr>
        <w:pStyle w:val="KRESKA"/>
        <w:tabs>
          <w:tab w:val="clear" w:pos="851"/>
          <w:tab w:val="num" w:pos="1701"/>
        </w:tabs>
        <w:ind w:left="1701" w:hanging="283"/>
        <w:rPr>
          <w:rFonts w:ascii="Arial" w:hAnsi="Arial" w:cs="Arial"/>
        </w:rPr>
      </w:pPr>
      <w:r w:rsidRPr="00177661">
        <w:rPr>
          <w:rFonts w:ascii="Arial" w:hAnsi="Arial" w:cs="Arial"/>
        </w:rPr>
        <w:t>naruszenie stanu naturalnego skarpy jak np. rozmycie przez wody opadowe powinno być usuwane z zachowaniem bezpiecznych nachyleń</w:t>
      </w:r>
    </w:p>
    <w:p w:rsidR="00B60039" w:rsidRPr="00177661" w:rsidRDefault="00B60039" w:rsidP="00177661">
      <w:pPr>
        <w:pStyle w:val="KRESKA"/>
        <w:tabs>
          <w:tab w:val="clear" w:pos="851"/>
          <w:tab w:val="num" w:pos="1701"/>
        </w:tabs>
        <w:ind w:left="1701" w:hanging="283"/>
        <w:rPr>
          <w:rFonts w:ascii="Arial" w:hAnsi="Arial" w:cs="Arial"/>
        </w:rPr>
      </w:pPr>
      <w:r w:rsidRPr="00177661">
        <w:rPr>
          <w:rFonts w:ascii="Arial" w:hAnsi="Arial" w:cs="Arial"/>
        </w:rPr>
        <w:t>stan skarp należy okresowo sprawdzać w zależności od występowania niekorzystnych czynników.</w:t>
      </w:r>
    </w:p>
    <w:p w:rsidR="00B60039" w:rsidRPr="00177661" w:rsidRDefault="009A3CD6" w:rsidP="00EF4D06">
      <w:pPr>
        <w:pStyle w:val="SPP3-POZIOM3"/>
      </w:pPr>
      <w:bookmarkStart w:id="233" w:name="_Toc215132611"/>
      <w:bookmarkStart w:id="234" w:name="_Toc223354463"/>
      <w:r>
        <w:t>5.1.3</w:t>
      </w:r>
      <w:r w:rsidR="00B60039" w:rsidRPr="00177661">
        <w:t>. Tolerancje wykonywania wykopów</w:t>
      </w:r>
      <w:bookmarkEnd w:id="233"/>
      <w:bookmarkEnd w:id="234"/>
    </w:p>
    <w:p w:rsidR="00B60039" w:rsidRPr="00177661" w:rsidRDefault="00B60039" w:rsidP="00177661">
      <w:pPr>
        <w:pStyle w:val="z4"/>
        <w:widowControl/>
        <w:rPr>
          <w:rFonts w:ascii="Arial" w:hAnsi="Arial" w:cs="Arial"/>
          <w:color w:val="auto"/>
        </w:rPr>
      </w:pPr>
      <w:r w:rsidRPr="00177661">
        <w:rPr>
          <w:rFonts w:ascii="Arial" w:hAnsi="Arial" w:cs="Arial"/>
          <w:color w:val="auto"/>
        </w:rPr>
        <w:tab/>
        <w:t>Dopuszczalne odchyłki w wykonywaniu wykopów wynoszą 10 cm.</w:t>
      </w:r>
    </w:p>
    <w:p w:rsidR="00B60039" w:rsidRPr="00177661" w:rsidRDefault="009A3CD6" w:rsidP="00EF4D06">
      <w:pPr>
        <w:pStyle w:val="SPP3-POZIOM3"/>
      </w:pPr>
      <w:bookmarkStart w:id="235" w:name="_Toc215132612"/>
      <w:bookmarkStart w:id="236" w:name="_Toc223354464"/>
      <w:r>
        <w:t>5.1.4</w:t>
      </w:r>
      <w:r w:rsidR="00B60039" w:rsidRPr="00177661">
        <w:t>. Postępowanie w wypadku przegłębienia wykopów</w:t>
      </w:r>
      <w:bookmarkEnd w:id="235"/>
      <w:bookmarkEnd w:id="236"/>
    </w:p>
    <w:p w:rsidR="00B60039" w:rsidRPr="00177661" w:rsidRDefault="00B60039" w:rsidP="00177661">
      <w:pPr>
        <w:pStyle w:val="z4"/>
        <w:widowControl/>
        <w:tabs>
          <w:tab w:val="clear" w:pos="939"/>
          <w:tab w:val="left" w:pos="1276"/>
        </w:tabs>
        <w:ind w:left="1276" w:hanging="283"/>
        <w:rPr>
          <w:rFonts w:ascii="Arial" w:hAnsi="Arial" w:cs="Arial"/>
          <w:color w:val="auto"/>
        </w:rPr>
      </w:pPr>
      <w:r w:rsidRPr="00177661">
        <w:rPr>
          <w:rFonts w:ascii="Arial" w:hAnsi="Arial" w:cs="Arial"/>
          <w:color w:val="auto"/>
        </w:rPr>
        <w:t>(1) Wykopy powinny być wykonywane bez naruszenia naturalnej struktury gruntu.</w:t>
      </w:r>
    </w:p>
    <w:p w:rsidR="00B60039" w:rsidRPr="00177661" w:rsidRDefault="00B60039" w:rsidP="00177661">
      <w:pPr>
        <w:pStyle w:val="z4"/>
        <w:widowControl/>
        <w:tabs>
          <w:tab w:val="clear" w:pos="939"/>
          <w:tab w:val="left" w:pos="1276"/>
        </w:tabs>
        <w:ind w:left="1276" w:hanging="283"/>
        <w:rPr>
          <w:rFonts w:ascii="Arial" w:hAnsi="Arial" w:cs="Arial"/>
          <w:color w:val="auto"/>
        </w:rPr>
      </w:pPr>
      <w:r w:rsidRPr="00177661">
        <w:rPr>
          <w:rFonts w:ascii="Arial" w:hAnsi="Arial" w:cs="Arial"/>
          <w:color w:val="auto"/>
        </w:rPr>
        <w:t>(2) Warstwa gruntu o grubości 20 cm położona nad projektowanym poziomem posadowienia powinna być usunięta bezpośrednio przed wykonaniem fundamentu.</w:t>
      </w:r>
    </w:p>
    <w:p w:rsidR="00B60039" w:rsidRPr="00177661" w:rsidRDefault="00B60039" w:rsidP="00177661">
      <w:pPr>
        <w:pStyle w:val="z4"/>
        <w:widowControl/>
        <w:tabs>
          <w:tab w:val="clear" w:pos="939"/>
          <w:tab w:val="left" w:pos="1276"/>
        </w:tabs>
        <w:ind w:left="1276" w:hanging="283"/>
        <w:rPr>
          <w:rFonts w:ascii="Arial" w:hAnsi="Arial" w:cs="Arial"/>
          <w:color w:val="auto"/>
        </w:rPr>
      </w:pPr>
      <w:r w:rsidRPr="00177661">
        <w:rPr>
          <w:rFonts w:ascii="Arial" w:hAnsi="Arial" w:cs="Arial"/>
          <w:color w:val="auto"/>
        </w:rPr>
        <w:t xml:space="preserve">(3) W przypadku przegłębienia wykopu poniżej przewidzianego poziomu </w:t>
      </w:r>
      <w:r w:rsidR="009A3CD6">
        <w:rPr>
          <w:rFonts w:ascii="Arial" w:hAnsi="Arial" w:cs="Arial"/>
          <w:color w:val="auto"/>
        </w:rPr>
        <w:br/>
      </w:r>
      <w:r w:rsidRPr="00177661">
        <w:rPr>
          <w:rFonts w:ascii="Arial" w:hAnsi="Arial" w:cs="Arial"/>
          <w:color w:val="auto"/>
        </w:rPr>
        <w:t>a zwłaszcza poniżej poziomu projektowanego posadowienia należy porozumieć się z Inżynierem celem podję</w:t>
      </w:r>
      <w:r w:rsidRPr="00177661">
        <w:rPr>
          <w:rFonts w:ascii="Arial" w:hAnsi="Arial" w:cs="Arial"/>
          <w:color w:val="auto"/>
        </w:rPr>
        <w:softHyphen/>
        <w:t>cia odpowiednich decyzji.</w:t>
      </w:r>
    </w:p>
    <w:p w:rsidR="00B60039" w:rsidRPr="00177661" w:rsidRDefault="00B60039" w:rsidP="00A6133B">
      <w:pPr>
        <w:pStyle w:val="SPP2-POZIOM2"/>
      </w:pPr>
      <w:bookmarkStart w:id="237" w:name="_Toc215132613"/>
      <w:bookmarkStart w:id="238" w:name="_Toc223354465"/>
      <w:r w:rsidRPr="00177661">
        <w:t>5.2. Warstwy filtracyjne, podsypki i nasypy – B.02.02.00</w:t>
      </w:r>
      <w:bookmarkEnd w:id="237"/>
      <w:bookmarkEnd w:id="238"/>
    </w:p>
    <w:p w:rsidR="00B60039" w:rsidRPr="00177661" w:rsidRDefault="00B60039" w:rsidP="00EF4D06">
      <w:pPr>
        <w:pStyle w:val="SPP3-POZIOM3"/>
      </w:pPr>
      <w:bookmarkStart w:id="239" w:name="_Toc215132614"/>
      <w:bookmarkStart w:id="240" w:name="_Toc223354466"/>
      <w:r w:rsidRPr="00177661">
        <w:t>5.2.1. Wykonawca może przystąpić do układania podsypek i warstw filtracyjnych po uzyskaniu zezwolenia Inżyniera, potwierdzonego wpisem do dziennika budowy.</w:t>
      </w:r>
      <w:bookmarkEnd w:id="239"/>
      <w:bookmarkEnd w:id="240"/>
    </w:p>
    <w:p w:rsidR="00B60039" w:rsidRPr="00177661" w:rsidRDefault="00B60039" w:rsidP="00786E88">
      <w:pPr>
        <w:pStyle w:val="SPP1-poziom1"/>
      </w:pPr>
      <w:bookmarkStart w:id="241" w:name="_Toc215132620"/>
      <w:bookmarkStart w:id="242" w:name="_Toc223354467"/>
      <w:r w:rsidRPr="00177661">
        <w:t>6. Kontrola jakości robót</w:t>
      </w:r>
      <w:bookmarkEnd w:id="241"/>
      <w:bookmarkEnd w:id="242"/>
    </w:p>
    <w:p w:rsidR="00B60039" w:rsidRPr="00177661" w:rsidRDefault="00B60039" w:rsidP="00177661">
      <w:pPr>
        <w:pStyle w:val="znormal"/>
        <w:widowControl/>
        <w:rPr>
          <w:rFonts w:ascii="Arial" w:hAnsi="Arial" w:cs="Arial"/>
          <w:color w:val="auto"/>
        </w:rPr>
      </w:pPr>
      <w:r w:rsidRPr="00177661">
        <w:rPr>
          <w:rFonts w:ascii="Arial" w:hAnsi="Arial" w:cs="Arial"/>
          <w:color w:val="auto"/>
        </w:rPr>
        <w:t>Wymagania dla robót ziemnych podano w punktach 5.1. do 5.4.</w:t>
      </w:r>
    </w:p>
    <w:p w:rsidR="00B60039" w:rsidRPr="00177661" w:rsidRDefault="00B60039" w:rsidP="00177661">
      <w:pPr>
        <w:pStyle w:val="znormal"/>
        <w:widowControl/>
        <w:ind w:left="851" w:hanging="454"/>
        <w:rPr>
          <w:rFonts w:ascii="Arial" w:hAnsi="Arial" w:cs="Arial"/>
          <w:color w:val="auto"/>
        </w:rPr>
      </w:pPr>
      <w:r w:rsidRPr="00177661">
        <w:rPr>
          <w:rFonts w:ascii="Arial" w:hAnsi="Arial" w:cs="Arial"/>
          <w:color w:val="auto"/>
        </w:rPr>
        <w:t>(1)</w:t>
      </w:r>
      <w:r w:rsidRPr="00177661">
        <w:rPr>
          <w:rFonts w:ascii="Arial" w:hAnsi="Arial" w:cs="Arial"/>
          <w:color w:val="auto"/>
        </w:rPr>
        <w:tab/>
        <w:t> Sprawdzenie i odbiór robót ziemnych powinny być wykonane zgodnie z normami wyszczególnionymi w p. 11.</w:t>
      </w:r>
    </w:p>
    <w:p w:rsidR="00B60039" w:rsidRPr="00177661" w:rsidRDefault="00B60039" w:rsidP="00A6133B">
      <w:pPr>
        <w:pStyle w:val="SPP2-POZIOM2"/>
      </w:pPr>
      <w:bookmarkStart w:id="243" w:name="_Toc215132621"/>
      <w:bookmarkStart w:id="244" w:name="_Toc223354468"/>
      <w:r w:rsidRPr="00177661">
        <w:t>6.1. Wykopy wg B.02.01.00</w:t>
      </w:r>
      <w:bookmarkEnd w:id="243"/>
      <w:bookmarkEnd w:id="244"/>
    </w:p>
    <w:p w:rsidR="00B60039" w:rsidRPr="00177661" w:rsidRDefault="00B60039" w:rsidP="00177661">
      <w:pPr>
        <w:pStyle w:val="znormal"/>
        <w:widowControl/>
        <w:rPr>
          <w:rFonts w:ascii="Arial" w:hAnsi="Arial" w:cs="Arial"/>
          <w:color w:val="auto"/>
        </w:rPr>
      </w:pPr>
      <w:r w:rsidRPr="00177661">
        <w:rPr>
          <w:rFonts w:ascii="Arial" w:hAnsi="Arial" w:cs="Arial"/>
          <w:color w:val="auto"/>
        </w:rPr>
        <w:t>Sprawdzenie i kontrola w czasie wykonywania robót oraz po ich zakończeniu powinny obejmować:</w:t>
      </w:r>
    </w:p>
    <w:p w:rsidR="00B60039" w:rsidRPr="00177661" w:rsidRDefault="00B60039" w:rsidP="00177661">
      <w:pPr>
        <w:pStyle w:val="KRESKA"/>
        <w:rPr>
          <w:rFonts w:ascii="Arial" w:hAnsi="Arial" w:cs="Arial"/>
        </w:rPr>
      </w:pPr>
      <w:r w:rsidRPr="00177661">
        <w:rPr>
          <w:rFonts w:ascii="Arial" w:hAnsi="Arial" w:cs="Arial"/>
        </w:rPr>
        <w:t>zgodność wykonania robót z dokumentacją</w:t>
      </w:r>
    </w:p>
    <w:p w:rsidR="00B60039" w:rsidRPr="00177661" w:rsidRDefault="00B60039" w:rsidP="00177661">
      <w:pPr>
        <w:pStyle w:val="KRESKA"/>
        <w:rPr>
          <w:rFonts w:ascii="Arial" w:hAnsi="Arial" w:cs="Arial"/>
        </w:rPr>
      </w:pPr>
      <w:r w:rsidRPr="00177661">
        <w:rPr>
          <w:rFonts w:ascii="Arial" w:hAnsi="Arial" w:cs="Arial"/>
        </w:rPr>
        <w:t>prawidłowość wytyczenie robót w terenie</w:t>
      </w:r>
    </w:p>
    <w:p w:rsidR="00B60039" w:rsidRPr="00177661" w:rsidRDefault="00B60039" w:rsidP="00177661">
      <w:pPr>
        <w:pStyle w:val="KRESKA"/>
        <w:rPr>
          <w:rFonts w:ascii="Arial" w:hAnsi="Arial" w:cs="Arial"/>
        </w:rPr>
      </w:pPr>
      <w:r w:rsidRPr="00177661">
        <w:rPr>
          <w:rFonts w:ascii="Arial" w:hAnsi="Arial" w:cs="Arial"/>
        </w:rPr>
        <w:t>przygotowanie terenu</w:t>
      </w:r>
    </w:p>
    <w:p w:rsidR="00B60039" w:rsidRPr="00177661" w:rsidRDefault="00B60039" w:rsidP="00177661">
      <w:pPr>
        <w:pStyle w:val="KRESKA"/>
        <w:rPr>
          <w:rFonts w:ascii="Arial" w:hAnsi="Arial" w:cs="Arial"/>
        </w:rPr>
      </w:pPr>
      <w:r w:rsidRPr="00177661">
        <w:rPr>
          <w:rFonts w:ascii="Arial" w:hAnsi="Arial" w:cs="Arial"/>
        </w:rPr>
        <w:t>rodzaj i stan gruntu w podłożu</w:t>
      </w:r>
    </w:p>
    <w:p w:rsidR="00B60039" w:rsidRPr="00177661" w:rsidRDefault="00B60039" w:rsidP="00177661">
      <w:pPr>
        <w:pStyle w:val="KRESKA"/>
        <w:rPr>
          <w:rFonts w:ascii="Arial" w:hAnsi="Arial" w:cs="Arial"/>
        </w:rPr>
      </w:pPr>
      <w:r w:rsidRPr="00177661">
        <w:rPr>
          <w:rFonts w:ascii="Arial" w:hAnsi="Arial" w:cs="Arial"/>
        </w:rPr>
        <w:t>wymiary wykopów</w:t>
      </w:r>
    </w:p>
    <w:p w:rsidR="00B60039" w:rsidRPr="00177661" w:rsidRDefault="00B60039" w:rsidP="00177661">
      <w:pPr>
        <w:pStyle w:val="KRESKA"/>
        <w:rPr>
          <w:rFonts w:ascii="Arial" w:hAnsi="Arial" w:cs="Arial"/>
        </w:rPr>
      </w:pPr>
      <w:r w:rsidRPr="00177661">
        <w:rPr>
          <w:rFonts w:ascii="Arial" w:hAnsi="Arial" w:cs="Arial"/>
        </w:rPr>
        <w:t>zabezpieczenie i odwodnienie wykopów.</w:t>
      </w:r>
    </w:p>
    <w:p w:rsidR="00B60039" w:rsidRPr="00177661" w:rsidRDefault="00B60039" w:rsidP="00A6133B">
      <w:pPr>
        <w:pStyle w:val="SPP2-POZIOM2"/>
      </w:pPr>
      <w:bookmarkStart w:id="245" w:name="_Toc215132622"/>
      <w:bookmarkStart w:id="246" w:name="_Toc223354469"/>
      <w:r w:rsidRPr="00177661">
        <w:t>6.2. Wykonanie podkładów i nasypów wg B.02.02.00</w:t>
      </w:r>
      <w:bookmarkEnd w:id="245"/>
      <w:bookmarkEnd w:id="246"/>
    </w:p>
    <w:p w:rsidR="00B60039" w:rsidRPr="00177661" w:rsidRDefault="00B60039" w:rsidP="00177661">
      <w:pPr>
        <w:pStyle w:val="znormal"/>
        <w:widowControl/>
        <w:rPr>
          <w:rFonts w:ascii="Arial" w:hAnsi="Arial" w:cs="Arial"/>
          <w:color w:val="auto"/>
        </w:rPr>
      </w:pPr>
      <w:r w:rsidRPr="00177661">
        <w:rPr>
          <w:rFonts w:ascii="Arial" w:hAnsi="Arial" w:cs="Arial"/>
          <w:color w:val="auto"/>
        </w:rPr>
        <w:t>Sprawdzeniu podlega:</w:t>
      </w:r>
    </w:p>
    <w:p w:rsidR="00B60039" w:rsidRPr="00177661" w:rsidRDefault="00B60039" w:rsidP="00177661">
      <w:pPr>
        <w:pStyle w:val="KRESKA"/>
        <w:rPr>
          <w:rFonts w:ascii="Arial" w:hAnsi="Arial" w:cs="Arial"/>
        </w:rPr>
      </w:pPr>
      <w:r w:rsidRPr="00177661">
        <w:rPr>
          <w:rFonts w:ascii="Arial" w:hAnsi="Arial" w:cs="Arial"/>
        </w:rPr>
        <w:lastRenderedPageBreak/>
        <w:t>przygotowanie podłoża</w:t>
      </w:r>
    </w:p>
    <w:p w:rsidR="00B60039" w:rsidRPr="00177661" w:rsidRDefault="00B60039" w:rsidP="00177661">
      <w:pPr>
        <w:pStyle w:val="KRESKA"/>
        <w:rPr>
          <w:rFonts w:ascii="Arial" w:hAnsi="Arial" w:cs="Arial"/>
        </w:rPr>
      </w:pPr>
      <w:r w:rsidRPr="00177661">
        <w:rPr>
          <w:rFonts w:ascii="Arial" w:hAnsi="Arial" w:cs="Arial"/>
        </w:rPr>
        <w:t>materiał użyty na podkład</w:t>
      </w:r>
    </w:p>
    <w:p w:rsidR="00B60039" w:rsidRPr="00177661" w:rsidRDefault="00B60039" w:rsidP="00177661">
      <w:pPr>
        <w:pStyle w:val="KRESKA"/>
        <w:rPr>
          <w:rFonts w:ascii="Arial" w:hAnsi="Arial" w:cs="Arial"/>
        </w:rPr>
      </w:pPr>
      <w:r w:rsidRPr="00177661">
        <w:rPr>
          <w:rFonts w:ascii="Arial" w:hAnsi="Arial" w:cs="Arial"/>
        </w:rPr>
        <w:t>grubość i równomierność warstw podkładu</w:t>
      </w:r>
    </w:p>
    <w:p w:rsidR="00B60039" w:rsidRPr="00177661" w:rsidRDefault="00B60039" w:rsidP="00177661">
      <w:pPr>
        <w:pStyle w:val="KRESKA"/>
        <w:rPr>
          <w:rFonts w:ascii="Arial" w:hAnsi="Arial" w:cs="Arial"/>
        </w:rPr>
      </w:pPr>
      <w:r w:rsidRPr="00177661">
        <w:rPr>
          <w:rFonts w:ascii="Arial" w:hAnsi="Arial" w:cs="Arial"/>
        </w:rPr>
        <w:t>sposób i jakość zagęszczenia.</w:t>
      </w:r>
    </w:p>
    <w:p w:rsidR="00B60039" w:rsidRPr="00177661" w:rsidRDefault="00B60039" w:rsidP="00A6133B">
      <w:pPr>
        <w:pStyle w:val="SPP2-POZIOM2"/>
      </w:pPr>
      <w:bookmarkStart w:id="247" w:name="_Toc215132623"/>
      <w:bookmarkStart w:id="248" w:name="_Toc223354470"/>
      <w:r w:rsidRPr="00177661">
        <w:t>6.3. Zasypki wg B.02.03.00</w:t>
      </w:r>
      <w:bookmarkEnd w:id="247"/>
      <w:bookmarkEnd w:id="248"/>
    </w:p>
    <w:p w:rsidR="00B60039" w:rsidRPr="00177661" w:rsidRDefault="00B60039" w:rsidP="00177661">
      <w:pPr>
        <w:pStyle w:val="znormal"/>
        <w:widowControl/>
        <w:rPr>
          <w:rFonts w:ascii="Arial" w:hAnsi="Arial" w:cs="Arial"/>
          <w:color w:val="auto"/>
        </w:rPr>
      </w:pPr>
      <w:r w:rsidRPr="00177661">
        <w:rPr>
          <w:rFonts w:ascii="Arial" w:hAnsi="Arial" w:cs="Arial"/>
          <w:color w:val="auto"/>
        </w:rPr>
        <w:t>Sprawdzeniu podlega:</w:t>
      </w:r>
    </w:p>
    <w:p w:rsidR="00B60039" w:rsidRPr="00177661" w:rsidRDefault="00B60039" w:rsidP="00177661">
      <w:pPr>
        <w:pStyle w:val="KRESKA"/>
        <w:rPr>
          <w:rFonts w:ascii="Arial" w:hAnsi="Arial" w:cs="Arial"/>
        </w:rPr>
      </w:pPr>
      <w:r w:rsidRPr="00177661">
        <w:rPr>
          <w:rFonts w:ascii="Arial" w:hAnsi="Arial" w:cs="Arial"/>
        </w:rPr>
        <w:t>stan wykopu przed zasypaniem</w:t>
      </w:r>
    </w:p>
    <w:p w:rsidR="00B60039" w:rsidRPr="00177661" w:rsidRDefault="00B60039" w:rsidP="00177661">
      <w:pPr>
        <w:pStyle w:val="KRESKA"/>
        <w:rPr>
          <w:rFonts w:ascii="Arial" w:hAnsi="Arial" w:cs="Arial"/>
        </w:rPr>
      </w:pPr>
      <w:r w:rsidRPr="00177661">
        <w:rPr>
          <w:rFonts w:ascii="Arial" w:hAnsi="Arial" w:cs="Arial"/>
        </w:rPr>
        <w:t>materiały do zasypki</w:t>
      </w:r>
    </w:p>
    <w:p w:rsidR="00B60039" w:rsidRPr="00177661" w:rsidRDefault="00B60039" w:rsidP="00177661">
      <w:pPr>
        <w:pStyle w:val="KRESKA"/>
        <w:rPr>
          <w:rFonts w:ascii="Arial" w:hAnsi="Arial" w:cs="Arial"/>
        </w:rPr>
      </w:pPr>
      <w:r w:rsidRPr="00177661">
        <w:rPr>
          <w:rFonts w:ascii="Arial" w:hAnsi="Arial" w:cs="Arial"/>
        </w:rPr>
        <w:t>grubość i równomierność warstw zasypki</w:t>
      </w:r>
    </w:p>
    <w:p w:rsidR="00B60039" w:rsidRPr="00177661" w:rsidRDefault="00B60039" w:rsidP="00177661">
      <w:pPr>
        <w:pStyle w:val="KRESKA"/>
        <w:rPr>
          <w:rFonts w:ascii="Arial" w:hAnsi="Arial" w:cs="Arial"/>
        </w:rPr>
      </w:pPr>
      <w:r w:rsidRPr="00177661">
        <w:rPr>
          <w:rFonts w:ascii="Arial" w:hAnsi="Arial" w:cs="Arial"/>
        </w:rPr>
        <w:t>sposób i jakość zagęszczenia.</w:t>
      </w:r>
    </w:p>
    <w:p w:rsidR="00B60039" w:rsidRPr="00177661" w:rsidRDefault="00B60039" w:rsidP="00786E88">
      <w:pPr>
        <w:pStyle w:val="SPP1-poziom1"/>
      </w:pPr>
      <w:bookmarkStart w:id="249" w:name="_Toc215132624"/>
      <w:bookmarkStart w:id="250" w:name="_Toc223354471"/>
      <w:r w:rsidRPr="00177661">
        <w:t>7. Obmiar robót</w:t>
      </w:r>
      <w:bookmarkEnd w:id="249"/>
      <w:bookmarkEnd w:id="250"/>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Jednostkami obmiarowymi są: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B.02.01.00 – wykopy – [m</w:t>
      </w:r>
      <w:r w:rsidRPr="00177661">
        <w:rPr>
          <w:rFonts w:ascii="Arial" w:hAnsi="Arial" w:cs="Arial"/>
          <w:color w:val="auto"/>
          <w:vertAlign w:val="superscript"/>
        </w:rPr>
        <w:t>3</w:t>
      </w:r>
      <w:r w:rsidRPr="00177661">
        <w:rPr>
          <w:rFonts w:ascii="Arial" w:hAnsi="Arial" w:cs="Arial"/>
          <w:color w:val="auto"/>
        </w:rPr>
        <w:t>]</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B.02.02.00 – podkłady i nasypy – [m</w:t>
      </w:r>
      <w:r w:rsidRPr="00177661">
        <w:rPr>
          <w:rFonts w:ascii="Arial" w:hAnsi="Arial" w:cs="Arial"/>
          <w:color w:val="auto"/>
          <w:vertAlign w:val="superscript"/>
        </w:rPr>
        <w:t>3</w:t>
      </w:r>
      <w:r w:rsidRPr="00177661">
        <w:rPr>
          <w:rFonts w:ascii="Arial" w:hAnsi="Arial" w:cs="Arial"/>
          <w:color w:val="auto"/>
        </w:rPr>
        <w:t>]</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B.02.04.00 – transport gruntu – [m</w:t>
      </w:r>
      <w:r w:rsidRPr="00177661">
        <w:rPr>
          <w:rFonts w:ascii="Arial" w:hAnsi="Arial" w:cs="Arial"/>
          <w:color w:val="auto"/>
          <w:vertAlign w:val="superscript"/>
        </w:rPr>
        <w:t>3</w:t>
      </w:r>
      <w:r w:rsidRPr="00177661">
        <w:rPr>
          <w:rFonts w:ascii="Arial" w:hAnsi="Arial" w:cs="Arial"/>
          <w:color w:val="auto"/>
        </w:rPr>
        <w:t>] z uwzględnieniem odległości transportu.</w:t>
      </w:r>
    </w:p>
    <w:p w:rsidR="00B60039" w:rsidRPr="00177661" w:rsidRDefault="00B60039" w:rsidP="00786E88">
      <w:pPr>
        <w:pStyle w:val="SPP1-poziom1"/>
      </w:pPr>
      <w:bookmarkStart w:id="251" w:name="_Toc215132625"/>
      <w:bookmarkStart w:id="252" w:name="_Toc223354472"/>
      <w:r w:rsidRPr="00177661">
        <w:t>8. Odbiór robót</w:t>
      </w:r>
      <w:bookmarkEnd w:id="251"/>
      <w:bookmarkEnd w:id="252"/>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objęte B.02.00.00 podlegają zasadom odbioru robót zanikających.</w:t>
      </w:r>
    </w:p>
    <w:p w:rsidR="00B60039" w:rsidRPr="00177661" w:rsidRDefault="00B60039" w:rsidP="00786E88">
      <w:pPr>
        <w:pStyle w:val="SPP1-poziom1"/>
      </w:pPr>
      <w:bookmarkStart w:id="253" w:name="_Toc215132626"/>
      <w:bookmarkStart w:id="254" w:name="_Toc223354473"/>
      <w:r w:rsidRPr="00177661">
        <w:t>9. Podstawa płatności</w:t>
      </w:r>
      <w:bookmarkEnd w:id="253"/>
      <w:bookmarkEnd w:id="254"/>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B.02.01.00 – Wykopy – płaci się za m</w:t>
      </w:r>
      <w:r w:rsidRPr="00177661">
        <w:rPr>
          <w:rFonts w:ascii="Arial" w:hAnsi="Arial" w:cs="Arial"/>
          <w:color w:val="auto"/>
          <w:vertAlign w:val="superscript"/>
        </w:rPr>
        <w:t>3</w:t>
      </w:r>
      <w:r w:rsidRPr="00177661">
        <w:rPr>
          <w:rFonts w:ascii="Arial" w:hAnsi="Arial" w:cs="Arial"/>
          <w:color w:val="auto"/>
        </w:rPr>
        <w:t xml:space="preserve"> gruntu w stanie rodzimym.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Cena obejmuje:</w:t>
      </w:r>
    </w:p>
    <w:p w:rsidR="00B60039" w:rsidRPr="00177661" w:rsidRDefault="00B60039" w:rsidP="00177661">
      <w:pPr>
        <w:pStyle w:val="KRESKA"/>
        <w:rPr>
          <w:rFonts w:ascii="Arial" w:hAnsi="Arial" w:cs="Arial"/>
        </w:rPr>
      </w:pPr>
      <w:r w:rsidRPr="00177661">
        <w:rPr>
          <w:rFonts w:ascii="Arial" w:hAnsi="Arial" w:cs="Arial"/>
        </w:rPr>
        <w:t>wyznaczenie zarysu wykopu,</w:t>
      </w:r>
    </w:p>
    <w:p w:rsidR="00B60039" w:rsidRPr="00177661" w:rsidRDefault="00B60039" w:rsidP="00177661">
      <w:pPr>
        <w:pStyle w:val="KRESKA"/>
        <w:rPr>
          <w:rFonts w:ascii="Arial" w:hAnsi="Arial" w:cs="Arial"/>
        </w:rPr>
      </w:pPr>
      <w:r w:rsidRPr="00177661">
        <w:rPr>
          <w:rFonts w:ascii="Arial" w:hAnsi="Arial" w:cs="Arial"/>
        </w:rPr>
        <w:t xml:space="preserve">odspojenie gruntu ze złożeniem na odkład lub załadowaniem na samochody </w:t>
      </w:r>
      <w:r w:rsidR="009A3CD6">
        <w:rPr>
          <w:rFonts w:ascii="Arial" w:hAnsi="Arial" w:cs="Arial"/>
        </w:rPr>
        <w:br/>
      </w:r>
      <w:r w:rsidRPr="00177661">
        <w:rPr>
          <w:rFonts w:ascii="Arial" w:hAnsi="Arial" w:cs="Arial"/>
        </w:rPr>
        <w:t>i odwiezieniem; Wykonawca we własnym zakresie ustali miejsce odwozu mas ziemnych,</w:t>
      </w:r>
    </w:p>
    <w:p w:rsidR="00B60039" w:rsidRPr="00177661" w:rsidRDefault="00B60039" w:rsidP="00177661">
      <w:pPr>
        <w:pStyle w:val="KRESKA"/>
        <w:rPr>
          <w:rFonts w:ascii="Arial" w:hAnsi="Arial" w:cs="Arial"/>
        </w:rPr>
      </w:pPr>
      <w:r w:rsidRPr="00177661">
        <w:rPr>
          <w:rFonts w:ascii="Arial" w:hAnsi="Arial" w:cs="Arial"/>
        </w:rPr>
        <w:t>odwodnienie i utrzymanie wykopu z uwzględnieniem wykonania ścianek szczelnych.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B.02.02.00 – Wykonanie podkładów i nasypów – płaci się za m</w:t>
      </w:r>
      <w:r w:rsidRPr="00177661">
        <w:rPr>
          <w:rFonts w:ascii="Arial" w:hAnsi="Arial" w:cs="Arial"/>
          <w:color w:val="auto"/>
          <w:vertAlign w:val="superscript"/>
        </w:rPr>
        <w:t>3</w:t>
      </w:r>
      <w:r w:rsidRPr="00177661">
        <w:rPr>
          <w:rFonts w:ascii="Arial" w:hAnsi="Arial" w:cs="Arial"/>
          <w:color w:val="auto"/>
        </w:rPr>
        <w:t xml:space="preserve"> podkładu po zagęszczeniu.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Cena obejmuje:</w:t>
      </w:r>
    </w:p>
    <w:p w:rsidR="00B60039" w:rsidRPr="00177661" w:rsidRDefault="00B60039" w:rsidP="00177661">
      <w:pPr>
        <w:pStyle w:val="KRESKA"/>
        <w:rPr>
          <w:rFonts w:ascii="Arial" w:hAnsi="Arial" w:cs="Arial"/>
        </w:rPr>
      </w:pPr>
      <w:r w:rsidRPr="00177661">
        <w:rPr>
          <w:rFonts w:ascii="Arial" w:hAnsi="Arial" w:cs="Arial"/>
        </w:rPr>
        <w:t>dostarczenie materiału</w:t>
      </w:r>
    </w:p>
    <w:p w:rsidR="00B60039" w:rsidRPr="00177661" w:rsidRDefault="00B60039" w:rsidP="00177661">
      <w:pPr>
        <w:pStyle w:val="KRESKA"/>
        <w:rPr>
          <w:rFonts w:ascii="Arial" w:hAnsi="Arial" w:cs="Arial"/>
        </w:rPr>
      </w:pPr>
      <w:r w:rsidRPr="00177661">
        <w:rPr>
          <w:rFonts w:ascii="Arial" w:hAnsi="Arial" w:cs="Arial"/>
        </w:rPr>
        <w:t>uformowanie i zagęszczenie podkładu z wyrównaniem powierzchni.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B.02.04.00. Transport gruntu – płaci się za m</w:t>
      </w:r>
      <w:r w:rsidRPr="00177661">
        <w:rPr>
          <w:rFonts w:ascii="Arial" w:hAnsi="Arial" w:cs="Arial"/>
          <w:color w:val="auto"/>
          <w:vertAlign w:val="superscript"/>
        </w:rPr>
        <w:t>3</w:t>
      </w:r>
      <w:r w:rsidRPr="00177661">
        <w:rPr>
          <w:rFonts w:ascii="Arial" w:hAnsi="Arial" w:cs="Arial"/>
          <w:color w:val="auto"/>
        </w:rPr>
        <w:t xml:space="preserve"> wywiezionego gruntu w stanie rodzimym </w:t>
      </w:r>
      <w:r w:rsidR="009A3CD6">
        <w:rPr>
          <w:rFonts w:ascii="Arial" w:hAnsi="Arial" w:cs="Arial"/>
          <w:color w:val="auto"/>
        </w:rPr>
        <w:br/>
      </w:r>
      <w:r w:rsidRPr="00177661">
        <w:rPr>
          <w:rFonts w:ascii="Arial" w:hAnsi="Arial" w:cs="Arial"/>
          <w:color w:val="auto"/>
        </w:rPr>
        <w:t>z uwzględnieniem odległości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Cena obejmuje:</w:t>
      </w:r>
    </w:p>
    <w:p w:rsidR="00B60039" w:rsidRPr="00177661" w:rsidRDefault="00B60039" w:rsidP="00177661">
      <w:pPr>
        <w:pStyle w:val="KRESKA"/>
        <w:rPr>
          <w:rFonts w:ascii="Arial" w:hAnsi="Arial" w:cs="Arial"/>
        </w:rPr>
      </w:pPr>
      <w:r w:rsidRPr="00177661">
        <w:rPr>
          <w:rFonts w:ascii="Arial" w:hAnsi="Arial" w:cs="Arial"/>
        </w:rPr>
        <w:t>załadowanie gruntu na środki transportu</w:t>
      </w:r>
    </w:p>
    <w:p w:rsidR="00B60039" w:rsidRPr="00177661" w:rsidRDefault="00B60039" w:rsidP="00177661">
      <w:pPr>
        <w:pStyle w:val="KRESKA"/>
        <w:rPr>
          <w:rFonts w:ascii="Arial" w:hAnsi="Arial" w:cs="Arial"/>
        </w:rPr>
      </w:pPr>
      <w:r w:rsidRPr="00177661">
        <w:rPr>
          <w:rFonts w:ascii="Arial" w:hAnsi="Arial" w:cs="Arial"/>
        </w:rPr>
        <w:t>przewóz na wskazaną odległość</w:t>
      </w:r>
    </w:p>
    <w:p w:rsidR="00B60039" w:rsidRPr="00177661" w:rsidRDefault="00B60039" w:rsidP="00177661">
      <w:pPr>
        <w:pStyle w:val="KRESKA"/>
        <w:rPr>
          <w:rFonts w:ascii="Arial" w:hAnsi="Arial" w:cs="Arial"/>
        </w:rPr>
      </w:pPr>
      <w:r w:rsidRPr="00177661">
        <w:rPr>
          <w:rFonts w:ascii="Arial" w:hAnsi="Arial" w:cs="Arial"/>
        </w:rPr>
        <w:t>wyładunek z rozplantowaniem z grubsza</w:t>
      </w:r>
    </w:p>
    <w:p w:rsidR="00B60039" w:rsidRPr="00177661" w:rsidRDefault="00B60039" w:rsidP="00177661">
      <w:pPr>
        <w:pStyle w:val="KRESKA"/>
        <w:rPr>
          <w:rFonts w:ascii="Arial" w:hAnsi="Arial" w:cs="Arial"/>
        </w:rPr>
      </w:pPr>
      <w:r w:rsidRPr="00177661">
        <w:rPr>
          <w:rFonts w:ascii="Arial" w:hAnsi="Arial" w:cs="Arial"/>
        </w:rPr>
        <w:lastRenderedPageBreak/>
        <w:t>utrzymanie dróg na terenie budowy i na zwałce.</w:t>
      </w:r>
    </w:p>
    <w:p w:rsidR="00B60039" w:rsidRPr="00177661" w:rsidRDefault="00B60039" w:rsidP="00786E88">
      <w:pPr>
        <w:pStyle w:val="SPP1-poziom1"/>
      </w:pPr>
      <w:bookmarkStart w:id="255" w:name="_Toc215132627"/>
      <w:bookmarkStart w:id="256" w:name="_Toc223354474"/>
      <w:r w:rsidRPr="00177661">
        <w:t>10.  Przepisy związane</w:t>
      </w:r>
      <w:bookmarkEnd w:id="255"/>
      <w:bookmarkEnd w:id="256"/>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PN-B-06050:1999 </w:t>
      </w:r>
      <w:r w:rsidRPr="00177661">
        <w:rPr>
          <w:rFonts w:ascii="Arial" w:hAnsi="Arial" w:cs="Arial"/>
          <w:color w:val="auto"/>
        </w:rPr>
        <w:tab/>
        <w:t>Geotechnika. Roboty ziemne. Wymagania ogólne.</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PN-86/B-02480 </w:t>
      </w:r>
      <w:r w:rsidRPr="00177661">
        <w:rPr>
          <w:rFonts w:ascii="Arial" w:hAnsi="Arial" w:cs="Arial"/>
          <w:color w:val="auto"/>
        </w:rPr>
        <w:tab/>
        <w:t>Grunty budowlane. Określenia. Symbole. Podział i opis gruntów.</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PN-B-02481:1999 </w:t>
      </w:r>
      <w:r w:rsidRPr="00177661">
        <w:rPr>
          <w:rFonts w:ascii="Arial" w:hAnsi="Arial" w:cs="Arial"/>
          <w:color w:val="auto"/>
        </w:rPr>
        <w:tab/>
        <w:t xml:space="preserve">Geotechnika. Terminologia podstawowa, symbole literowe </w:t>
      </w:r>
      <w:r w:rsidRPr="00177661">
        <w:rPr>
          <w:rFonts w:ascii="Arial" w:hAnsi="Arial" w:cs="Arial"/>
          <w:color w:val="auto"/>
        </w:rPr>
        <w:br/>
        <w:t>i jednostki miary.</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BN-77/8931-12 </w:t>
      </w:r>
      <w:r w:rsidRPr="00177661">
        <w:rPr>
          <w:rFonts w:ascii="Arial" w:hAnsi="Arial" w:cs="Arial"/>
          <w:color w:val="auto"/>
        </w:rPr>
        <w:tab/>
        <w:t>Oznaczanie wskaźnika zagęszczenia gruntów.</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PN-B-10736:1999 </w:t>
      </w:r>
      <w:r w:rsidRPr="00177661">
        <w:rPr>
          <w:rFonts w:ascii="Arial" w:hAnsi="Arial" w:cs="Arial"/>
          <w:color w:val="auto"/>
        </w:rPr>
        <w:tab/>
        <w:t>Przewody podziemne. Roboty ziemne.</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 xml:space="preserve">BN-88/8932-02 </w:t>
      </w:r>
      <w:r w:rsidRPr="00177661">
        <w:rPr>
          <w:rFonts w:ascii="Arial" w:hAnsi="Arial" w:cs="Arial"/>
          <w:color w:val="auto"/>
        </w:rPr>
        <w:tab/>
        <w:t>Podłoża kolejowe.</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PN-EN 10248-1:1999</w:t>
      </w:r>
      <w:r w:rsidRPr="00177661">
        <w:rPr>
          <w:rFonts w:ascii="Arial" w:hAnsi="Arial" w:cs="Arial"/>
          <w:color w:val="auto"/>
        </w:rPr>
        <w:tab/>
        <w:t xml:space="preserve">Grodzice walcowane na gorąco ze stali niestopowych. </w:t>
      </w:r>
      <w:r w:rsidRPr="00177661">
        <w:rPr>
          <w:rFonts w:ascii="Arial" w:hAnsi="Arial" w:cs="Arial"/>
          <w:color w:val="auto"/>
        </w:rPr>
        <w:br/>
        <w:t>Techniczne warunki dostawy.</w:t>
      </w:r>
    </w:p>
    <w:p w:rsidR="00B60039" w:rsidRPr="00177661" w:rsidRDefault="00B60039" w:rsidP="00177661">
      <w:pPr>
        <w:pStyle w:val="znormal"/>
        <w:widowControl/>
        <w:tabs>
          <w:tab w:val="left" w:pos="2552"/>
        </w:tabs>
        <w:ind w:left="2552" w:hanging="2155"/>
        <w:rPr>
          <w:rFonts w:ascii="Arial" w:hAnsi="Arial" w:cs="Arial"/>
          <w:color w:val="auto"/>
        </w:rPr>
      </w:pPr>
      <w:r w:rsidRPr="00177661">
        <w:rPr>
          <w:rFonts w:ascii="Arial" w:hAnsi="Arial" w:cs="Arial"/>
          <w:color w:val="auto"/>
        </w:rPr>
        <w:t>PN-EN 10248-2:1999</w:t>
      </w:r>
      <w:r w:rsidRPr="00177661">
        <w:rPr>
          <w:rFonts w:ascii="Arial" w:hAnsi="Arial" w:cs="Arial"/>
          <w:color w:val="auto"/>
        </w:rPr>
        <w:tab/>
        <w:t>Grodzice walcowane na gorąco ze stali niestopowych. Tolerancje kształtów i wymiarów.</w:t>
      </w:r>
    </w:p>
    <w:p w:rsidR="00B60039" w:rsidRPr="00177661" w:rsidRDefault="00B60039" w:rsidP="00177661">
      <w:pPr>
        <w:pStyle w:val="znormal"/>
        <w:tabs>
          <w:tab w:val="left" w:pos="3828"/>
        </w:tabs>
        <w:ind w:left="567"/>
        <w:rPr>
          <w:rFonts w:ascii="Arial" w:hAnsi="Arial" w:cs="Arial"/>
        </w:rPr>
      </w:pPr>
    </w:p>
    <w:p w:rsidR="00B60039" w:rsidRPr="00177661" w:rsidRDefault="00B60039" w:rsidP="00177661">
      <w:pPr>
        <w:pStyle w:val="znormal"/>
        <w:widowControl/>
        <w:tabs>
          <w:tab w:val="left" w:pos="2552"/>
        </w:tabs>
        <w:rPr>
          <w:rFonts w:ascii="Arial" w:hAnsi="Arial" w:cs="Arial"/>
          <w:color w:val="auto"/>
        </w:rPr>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CF25FD" w:rsidRDefault="00CF25FD" w:rsidP="00CF25FD">
      <w:pPr>
        <w:pStyle w:val="NRST"/>
      </w:pPr>
    </w:p>
    <w:p w:rsidR="00B60039" w:rsidRPr="00177661" w:rsidRDefault="00B60039" w:rsidP="00177661">
      <w:pPr>
        <w:pStyle w:val="znormal"/>
        <w:tabs>
          <w:tab w:val="left" w:pos="3828"/>
        </w:tabs>
        <w:ind w:left="567"/>
        <w:rPr>
          <w:rFonts w:ascii="Arial" w:hAnsi="Arial" w:cs="Arial"/>
        </w:rPr>
      </w:pPr>
    </w:p>
    <w:p w:rsidR="00B60039" w:rsidRPr="00177661" w:rsidRDefault="00B60039" w:rsidP="00177661">
      <w:pPr>
        <w:pStyle w:val="zal"/>
        <w:widowControl/>
        <w:spacing w:line="360" w:lineRule="auto"/>
        <w:ind w:left="2552" w:hanging="1985"/>
        <w:jc w:val="both"/>
        <w:rPr>
          <w:rFonts w:ascii="Arial" w:hAnsi="Arial" w:cs="Arial"/>
          <w:b w:val="0"/>
          <w:bCs w:val="0"/>
          <w:color w:val="auto"/>
          <w:szCs w:val="21"/>
        </w:rPr>
      </w:pPr>
    </w:p>
    <w:p w:rsidR="00B60039" w:rsidRDefault="00B60039" w:rsidP="00177661">
      <w:pPr>
        <w:jc w:val="both"/>
        <w:rPr>
          <w:rFonts w:cs="Arial"/>
        </w:rPr>
      </w:pPr>
    </w:p>
    <w:p w:rsidR="009A3CD6" w:rsidRDefault="009A3CD6" w:rsidP="00177661">
      <w:pPr>
        <w:jc w:val="both"/>
        <w:rPr>
          <w:rFonts w:cs="Arial"/>
        </w:rPr>
      </w:pPr>
    </w:p>
    <w:p w:rsidR="009A3CD6" w:rsidRDefault="009A3CD6" w:rsidP="00177661">
      <w:pPr>
        <w:jc w:val="both"/>
        <w:rPr>
          <w:rFonts w:cs="Arial"/>
        </w:rPr>
      </w:pPr>
    </w:p>
    <w:p w:rsidR="009A3CD6" w:rsidRDefault="009A3CD6" w:rsidP="00177661">
      <w:pPr>
        <w:jc w:val="both"/>
        <w:rPr>
          <w:rFonts w:cs="Arial"/>
        </w:rPr>
      </w:pPr>
    </w:p>
    <w:p w:rsidR="009A3CD6" w:rsidRDefault="009A3CD6" w:rsidP="00177661">
      <w:pPr>
        <w:jc w:val="both"/>
        <w:rPr>
          <w:rFonts w:cs="Arial"/>
        </w:rPr>
      </w:pPr>
    </w:p>
    <w:p w:rsidR="009A3CD6" w:rsidRDefault="009A3CD6" w:rsidP="00177661">
      <w:pPr>
        <w:jc w:val="both"/>
        <w:rPr>
          <w:rFonts w:cs="Arial"/>
        </w:rPr>
      </w:pPr>
    </w:p>
    <w:p w:rsidR="00CF25FD" w:rsidRPr="00CF25FD" w:rsidRDefault="00B60039" w:rsidP="00CF25FD">
      <w:pPr>
        <w:pStyle w:val="NRST"/>
      </w:pPr>
      <w:bookmarkStart w:id="257" w:name="_Toc223354475"/>
      <w:r w:rsidRPr="00CF25FD">
        <w:lastRenderedPageBreak/>
        <w:t>B.04.00.00 BETON</w:t>
      </w:r>
      <w:bookmarkEnd w:id="257"/>
    </w:p>
    <w:p w:rsidR="009A3CD6" w:rsidRPr="009A3CD6" w:rsidRDefault="009A3CD6" w:rsidP="00CF25FD">
      <w:r w:rsidRPr="00CF25FD">
        <w:rPr>
          <w:b/>
        </w:rPr>
        <w:t>GRUPA ROBÓT:</w:t>
      </w:r>
      <w:r w:rsidRPr="009A3CD6">
        <w:t xml:space="preserve"> </w:t>
      </w:r>
      <w:r w:rsidRPr="00CF25FD">
        <w:t xml:space="preserve">45200000-9 ROBOTY BUDOWLANE W ZAKRESIE WZNOSZENIA KOMPLETNYCH OBIEKTÓW BUDOWLANYCH LUB ICH CZĘŚCI ORAZ ROBOTY </w:t>
      </w:r>
      <w:r w:rsidRPr="00CF25FD">
        <w:br/>
        <w:t>W ZAKRESIE INŻYNIERII LĄDOWEJ I WODNEJ</w:t>
      </w:r>
      <w:r w:rsidRPr="009A3CD6">
        <w:br/>
      </w:r>
      <w:r w:rsidRPr="00CF25FD">
        <w:rPr>
          <w:b/>
        </w:rPr>
        <w:t>KLASA ROBÓT:</w:t>
      </w:r>
      <w:r w:rsidRPr="00CF25FD">
        <w:t xml:space="preserve"> 45260000-7 ROBOTY W ZAKRESIE WYKONYWANIA POKRYĆ </w:t>
      </w:r>
      <w:r w:rsidRPr="00CF25FD">
        <w:br/>
        <w:t>I KONSTRUKCJI DACHOWYCH I INNE PODOBNE ROBOTY SPECJALISTYCZNE</w:t>
      </w:r>
      <w:r w:rsidRPr="009A3CD6">
        <w:br/>
      </w:r>
      <w:r w:rsidRPr="00CF25FD">
        <w:rPr>
          <w:b/>
        </w:rPr>
        <w:t>KATEGORIA ROBÓT:</w:t>
      </w:r>
      <w:r w:rsidRPr="009A3CD6">
        <w:t xml:space="preserve"> </w:t>
      </w:r>
      <w:r w:rsidR="005C3224" w:rsidRPr="00CF25FD">
        <w:t>4526300-4 BETONOWANIE</w:t>
      </w:r>
    </w:p>
    <w:p w:rsidR="00B60039" w:rsidRPr="00177661" w:rsidRDefault="00786E88" w:rsidP="00786E88">
      <w:pPr>
        <w:pStyle w:val="SPP1-poziom1"/>
      </w:pPr>
      <w:bookmarkStart w:id="258" w:name="_Toc215132649"/>
      <w:bookmarkStart w:id="259" w:name="_Toc223354476"/>
      <w:r>
        <w:t xml:space="preserve">1. </w:t>
      </w:r>
      <w:r w:rsidR="00B60039" w:rsidRPr="00177661">
        <w:t>Wstęp</w:t>
      </w:r>
      <w:bookmarkEnd w:id="258"/>
      <w:bookmarkEnd w:id="259"/>
    </w:p>
    <w:p w:rsidR="00B60039" w:rsidRPr="00177661" w:rsidRDefault="00B60039" w:rsidP="00A6133B">
      <w:pPr>
        <w:pStyle w:val="SPP2-POZIOM2"/>
      </w:pPr>
      <w:bookmarkStart w:id="260" w:name="_Toc215132650"/>
      <w:bookmarkStart w:id="261" w:name="_Toc223354477"/>
      <w:r w:rsidRPr="00177661">
        <w:t>1.1. Przedmiot SST</w:t>
      </w:r>
      <w:bookmarkEnd w:id="260"/>
      <w:bookmarkEnd w:id="261"/>
    </w:p>
    <w:p w:rsidR="00B60039" w:rsidRPr="00177661" w:rsidRDefault="00B60039" w:rsidP="00177661">
      <w:pPr>
        <w:pStyle w:val="znormal"/>
        <w:widowControl/>
        <w:rPr>
          <w:rFonts w:ascii="Arial" w:hAnsi="Arial" w:cs="Arial"/>
          <w:color w:val="auto"/>
        </w:rPr>
      </w:pPr>
      <w:r w:rsidRPr="00177661">
        <w:rPr>
          <w:rFonts w:ascii="Arial" w:hAnsi="Arial" w:cs="Arial"/>
          <w:color w:val="auto"/>
        </w:rPr>
        <w:t>Przedmiotem niniejszej szczegółowej specyfikacji technicznej są wymagania dotyczące wykonania i odbioru robót betoniarskich dla zadania pn.:</w:t>
      </w:r>
    </w:p>
    <w:p w:rsidR="00B60039" w:rsidRPr="002755C5" w:rsidRDefault="002755C5" w:rsidP="002755C5">
      <w:pPr>
        <w:pStyle w:val="znormal"/>
        <w:widowControl/>
        <w:rPr>
          <w:rFonts w:ascii="Arial" w:hAnsi="Arial" w:cs="Arial"/>
        </w:rPr>
      </w:pPr>
      <w:r>
        <w:rPr>
          <w:rFonts w:ascii="Arial" w:hAnsi="Arial" w:cs="Arial"/>
        </w:rPr>
        <w:t>Zlikwidowanie barier dostępności dla osób ze szczególnymi potrzebami w placówkach ZOZ Ropczyce – przychodnia Zagorzyce.</w:t>
      </w:r>
    </w:p>
    <w:p w:rsidR="00B60039" w:rsidRPr="00177661" w:rsidRDefault="00B60039" w:rsidP="00A6133B">
      <w:pPr>
        <w:pStyle w:val="SPP2-POZIOM2"/>
      </w:pPr>
      <w:bookmarkStart w:id="262" w:name="_Toc215132651"/>
      <w:bookmarkStart w:id="263" w:name="_Toc223354478"/>
      <w:r w:rsidRPr="00177661">
        <w:t>1.2. Zakres stosowania SST</w:t>
      </w:r>
      <w:bookmarkEnd w:id="262"/>
      <w:bookmarkEnd w:id="263"/>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5C3224">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A6133B">
      <w:pPr>
        <w:pStyle w:val="SPP2-POZIOM2"/>
      </w:pPr>
      <w:bookmarkStart w:id="264" w:name="_Toc215132652"/>
      <w:bookmarkStart w:id="265" w:name="_Toc223354479"/>
      <w:r w:rsidRPr="00177661">
        <w:t>1.3. Zakres robót objętych SST</w:t>
      </w:r>
      <w:bookmarkEnd w:id="264"/>
      <w:bookmarkEnd w:id="265"/>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5C3224">
        <w:rPr>
          <w:rFonts w:ascii="Arial" w:hAnsi="Arial" w:cs="Arial"/>
          <w:color w:val="auto"/>
        </w:rPr>
        <w:br/>
      </w:r>
      <w:r w:rsidRPr="00177661">
        <w:rPr>
          <w:rFonts w:ascii="Arial" w:hAnsi="Arial" w:cs="Arial"/>
          <w:color w:val="auto"/>
        </w:rPr>
        <w:t>i mające na celu wykonanie betonu i podbetonu w elementach konstrukcyjnych objętych kontraktem.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B.04.02.0</w:t>
      </w:r>
      <w:r w:rsidR="003A4874">
        <w:rPr>
          <w:rFonts w:ascii="Arial" w:hAnsi="Arial" w:cs="Arial"/>
          <w:color w:val="auto"/>
        </w:rPr>
        <w:t>0 Podbetony</w:t>
      </w:r>
    </w:p>
    <w:p w:rsidR="00B60039" w:rsidRPr="00177661" w:rsidRDefault="00B60039" w:rsidP="00A6133B">
      <w:pPr>
        <w:pStyle w:val="SPP2-POZIOM2"/>
      </w:pPr>
      <w:bookmarkStart w:id="266" w:name="_Toc215132653"/>
      <w:bookmarkStart w:id="267" w:name="_Toc223354480"/>
      <w:r w:rsidRPr="00177661">
        <w:t>1.4. Określenia podstawowe</w:t>
      </w:r>
      <w:bookmarkEnd w:id="266"/>
      <w:bookmarkEnd w:id="267"/>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A6133B">
      <w:pPr>
        <w:pStyle w:val="SPP2-POZIOM2"/>
      </w:pPr>
      <w:bookmarkStart w:id="268" w:name="_Toc215132654"/>
      <w:bookmarkStart w:id="269" w:name="_Toc223354481"/>
      <w:r w:rsidRPr="00177661">
        <w:t>1.5. Ogólne wymagania dotyczące robót</w:t>
      </w:r>
      <w:bookmarkEnd w:id="268"/>
      <w:bookmarkEnd w:id="26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5C3224">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86E88" w:rsidP="00786E88">
      <w:pPr>
        <w:pStyle w:val="SPP1-poziom1"/>
      </w:pPr>
      <w:bookmarkStart w:id="270" w:name="_Toc215132655"/>
      <w:bookmarkStart w:id="271" w:name="_Toc223354482"/>
      <w:r>
        <w:t xml:space="preserve">2. </w:t>
      </w:r>
      <w:r w:rsidR="00B60039" w:rsidRPr="00177661">
        <w:t>Materiały</w:t>
      </w:r>
      <w:bookmarkEnd w:id="270"/>
      <w:bookmarkEnd w:id="271"/>
    </w:p>
    <w:p w:rsidR="00B60039" w:rsidRPr="00177661" w:rsidRDefault="00B60039" w:rsidP="00A6133B">
      <w:pPr>
        <w:pStyle w:val="SPP2-POZIOM2"/>
      </w:pPr>
      <w:bookmarkStart w:id="272" w:name="_Toc215132656"/>
      <w:bookmarkStart w:id="273" w:name="_Toc223354483"/>
      <w:r w:rsidRPr="00177661">
        <w:t>2.1. Składniki mieszanki betonowej</w:t>
      </w:r>
      <w:bookmarkEnd w:id="272"/>
      <w:bookmarkEnd w:id="273"/>
    </w:p>
    <w:p w:rsidR="00B60039" w:rsidRPr="00177661" w:rsidRDefault="00B60039" w:rsidP="00177661">
      <w:pPr>
        <w:pStyle w:val="znormal"/>
        <w:widowControl/>
        <w:ind w:left="709" w:hanging="312"/>
        <w:rPr>
          <w:rFonts w:ascii="Arial" w:hAnsi="Arial" w:cs="Arial"/>
          <w:color w:val="auto"/>
        </w:rPr>
      </w:pPr>
      <w:r w:rsidRPr="00177661">
        <w:rPr>
          <w:rFonts w:ascii="Arial" w:hAnsi="Arial" w:cs="Arial"/>
          <w:color w:val="auto"/>
        </w:rPr>
        <w:t>(1)</w:t>
      </w:r>
      <w:r w:rsidRPr="00177661">
        <w:rPr>
          <w:rFonts w:ascii="Arial" w:hAnsi="Arial" w:cs="Arial"/>
          <w:color w:val="auto"/>
        </w:rPr>
        <w:tab/>
        <w:t>Cement</w:t>
      </w:r>
    </w:p>
    <w:p w:rsidR="00B60039" w:rsidRPr="00177661" w:rsidRDefault="00B60039" w:rsidP="00177661">
      <w:pPr>
        <w:pStyle w:val="abc"/>
        <w:numPr>
          <w:ilvl w:val="0"/>
          <w:numId w:val="5"/>
        </w:numPr>
        <w:tabs>
          <w:tab w:val="clear" w:pos="786"/>
          <w:tab w:val="num" w:pos="993"/>
        </w:tabs>
        <w:ind w:left="1134" w:hanging="425"/>
        <w:rPr>
          <w:rFonts w:ascii="Arial" w:hAnsi="Arial" w:cs="Arial"/>
        </w:rPr>
      </w:pPr>
      <w:r w:rsidRPr="00177661">
        <w:rPr>
          <w:rFonts w:ascii="Arial" w:hAnsi="Arial" w:cs="Arial"/>
        </w:rPr>
        <w:t>Rodzaje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Dopuszczalne jest stosowanie jedynie cementu portlandzkiego czystego, tj. bez dodatków mineralnych wg normy PN-B-30000:1990 o następujących markach:</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marki „25” – do betonu klasy B7,5–B20</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lastRenderedPageBreak/>
        <w:t>marki „35” – do betonu klasy wyższej niż B20</w:t>
      </w:r>
    </w:p>
    <w:p w:rsidR="00B60039" w:rsidRPr="00177661" w:rsidRDefault="00B60039" w:rsidP="00177661">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Wymagania dotyczące składu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Wg ustaleń normy PN-B-30000:1990 oraz ponadto zgodnie z zarządzeniem Ministra Komunikacji wymaga się, aby cementy te charakteryzowały się następującym składem:</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Zawartość krzemianu trójwapniowego olitu (C3S) 50-60%</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Zawartość glinianu trójwapniowego olitu (C3A) &lt;7%</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Zawartość alkaliów do 0,6%</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 xml:space="preserve"> Zawartość alkaliów pod warunkiem zastosowania kruszywa nieaktywnego do 0,9%</w:t>
      </w:r>
    </w:p>
    <w:p w:rsidR="00B60039" w:rsidRPr="00177661" w:rsidRDefault="00B60039" w:rsidP="00177661">
      <w:pPr>
        <w:pStyle w:val="KRESKA"/>
        <w:tabs>
          <w:tab w:val="clear" w:pos="851"/>
          <w:tab w:val="num" w:pos="1276"/>
        </w:tabs>
        <w:ind w:firstLine="142"/>
        <w:rPr>
          <w:rFonts w:ascii="Arial" w:hAnsi="Arial" w:cs="Arial"/>
        </w:rPr>
      </w:pPr>
      <w:r w:rsidRPr="00177661">
        <w:rPr>
          <w:rFonts w:ascii="Arial" w:hAnsi="Arial" w:cs="Arial"/>
        </w:rPr>
        <w:t xml:space="preserve"> Zawartość C4AF+2C3A (zalecane) &lt;20%</w:t>
      </w:r>
    </w:p>
    <w:p w:rsidR="00B60039" w:rsidRPr="00177661" w:rsidRDefault="00B60039" w:rsidP="00177661">
      <w:pPr>
        <w:pStyle w:val="znormal"/>
        <w:keepNext/>
        <w:widowControl/>
        <w:numPr>
          <w:ilvl w:val="0"/>
          <w:numId w:val="5"/>
        </w:numPr>
        <w:tabs>
          <w:tab w:val="clear" w:pos="786"/>
          <w:tab w:val="num" w:pos="993"/>
        </w:tabs>
        <w:ind w:left="788" w:hanging="79"/>
        <w:rPr>
          <w:rFonts w:ascii="Arial" w:hAnsi="Arial" w:cs="Arial"/>
          <w:color w:val="auto"/>
        </w:rPr>
      </w:pPr>
      <w:r w:rsidRPr="00177661">
        <w:rPr>
          <w:rFonts w:ascii="Arial" w:hAnsi="Arial" w:cs="Arial"/>
          <w:color w:val="auto"/>
        </w:rPr>
        <w:t>Opakowanie</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Cement wysyłany w opakowaniu powinien być pakowany w worki papierowe WK, co najmniej trzywarstwowe, wg PN-76/P-79005.</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Masa worka z cementem powinna wynosić 50,2 kg. Na workach powinien być umieszczony trwały, wyraźny napis zawierający następujące dane:</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oznaczenie</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nazwa wytwórni i miejscowości</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masa worka z cementem</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data wysyłki</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termin trwałości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 xml:space="preserve">Dla cementu luzem należy stosować cementowagony i cementosomochody wyposażone we wsypy umożliwiające grawitacyjne napełnianie zbiorników </w:t>
      </w:r>
      <w:r w:rsidR="005C3224">
        <w:rPr>
          <w:rFonts w:ascii="Arial" w:hAnsi="Arial" w:cs="Arial"/>
          <w:color w:val="auto"/>
        </w:rPr>
        <w:br/>
      </w:r>
      <w:r w:rsidRPr="00177661">
        <w:rPr>
          <w:rFonts w:ascii="Arial" w:hAnsi="Arial" w:cs="Arial"/>
          <w:color w:val="auto"/>
        </w:rPr>
        <w:t>i urządzenie do wyładowania cementu oraz powinny być przystosowane do plombowania i wsypów i wysypów.</w:t>
      </w:r>
    </w:p>
    <w:p w:rsidR="00B60039" w:rsidRPr="00177661" w:rsidRDefault="00B60039" w:rsidP="00177661">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Świadectwo jakości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Każda partia wysyłanego cementu powinna być zaopatrzona w sygnaturę odbiorczą kontroli jakości zgodnie z PN-EN 147-2.</w:t>
      </w:r>
    </w:p>
    <w:p w:rsidR="00B60039" w:rsidRPr="00177661" w:rsidRDefault="00B60039" w:rsidP="00177661">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Akceptowanie poszczególnych partii cementu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Każda partia cementu przed jej użyciem do betonu musi uzyskać akceptację Inżyniera.</w:t>
      </w:r>
    </w:p>
    <w:p w:rsidR="00B60039" w:rsidRPr="00177661" w:rsidRDefault="00B60039" w:rsidP="00177661">
      <w:pPr>
        <w:pStyle w:val="znormal"/>
        <w:widowControl/>
        <w:numPr>
          <w:ilvl w:val="0"/>
          <w:numId w:val="5"/>
        </w:numPr>
        <w:tabs>
          <w:tab w:val="clear" w:pos="786"/>
          <w:tab w:val="num" w:pos="993"/>
        </w:tabs>
        <w:ind w:hanging="77"/>
        <w:rPr>
          <w:rFonts w:ascii="Arial" w:hAnsi="Arial" w:cs="Arial"/>
          <w:color w:val="auto"/>
        </w:rPr>
      </w:pPr>
      <w:r w:rsidRPr="00177661">
        <w:rPr>
          <w:rFonts w:ascii="Arial" w:hAnsi="Arial" w:cs="Arial"/>
          <w:color w:val="auto"/>
        </w:rPr>
        <w:t>Bieżąca kontrola podstawowych parametrów cementu</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Cement pochodzący z każdej dostawy musi być poddany badaniom wg normy PN-EN 196-1:1996, PN-EN 196-3:1996 i PN-EN 196-6:1997, a wyniki ocenione wg normy PN-B-30000:1990.</w:t>
      </w:r>
    </w:p>
    <w:p w:rsidR="00B60039" w:rsidRPr="00177661" w:rsidRDefault="00B60039" w:rsidP="00177661">
      <w:pPr>
        <w:pStyle w:val="BOMBA"/>
        <w:tabs>
          <w:tab w:val="clear" w:pos="851"/>
        </w:tabs>
        <w:ind w:left="1276" w:firstLine="0"/>
        <w:rPr>
          <w:rFonts w:ascii="Arial" w:hAnsi="Arial" w:cs="Arial"/>
        </w:rPr>
      </w:pPr>
      <w:r w:rsidRPr="00177661">
        <w:rPr>
          <w:rFonts w:ascii="Arial" w:hAnsi="Arial" w:cs="Arial"/>
        </w:rPr>
        <w:t xml:space="preserve">Zakres badań cementu pochodzącego z dostawy, dla której jest atest </w:t>
      </w:r>
      <w:r w:rsidR="005C3224">
        <w:rPr>
          <w:rFonts w:ascii="Arial" w:hAnsi="Arial" w:cs="Arial"/>
        </w:rPr>
        <w:br/>
      </w:r>
      <w:r w:rsidRPr="00177661">
        <w:rPr>
          <w:rFonts w:ascii="Arial" w:hAnsi="Arial" w:cs="Arial"/>
        </w:rPr>
        <w:t>z wynikami badań cementowni obejmuje tylko badania podstawowe.</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lastRenderedPageBreak/>
        <w:t>Ponadto przed użyciem cementu do wykonania mieszanki betonowej zaleca się przeprowadzenie kontroli obejmującej:</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 xml:space="preserve">oznaczenie czasu wiązania wg PN-EN 196-1:1996, PN-EN 196-3:1996 </w:t>
      </w:r>
      <w:r w:rsidR="005C3224">
        <w:rPr>
          <w:rFonts w:ascii="Arial" w:hAnsi="Arial" w:cs="Arial"/>
        </w:rPr>
        <w:br/>
      </w:r>
      <w:r w:rsidRPr="00177661">
        <w:rPr>
          <w:rFonts w:ascii="Arial" w:hAnsi="Arial" w:cs="Arial"/>
        </w:rPr>
        <w:t>i PN-EN 196-6:1997</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 xml:space="preserve">oznaczenie zmiany objętości wg PN-EN 196-1:1996, PN-EN 196-3:1996 </w:t>
      </w:r>
      <w:r w:rsidR="005C3224">
        <w:rPr>
          <w:rFonts w:ascii="Arial" w:hAnsi="Arial" w:cs="Arial"/>
        </w:rPr>
        <w:br/>
      </w:r>
      <w:r w:rsidRPr="00177661">
        <w:rPr>
          <w:rFonts w:ascii="Arial" w:hAnsi="Arial" w:cs="Arial"/>
        </w:rPr>
        <w:t>i PN-EN 196-6:1997</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 xml:space="preserve">sprawdzenie zawartości grudek (zbryleń) nie dających się rozgnieść </w:t>
      </w:r>
      <w:r w:rsidR="005C3224">
        <w:rPr>
          <w:rFonts w:ascii="Arial" w:hAnsi="Arial" w:cs="Arial"/>
        </w:rPr>
        <w:br/>
      </w:r>
      <w:r w:rsidRPr="00177661">
        <w:rPr>
          <w:rFonts w:ascii="Arial" w:hAnsi="Arial" w:cs="Arial"/>
        </w:rPr>
        <w:t>w palcach i nie rozpadających się w wodzie.</w:t>
      </w:r>
    </w:p>
    <w:p w:rsidR="00B60039" w:rsidRPr="00177661" w:rsidRDefault="00B60039" w:rsidP="00177661">
      <w:pPr>
        <w:pStyle w:val="znormal"/>
        <w:widowControl/>
        <w:ind w:left="1276"/>
        <w:rPr>
          <w:rFonts w:ascii="Arial" w:hAnsi="Arial" w:cs="Arial"/>
          <w:color w:val="auto"/>
        </w:rPr>
      </w:pPr>
      <w:r w:rsidRPr="00177661">
        <w:rPr>
          <w:rFonts w:ascii="Arial" w:hAnsi="Arial" w:cs="Arial"/>
          <w:color w:val="auto"/>
        </w:rPr>
        <w:t>W przypadku, gdy w/w kontrola wykaże niezgodność z normami cement nie może być użyty do betonu.</w:t>
      </w:r>
    </w:p>
    <w:p w:rsidR="00B60039" w:rsidRPr="00177661" w:rsidRDefault="00B60039" w:rsidP="00177661">
      <w:pPr>
        <w:pStyle w:val="znormal"/>
        <w:widowControl/>
        <w:numPr>
          <w:ilvl w:val="0"/>
          <w:numId w:val="5"/>
        </w:numPr>
        <w:tabs>
          <w:tab w:val="clear" w:pos="786"/>
          <w:tab w:val="num" w:pos="993"/>
        </w:tabs>
        <w:ind w:left="993" w:hanging="284"/>
        <w:rPr>
          <w:rFonts w:ascii="Arial" w:hAnsi="Arial" w:cs="Arial"/>
          <w:color w:val="auto"/>
        </w:rPr>
      </w:pPr>
      <w:r w:rsidRPr="00177661">
        <w:rPr>
          <w:rFonts w:ascii="Arial" w:hAnsi="Arial" w:cs="Arial"/>
          <w:color w:val="auto"/>
        </w:rPr>
        <w:t>Magazynowanie i okres składowania</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Miejsca przechowywania cementu mogą być następujące:</w:t>
      </w:r>
    </w:p>
    <w:p w:rsidR="00B60039" w:rsidRPr="00177661" w:rsidRDefault="00B60039" w:rsidP="00177661">
      <w:pPr>
        <w:pStyle w:val="BOMBA"/>
        <w:tabs>
          <w:tab w:val="clear" w:pos="851"/>
          <w:tab w:val="num" w:pos="1560"/>
        </w:tabs>
        <w:ind w:left="1560" w:hanging="284"/>
        <w:rPr>
          <w:rFonts w:ascii="Arial" w:hAnsi="Arial" w:cs="Arial"/>
        </w:rPr>
      </w:pPr>
      <w:r w:rsidRPr="00177661">
        <w:rPr>
          <w:rFonts w:ascii="Arial" w:hAnsi="Arial" w:cs="Arial"/>
        </w:rPr>
        <w:t>dla cementu pakowanego (workowanego):</w:t>
      </w:r>
      <w:r w:rsidRPr="00177661">
        <w:rPr>
          <w:rFonts w:ascii="Arial" w:hAnsi="Arial" w:cs="Arial"/>
        </w:rPr>
        <w:tab/>
      </w:r>
      <w:r w:rsidRPr="00177661">
        <w:rPr>
          <w:rFonts w:ascii="Arial" w:hAnsi="Arial" w:cs="Arial"/>
        </w:rPr>
        <w:br/>
        <w:t>składy otwarte (wydzielone miejsca zadaszone na otwartym terenie zabezpieczone z bo</w:t>
      </w:r>
      <w:r w:rsidRPr="00177661">
        <w:rPr>
          <w:rFonts w:ascii="Arial" w:hAnsi="Arial" w:cs="Arial"/>
        </w:rPr>
        <w:softHyphen/>
        <w:t>ków przed opadami) lub magazyny zamknięte (budynki lub pomieszczenia o szczelnym dachu i ścianach)</w:t>
      </w:r>
    </w:p>
    <w:p w:rsidR="00B60039" w:rsidRPr="00177661" w:rsidRDefault="00B60039" w:rsidP="00177661">
      <w:pPr>
        <w:pStyle w:val="BOMBA"/>
        <w:tabs>
          <w:tab w:val="clear" w:pos="851"/>
          <w:tab w:val="num" w:pos="1560"/>
        </w:tabs>
        <w:ind w:left="1560" w:hanging="284"/>
        <w:rPr>
          <w:rFonts w:ascii="Arial" w:hAnsi="Arial" w:cs="Arial"/>
        </w:rPr>
      </w:pPr>
      <w:r w:rsidRPr="00177661">
        <w:rPr>
          <w:rFonts w:ascii="Arial" w:hAnsi="Arial" w:cs="Arial"/>
        </w:rPr>
        <w:t>dla cementu luzem:</w:t>
      </w:r>
    </w:p>
    <w:p w:rsidR="00B60039" w:rsidRPr="00177661" w:rsidRDefault="00B60039" w:rsidP="00177661">
      <w:pPr>
        <w:pStyle w:val="KRESKA"/>
        <w:widowControl/>
        <w:tabs>
          <w:tab w:val="clear" w:pos="851"/>
          <w:tab w:val="num" w:pos="1843"/>
        </w:tabs>
        <w:ind w:left="1843" w:hanging="284"/>
        <w:rPr>
          <w:rFonts w:ascii="Arial" w:hAnsi="Arial" w:cs="Arial"/>
        </w:rPr>
      </w:pPr>
      <w:r w:rsidRPr="00177661">
        <w:rPr>
          <w:rFonts w:ascii="Arial" w:hAnsi="Arial" w:cs="Arial"/>
        </w:rPr>
        <w:t>magazyny specjalne (zbiorniki stalowe, żelbetowe lub betonowe przystosowane do pneumatycznego załadowania i wyładowania cementu luzem, zaopatrzone w urządzenia do przeprowadzenia kontroli objętości cementu znajdującego się w zbiorniku lub otwory do przeprowadzenia pomiarów poziomu cementu, włazy do czyszczenia oraz klamry na zewnętrznych ścianach).</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 xml:space="preserve">Podłoża składów otwartych powinny być twarde i suche, odpowiednio pochylone, zabezpieczające cement przed ściekaniem wody deszczowej </w:t>
      </w:r>
      <w:r w:rsidR="005C3224">
        <w:rPr>
          <w:rFonts w:ascii="Arial" w:hAnsi="Arial" w:cs="Arial"/>
        </w:rPr>
        <w:br/>
      </w:r>
      <w:r w:rsidRPr="00177661">
        <w:rPr>
          <w:rFonts w:ascii="Arial" w:hAnsi="Arial" w:cs="Arial"/>
        </w:rPr>
        <w:t>i zanieczyszczeniem.</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Podłogi magazynów zamkniętych powinny być suche i czyste, zabezpieczające cement przed zawilgoceniem i zanieczyszczeniem.</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Dopuszczalny okres przechowywania cementu zależny jest od miejsca przechowywania.</w:t>
      </w:r>
    </w:p>
    <w:p w:rsidR="00B60039" w:rsidRPr="00177661" w:rsidRDefault="00B60039" w:rsidP="00177661">
      <w:pPr>
        <w:pStyle w:val="znormal"/>
        <w:widowControl/>
        <w:ind w:left="1276"/>
        <w:rPr>
          <w:rFonts w:ascii="Arial" w:hAnsi="Arial" w:cs="Arial"/>
          <w:color w:val="auto"/>
        </w:rPr>
      </w:pPr>
      <w:r w:rsidRPr="00177661">
        <w:rPr>
          <w:rFonts w:ascii="Arial" w:hAnsi="Arial" w:cs="Arial"/>
          <w:color w:val="auto"/>
        </w:rPr>
        <w:t>Cement nie może być użyty do betonu po okresie:</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10 dni w przypadku przechowywania go w zadaszonych składach otwartych,</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po upływie okresu trwałości podanego przez wytwórcę w przypadku przechowywania w składach zamkniętych.</w:t>
      </w:r>
    </w:p>
    <w:p w:rsidR="00B60039" w:rsidRPr="00177661" w:rsidRDefault="00B60039" w:rsidP="00177661">
      <w:pPr>
        <w:pStyle w:val="BOMBA"/>
        <w:tabs>
          <w:tab w:val="clear" w:pos="851"/>
          <w:tab w:val="num" w:pos="1276"/>
        </w:tabs>
        <w:ind w:left="1276" w:hanging="283"/>
        <w:rPr>
          <w:rFonts w:ascii="Arial" w:hAnsi="Arial" w:cs="Arial"/>
        </w:rPr>
      </w:pPr>
      <w:r w:rsidRPr="00177661">
        <w:rPr>
          <w:rFonts w:ascii="Arial" w:hAnsi="Arial" w:cs="Arial"/>
        </w:rPr>
        <w:t>Każda partia cementu posiadająca oddzielne świadectwo jakości powinno być przechowywana w sposób umożliwiający jej łatwe rozróżnienie.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Kruszywo.</w:t>
      </w:r>
    </w:p>
    <w:p w:rsidR="00B60039" w:rsidRPr="00177661" w:rsidRDefault="00B60039" w:rsidP="00177661">
      <w:pPr>
        <w:pStyle w:val="znormal"/>
        <w:widowControl/>
        <w:numPr>
          <w:ilvl w:val="0"/>
          <w:numId w:val="6"/>
        </w:numPr>
        <w:tabs>
          <w:tab w:val="clear" w:pos="786"/>
          <w:tab w:val="num" w:pos="993"/>
        </w:tabs>
        <w:ind w:left="993" w:hanging="284"/>
        <w:rPr>
          <w:rFonts w:ascii="Arial" w:hAnsi="Arial" w:cs="Arial"/>
          <w:color w:val="auto"/>
        </w:rPr>
      </w:pPr>
      <w:r w:rsidRPr="00177661">
        <w:rPr>
          <w:rFonts w:ascii="Arial" w:hAnsi="Arial" w:cs="Arial"/>
          <w:color w:val="auto"/>
        </w:rPr>
        <w:lastRenderedPageBreak/>
        <w:t>Rodzaj kruszywa i uziarnienie.</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Do betonu należy stosować kruszywo mineralne odpowiadające wymaganiom normy PN-B-06712/A1:1997, z tym że marka kruszywa nie powinna być niższa niż klasa betonu.</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Ziarna kruszywa nie powinny być większe niż:</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1/3 najmniejszego wymiaru przekroju poprzecznego elementu,</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3/4 odległości w świetle między prętami zbrojenia leżącymi w jednej płaszczyźnie prostopadłej do kierunku betonowania.</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Kontrola partii kruszywa przed użyciem go do wykonania mieszanki betonowej obejmuje oznaczenia:</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składu ziarnowego wg PN-EN 933-1:2000,</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kształtu ziarn wg PN-EN 933-4:2001,</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zawartości pyłów mineralnych wg PN-78/B-06714/13,</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zawartości zanieczyszczeń obcych wg PN-76/B-06714/12.</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W celu umożliwienia korekty recepty roboczej mieszanki betonowej należy prowadzić bieżącą kontrolę wilgotności kruszywa wg PN-EN 1997-6:2002 i stałości zawartości frakcji 0–2 mm.</w:t>
      </w:r>
    </w:p>
    <w:p w:rsidR="00B60039" w:rsidRPr="00177661" w:rsidRDefault="00B60039" w:rsidP="00A6133B">
      <w:pPr>
        <w:pStyle w:val="SPP2-POZIOM2"/>
      </w:pPr>
      <w:bookmarkStart w:id="274" w:name="_Toc215132657"/>
      <w:bookmarkStart w:id="275" w:name="_Toc223354484"/>
      <w:r w:rsidRPr="00177661">
        <w:t>2.2. Wymagania do betonu konstruk</w:t>
      </w:r>
      <w:r w:rsidR="005C3224">
        <w:t>cyjnego użytego do budowy</w:t>
      </w:r>
      <w:r w:rsidRPr="00177661">
        <w:t>.</w:t>
      </w:r>
      <w:bookmarkEnd w:id="274"/>
      <w:bookmarkEnd w:id="275"/>
    </w:p>
    <w:p w:rsidR="00B60039" w:rsidRPr="003A4874" w:rsidRDefault="00B60039" w:rsidP="00177661">
      <w:pPr>
        <w:pStyle w:val="KRESKA"/>
        <w:rPr>
          <w:rFonts w:ascii="Arial" w:hAnsi="Arial" w:cs="Arial"/>
        </w:rPr>
      </w:pPr>
      <w:r w:rsidRPr="003A4874">
        <w:rPr>
          <w:rFonts w:ascii="Arial" w:hAnsi="Arial" w:cs="Arial"/>
        </w:rPr>
        <w:t>B-10 dla podbetonów i podkładów</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Wymagania ogólne wg PN-EN 206-1:2003.</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Ponadto beton i jego składniki powinny spełniać wymagania IBDM w Warszawie.</w:t>
      </w:r>
    </w:p>
    <w:p w:rsidR="00B60039" w:rsidRPr="00177661" w:rsidRDefault="00B60039" w:rsidP="00A6133B">
      <w:pPr>
        <w:pStyle w:val="SPP2-POZIOM2"/>
      </w:pPr>
      <w:bookmarkStart w:id="276" w:name="_Toc215132658"/>
      <w:bookmarkStart w:id="277" w:name="_Toc223354485"/>
      <w:r w:rsidRPr="00177661">
        <w:t>2.3. Materiały do wykonania podbetonu</w:t>
      </w:r>
      <w:bookmarkEnd w:id="276"/>
      <w:bookmarkEnd w:id="277"/>
    </w:p>
    <w:p w:rsidR="00B60039" w:rsidRPr="00177661" w:rsidRDefault="00B60039" w:rsidP="00177661">
      <w:pPr>
        <w:pStyle w:val="znormal"/>
        <w:widowControl/>
        <w:rPr>
          <w:rFonts w:ascii="Arial" w:hAnsi="Arial" w:cs="Arial"/>
          <w:color w:val="auto"/>
        </w:rPr>
      </w:pPr>
      <w:r w:rsidRPr="003A4874">
        <w:rPr>
          <w:rFonts w:ascii="Arial" w:hAnsi="Arial" w:cs="Arial"/>
          <w:color w:val="auto"/>
        </w:rPr>
        <w:t>Beton kl. B7,5 i B10</w:t>
      </w:r>
      <w:r w:rsidRPr="00177661">
        <w:rPr>
          <w:rFonts w:ascii="Arial" w:hAnsi="Arial" w:cs="Arial"/>
          <w:color w:val="auto"/>
        </w:rPr>
        <w:t xml:space="preserve"> z utrzymaniem wymagań i badań tylko w zakresie wytrzymałości betonu na ściskanie.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Orientacyjny skład podbetonu:</w:t>
      </w:r>
    </w:p>
    <w:p w:rsidR="00B60039" w:rsidRPr="00177661" w:rsidRDefault="00B60039" w:rsidP="00177661">
      <w:pPr>
        <w:pStyle w:val="KRESKA"/>
        <w:rPr>
          <w:rFonts w:ascii="Arial" w:hAnsi="Arial" w:cs="Arial"/>
        </w:rPr>
      </w:pPr>
      <w:r w:rsidRPr="00177661">
        <w:rPr>
          <w:rFonts w:ascii="Arial" w:hAnsi="Arial" w:cs="Arial"/>
        </w:rPr>
        <w:t>pospółka kruszona 0/40,</w:t>
      </w:r>
    </w:p>
    <w:p w:rsidR="00B60039" w:rsidRPr="00177661" w:rsidRDefault="00B60039" w:rsidP="00177661">
      <w:pPr>
        <w:pStyle w:val="KRESKA"/>
        <w:rPr>
          <w:rFonts w:ascii="Arial" w:hAnsi="Arial" w:cs="Arial"/>
        </w:rPr>
      </w:pPr>
      <w:r w:rsidRPr="00177661">
        <w:rPr>
          <w:rFonts w:ascii="Arial" w:hAnsi="Arial" w:cs="Arial"/>
        </w:rPr>
        <w:t>cement hutniczy 25. Ilość cementu 6%, gd max = 2,09 gr/cm</w:t>
      </w:r>
      <w:r w:rsidRPr="00177661">
        <w:rPr>
          <w:rFonts w:ascii="Arial" w:hAnsi="Arial" w:cs="Arial"/>
          <w:vertAlign w:val="superscript"/>
        </w:rPr>
        <w:t>3</w:t>
      </w:r>
      <w:r w:rsidRPr="00177661">
        <w:rPr>
          <w:rFonts w:ascii="Arial" w:hAnsi="Arial" w:cs="Arial"/>
        </w:rPr>
        <w:t>, wilgotność optymalna 8%.</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Kruszywo równomiernie stopniowane o frakcjach: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20/40 = 30%, 20/10 = 20%, 0/2 = 30%</w:t>
      </w:r>
    </w:p>
    <w:p w:rsidR="00B60039" w:rsidRPr="00177661" w:rsidRDefault="00786E88" w:rsidP="00786E88">
      <w:pPr>
        <w:pStyle w:val="SPP1-poziom1"/>
      </w:pPr>
      <w:bookmarkStart w:id="278" w:name="_Toc215132659"/>
      <w:bookmarkStart w:id="279" w:name="_Toc223354486"/>
      <w:r>
        <w:t>3.</w:t>
      </w:r>
      <w:r w:rsidR="00B60039" w:rsidRPr="00177661">
        <w:t>Sprzęt</w:t>
      </w:r>
      <w:bookmarkEnd w:id="278"/>
      <w:bookmarkEnd w:id="279"/>
    </w:p>
    <w:p w:rsidR="00B60039" w:rsidRPr="00177661" w:rsidRDefault="00B60039" w:rsidP="00177661">
      <w:pPr>
        <w:pStyle w:val="znormal"/>
        <w:widowControl/>
        <w:rPr>
          <w:rFonts w:ascii="Arial" w:hAnsi="Arial" w:cs="Arial"/>
          <w:color w:val="auto"/>
        </w:rPr>
      </w:pPr>
      <w:r w:rsidRPr="00177661">
        <w:rPr>
          <w:rFonts w:ascii="Arial" w:hAnsi="Arial" w:cs="Arial"/>
          <w:color w:val="auto"/>
        </w:rPr>
        <w:t>Dozatory muszą mieć aktualne świadectwo legalizacji. Mieszanie składników powinno się odbywać wyłącznie w betoniarkach o wymuszonym działaniu (zabrania się stosowania mieszarek wolno spadowych).</w:t>
      </w:r>
    </w:p>
    <w:p w:rsidR="00B60039" w:rsidRPr="00177661" w:rsidRDefault="00786E88" w:rsidP="00786E88">
      <w:pPr>
        <w:pStyle w:val="SPP1-poziom1"/>
      </w:pPr>
      <w:bookmarkStart w:id="280" w:name="_Toc215132660"/>
      <w:bookmarkStart w:id="281" w:name="_Toc223354487"/>
      <w:r>
        <w:lastRenderedPageBreak/>
        <w:t xml:space="preserve">4. </w:t>
      </w:r>
      <w:r w:rsidR="00B60039" w:rsidRPr="00177661">
        <w:t>Transport</w:t>
      </w:r>
      <w:bookmarkEnd w:id="280"/>
      <w:bookmarkEnd w:id="281"/>
    </w:p>
    <w:p w:rsidR="00B60039" w:rsidRPr="00177661" w:rsidRDefault="00B60039" w:rsidP="00A6133B">
      <w:pPr>
        <w:pStyle w:val="SPP2-POZIOM2"/>
      </w:pPr>
      <w:bookmarkStart w:id="282" w:name="_Toc215132661"/>
      <w:bookmarkStart w:id="283" w:name="_Toc223354488"/>
      <w:r w:rsidRPr="00177661">
        <w:t>4.1. Transport, podawanie i układanie mieszanki betonowej</w:t>
      </w:r>
      <w:bookmarkEnd w:id="282"/>
      <w:bookmarkEnd w:id="283"/>
    </w:p>
    <w:p w:rsidR="00B60039" w:rsidRPr="00177661" w:rsidRDefault="00B60039" w:rsidP="00177661">
      <w:pPr>
        <w:pStyle w:val="znormal"/>
        <w:widowControl/>
        <w:rPr>
          <w:rFonts w:ascii="Arial" w:hAnsi="Arial" w:cs="Arial"/>
          <w:color w:val="auto"/>
        </w:rPr>
      </w:pPr>
      <w:r w:rsidRPr="00177661">
        <w:rPr>
          <w:rFonts w:ascii="Arial" w:hAnsi="Arial" w:cs="Arial"/>
          <w:color w:val="auto"/>
        </w:rPr>
        <w:t>(1) Środki do transportu betonu</w:t>
      </w:r>
    </w:p>
    <w:p w:rsidR="00B60039" w:rsidRPr="00177661" w:rsidRDefault="00B60039" w:rsidP="00177661">
      <w:pPr>
        <w:pStyle w:val="BOMBA"/>
        <w:rPr>
          <w:rFonts w:ascii="Arial" w:hAnsi="Arial" w:cs="Arial"/>
        </w:rPr>
      </w:pPr>
      <w:r w:rsidRPr="00177661">
        <w:rPr>
          <w:rFonts w:ascii="Arial" w:hAnsi="Arial" w:cs="Arial"/>
        </w:rPr>
        <w:t>Mieszanki betonowe mogą być transportowane mieszalnikami samochodowymi (tzw. gruszkami).</w:t>
      </w:r>
    </w:p>
    <w:p w:rsidR="00B60039" w:rsidRPr="00177661" w:rsidRDefault="00B60039" w:rsidP="00177661">
      <w:pPr>
        <w:pStyle w:val="BOMBA"/>
        <w:rPr>
          <w:rFonts w:ascii="Arial" w:hAnsi="Arial" w:cs="Arial"/>
        </w:rPr>
      </w:pPr>
      <w:r w:rsidRPr="00177661">
        <w:rPr>
          <w:rFonts w:ascii="Arial" w:hAnsi="Arial" w:cs="Arial"/>
        </w:rPr>
        <w:t xml:space="preserve">Ilość „gruszek” należy dobrać tak aby zapewnić wymaganą szybkość betonowania </w:t>
      </w:r>
      <w:r w:rsidR="005C3224">
        <w:rPr>
          <w:rFonts w:ascii="Arial" w:hAnsi="Arial" w:cs="Arial"/>
        </w:rPr>
        <w:br/>
      </w:r>
      <w:r w:rsidRPr="00177661">
        <w:rPr>
          <w:rFonts w:ascii="Arial" w:hAnsi="Arial" w:cs="Arial"/>
        </w:rPr>
        <w:t>z uwzględnieniem odległości dowozu, czasu twardnienia betonu oraz koniecznej rezerwy w przypadku awarii samochodu.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Czas transportu i wbudowania</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Czas transportu i wbudowania mieszanki nie powinien być dłuższy niż:</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90 minut przy temperaturze otoczenia +15°C</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70 minut przy temperaturze otoczenia +20°C</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30 minut przy temperaturze otoczenia +30°C</w:t>
      </w:r>
    </w:p>
    <w:p w:rsidR="00B60039" w:rsidRPr="00177661" w:rsidRDefault="00786E88" w:rsidP="00786E88">
      <w:pPr>
        <w:pStyle w:val="SPP1-poziom1"/>
      </w:pPr>
      <w:bookmarkStart w:id="284" w:name="_Toc215132662"/>
      <w:bookmarkStart w:id="285" w:name="_Toc223354489"/>
      <w:r>
        <w:t xml:space="preserve">5. </w:t>
      </w:r>
      <w:r w:rsidR="00B60039" w:rsidRPr="00177661">
        <w:t>Wykonanie robót</w:t>
      </w:r>
      <w:bookmarkEnd w:id="284"/>
      <w:bookmarkEnd w:id="285"/>
    </w:p>
    <w:p w:rsidR="00B60039" w:rsidRPr="00177661" w:rsidRDefault="00B60039" w:rsidP="00A6133B">
      <w:pPr>
        <w:pStyle w:val="SPP2-POZIOM2"/>
      </w:pPr>
      <w:bookmarkStart w:id="286" w:name="_Toc215132663"/>
      <w:bookmarkStart w:id="287" w:name="_Toc223354490"/>
      <w:r w:rsidRPr="00177661">
        <w:t>5.1. Zalecenia ogólne</w:t>
      </w:r>
      <w:bookmarkEnd w:id="286"/>
      <w:bookmarkEnd w:id="287"/>
    </w:p>
    <w:p w:rsidR="00B60039" w:rsidRPr="00177661" w:rsidRDefault="00B60039" w:rsidP="00177661">
      <w:pPr>
        <w:pStyle w:val="BOMBA"/>
        <w:rPr>
          <w:rFonts w:ascii="Arial" w:hAnsi="Arial" w:cs="Arial"/>
        </w:rPr>
      </w:pPr>
      <w:r w:rsidRPr="00177661">
        <w:rPr>
          <w:rFonts w:ascii="Arial" w:hAnsi="Arial" w:cs="Arial"/>
        </w:rPr>
        <w:t xml:space="preserve">Roboty betoniarskie muszą być wykonane zgodnie z wymaganiami norm PN-EN </w:t>
      </w:r>
      <w:r w:rsidR="00A6133B">
        <w:rPr>
          <w:rFonts w:ascii="Arial" w:hAnsi="Arial" w:cs="Arial"/>
        </w:rPr>
        <w:br/>
      </w:r>
      <w:r w:rsidRPr="00177661">
        <w:rPr>
          <w:rFonts w:ascii="Arial" w:hAnsi="Arial" w:cs="Arial"/>
        </w:rPr>
        <w:t>206-1:2003 i PN-63/B-06251.</w:t>
      </w:r>
    </w:p>
    <w:p w:rsidR="00B60039" w:rsidRPr="00177661" w:rsidRDefault="00B60039" w:rsidP="00177661">
      <w:pPr>
        <w:pStyle w:val="BOMBA"/>
        <w:rPr>
          <w:rFonts w:ascii="Arial" w:hAnsi="Arial" w:cs="Arial"/>
        </w:rPr>
      </w:pPr>
      <w:r w:rsidRPr="00177661">
        <w:rPr>
          <w:rFonts w:ascii="Arial" w:hAnsi="Arial" w:cs="Arial"/>
        </w:rPr>
        <w:t>Betonowanie można rozpocząć po uzyskaniu zezwolenia Inżyniera potwierdzonego wpisem do dziennika budowy.</w:t>
      </w:r>
    </w:p>
    <w:p w:rsidR="00B60039" w:rsidRPr="00177661" w:rsidRDefault="00B60039" w:rsidP="00A6133B">
      <w:pPr>
        <w:pStyle w:val="SPP2-POZIOM2"/>
      </w:pPr>
      <w:bookmarkStart w:id="288" w:name="_Toc215132664"/>
      <w:bookmarkStart w:id="289" w:name="_Toc223354491"/>
      <w:r w:rsidRPr="00177661">
        <w:t>5.2. Wytwarzanie mieszanki betonowej</w:t>
      </w:r>
      <w:bookmarkEnd w:id="288"/>
      <w:bookmarkEnd w:id="289"/>
    </w:p>
    <w:p w:rsidR="00B60039" w:rsidRPr="00177661" w:rsidRDefault="00B60039" w:rsidP="00177661">
      <w:pPr>
        <w:pStyle w:val="znormal"/>
        <w:widowControl/>
        <w:rPr>
          <w:rFonts w:ascii="Arial" w:hAnsi="Arial" w:cs="Arial"/>
          <w:color w:val="auto"/>
        </w:rPr>
      </w:pPr>
      <w:r w:rsidRPr="00177661">
        <w:rPr>
          <w:rFonts w:ascii="Arial" w:hAnsi="Arial" w:cs="Arial"/>
          <w:color w:val="auto"/>
        </w:rPr>
        <w:t>(1) Dozowanie składników:</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Dozowanie składników do mieszanki betonowej powinno być dokonywane wyłącznie wagowo, z dokładnością:</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2% – przy dozowaniu cementu i wody</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3% – przy dozowaniu kruszywa.</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Dozatory muszą mieć aktualne świadectwo legalizacji.</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Przy dozowaniu składników powinno się uwzględniać korektę związaną ze zmiennym zawilgoceniem kruszywa.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Mieszanie składników</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Mieszanie składników powinno się odbywać wyłącznie w betoniarkach wymuszonym działaniu (zabrania się stosowania mieszarek wolnospadowych).</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Czas mieszania należy ustalić doświadczalnie jednak nie powinien być krótszy niż </w:t>
      </w:r>
      <w:r w:rsidR="00A6133B">
        <w:rPr>
          <w:rFonts w:ascii="Arial" w:hAnsi="Arial" w:cs="Arial"/>
        </w:rPr>
        <w:br/>
      </w:r>
      <w:r w:rsidRPr="00177661">
        <w:rPr>
          <w:rFonts w:ascii="Arial" w:hAnsi="Arial" w:cs="Arial"/>
        </w:rPr>
        <w:t>2 minuty.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(3) Podawanie i układanie mieszanki betonowej</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Do podawania mieszanek betonowych należy stosować pojemniki o konstrukcji </w:t>
      </w:r>
      <w:r w:rsidRPr="00177661">
        <w:rPr>
          <w:rFonts w:ascii="Arial" w:hAnsi="Arial" w:cs="Arial"/>
        </w:rPr>
        <w:lastRenderedPageBreak/>
        <w:t>umożli</w:t>
      </w:r>
      <w:r w:rsidRPr="00177661">
        <w:rPr>
          <w:rFonts w:ascii="Arial" w:hAnsi="Arial" w:cs="Arial"/>
        </w:rPr>
        <w:softHyphen/>
        <w:t>wiającej łatwe ich opróżnianie lub pompy przystosowanej do podawania mieszanek plastycznych. Przy stosowaniu pomp obowiązują odrębne wymagania technologiczne przy czym wymaga się sprawdzenia ustalonej konsystencji mieszanki betonowej przy wylocie.</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Przed przystąpieniem do układania betonu należy sprawdzić: położenie zbrojenia, zgodność rzędnych z projektem, czystość deskowania oraz obecność wkładek dystansowych zapew</w:t>
      </w:r>
      <w:r w:rsidRPr="00177661">
        <w:rPr>
          <w:rFonts w:ascii="Arial" w:hAnsi="Arial" w:cs="Arial"/>
        </w:rPr>
        <w:softHyphen/>
        <w:t>niających wymaganą wielkość otuliny.</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Mieszanki betonowej nie należy zrzucać z wysokości większej niż 0,75 m od powierzchni, na któ</w:t>
      </w:r>
      <w:r w:rsidRPr="00177661">
        <w:rPr>
          <w:rFonts w:ascii="Arial" w:hAnsi="Arial" w:cs="Arial"/>
        </w:rPr>
        <w:softHyphen/>
        <w:t>rą spada. W przypadku gdy wysokość ta jest większa należy mieszankę podawać za pomo</w:t>
      </w:r>
      <w:r w:rsidRPr="00177661">
        <w:rPr>
          <w:rFonts w:ascii="Arial" w:hAnsi="Arial" w:cs="Arial"/>
        </w:rPr>
        <w:softHyphen/>
        <w:t>cą ryn</w:t>
      </w:r>
      <w:r w:rsidRPr="00177661">
        <w:rPr>
          <w:rFonts w:ascii="Arial" w:hAnsi="Arial" w:cs="Arial"/>
        </w:rPr>
        <w:softHyphen/>
        <w:t>ny zsypowej (do wysokości 3,0 m) lub leja zsypowego teleskopowego (do wysokości 8,0 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Przy wykonywaniu konstrukcji monolitycznych należy przestrzegać dokumentacji techno</w:t>
      </w:r>
      <w:r w:rsidRPr="00177661">
        <w:rPr>
          <w:rFonts w:ascii="Arial" w:hAnsi="Arial" w:cs="Arial"/>
        </w:rPr>
        <w:softHyphen/>
        <w:t>logicznej, która powinna uwzględniać następujące zalecenia:</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w fundamentach i korpusach podpór mieszankę betonową należy układać bezpośrednio z po</w:t>
      </w:r>
      <w:r w:rsidRPr="00177661">
        <w:rPr>
          <w:rFonts w:ascii="Arial" w:hAnsi="Arial" w:cs="Arial"/>
        </w:rPr>
        <w:softHyphen/>
        <w:t>jemnika lub rurociągu pompy, bądź też za pośrednictwem rynny,</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warstwami o grubości do 40 cm zagęszczając wibratorami wgłębnymi,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przy wykonywaniu płyt mieszankę betonową należy układać bezpośrednio </w:t>
      </w:r>
      <w:r w:rsidR="005C3224">
        <w:rPr>
          <w:rFonts w:ascii="Arial" w:hAnsi="Arial" w:cs="Arial"/>
        </w:rPr>
        <w:br/>
      </w:r>
      <w:r w:rsidRPr="00177661">
        <w:rPr>
          <w:rFonts w:ascii="Arial" w:hAnsi="Arial" w:cs="Arial"/>
        </w:rPr>
        <w:t>z pojemnika lub rurociągu pompy. W płytach o grubości większej od 12 cm zbrojonych górą i dołem należy stosować belki wibracyjne.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(4) Zagęszczanie betonu</w:t>
      </w:r>
    </w:p>
    <w:p w:rsidR="00B60039" w:rsidRPr="00177661" w:rsidRDefault="00B60039" w:rsidP="00177661">
      <w:pPr>
        <w:pStyle w:val="znormal"/>
        <w:widowControl/>
        <w:ind w:left="709"/>
        <w:rPr>
          <w:rFonts w:ascii="Arial" w:hAnsi="Arial" w:cs="Arial"/>
          <w:color w:val="auto"/>
        </w:rPr>
      </w:pPr>
      <w:r w:rsidRPr="00177661">
        <w:rPr>
          <w:rFonts w:ascii="Arial" w:hAnsi="Arial" w:cs="Arial"/>
          <w:color w:val="auto"/>
        </w:rPr>
        <w:t>Przy zagęszczaniu mieszanki betonowej należy przestrzegać następujących zasad:</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Wibratory wgłębne należy stosować o częstotliwości min. 6000 drgań na minutę, </w:t>
      </w:r>
      <w:r w:rsidR="005C3224">
        <w:rPr>
          <w:rFonts w:ascii="Arial" w:hAnsi="Arial" w:cs="Arial"/>
        </w:rPr>
        <w:br/>
      </w:r>
      <w:r w:rsidRPr="00177661">
        <w:rPr>
          <w:rFonts w:ascii="Arial" w:hAnsi="Arial" w:cs="Arial"/>
        </w:rPr>
        <w:t>z buławami o średnicy nie większej niż 0,65 odległości między prętami zbrojenia leżącymi w płaszczyźnie poziomej.</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Podczas zagęszczania wibratorami wgłębnymi nie wolno dotykać zbrojenia buławą wibratora.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Podczas zagęszczania wibratorami wgłębnymi należy zagłębić buławę na głębokość 5</w:t>
      </w:r>
      <w:r w:rsidRPr="00177661">
        <w:rPr>
          <w:rFonts w:ascii="Arial" w:hAnsi="Arial" w:cs="Arial"/>
          <w:szCs w:val="18"/>
        </w:rPr>
        <w:t>–</w:t>
      </w:r>
      <w:r w:rsidRPr="00177661">
        <w:rPr>
          <w:rFonts w:ascii="Arial" w:hAnsi="Arial" w:cs="Arial"/>
        </w:rPr>
        <w:t>8 cm w warstwę poprzednią i przytrzymywać buławę w jednym miejscu w czasie 20</w:t>
      </w:r>
      <w:r w:rsidRPr="00177661">
        <w:rPr>
          <w:rFonts w:ascii="Arial" w:hAnsi="Arial" w:cs="Arial"/>
          <w:szCs w:val="18"/>
        </w:rPr>
        <w:t>–</w:t>
      </w:r>
      <w:r w:rsidRPr="00177661">
        <w:rPr>
          <w:rFonts w:ascii="Arial" w:hAnsi="Arial" w:cs="Arial"/>
        </w:rPr>
        <w:t>30 sekund po czym wyjmować powoli w stanie wibrującym.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Kolejne miejsca zagłębienia buławy powinny być od siebie oddalone o 1,4 R, gdzie </w:t>
      </w:r>
      <w:r w:rsidR="00786E88">
        <w:rPr>
          <w:rFonts w:ascii="Arial" w:hAnsi="Arial" w:cs="Arial"/>
        </w:rPr>
        <w:br/>
      </w:r>
      <w:r w:rsidRPr="00177661">
        <w:rPr>
          <w:rFonts w:ascii="Arial" w:hAnsi="Arial" w:cs="Arial"/>
        </w:rPr>
        <w:t>R jest promieniem skutecznego działania wibratora. Odległość ta zwykle wynosi 0,35</w:t>
      </w:r>
      <w:r w:rsidRPr="00177661">
        <w:rPr>
          <w:rFonts w:ascii="Arial" w:hAnsi="Arial" w:cs="Arial"/>
          <w:szCs w:val="18"/>
        </w:rPr>
        <w:t>–</w:t>
      </w:r>
      <w:r w:rsidRPr="00177661">
        <w:rPr>
          <w:rFonts w:ascii="Arial" w:hAnsi="Arial" w:cs="Arial"/>
        </w:rPr>
        <w:t>0,7 m.</w:t>
      </w:r>
    </w:p>
    <w:p w:rsidR="00B60039" w:rsidRPr="00177661" w:rsidRDefault="00B60039" w:rsidP="00177661">
      <w:pPr>
        <w:pStyle w:val="BOMBA"/>
        <w:widowControl/>
        <w:tabs>
          <w:tab w:val="clear" w:pos="851"/>
          <w:tab w:val="num" w:pos="993"/>
        </w:tabs>
        <w:ind w:left="993" w:hanging="284"/>
        <w:rPr>
          <w:rFonts w:ascii="Arial" w:hAnsi="Arial" w:cs="Arial"/>
        </w:rPr>
      </w:pPr>
      <w:r w:rsidRPr="00177661">
        <w:rPr>
          <w:rFonts w:ascii="Arial" w:hAnsi="Arial" w:cs="Arial"/>
        </w:rPr>
        <w:t xml:space="preserve">Belki wibracyjne powinny być stosowane do wyrównania powierzchni betonu płyt </w:t>
      </w:r>
      <w:r w:rsidR="005C3224">
        <w:rPr>
          <w:rFonts w:ascii="Arial" w:hAnsi="Arial" w:cs="Arial"/>
        </w:rPr>
        <w:br/>
      </w:r>
      <w:r w:rsidRPr="00177661">
        <w:rPr>
          <w:rFonts w:ascii="Arial" w:hAnsi="Arial" w:cs="Arial"/>
        </w:rPr>
        <w:t>i charak</w:t>
      </w:r>
      <w:r w:rsidRPr="00177661">
        <w:rPr>
          <w:rFonts w:ascii="Arial" w:hAnsi="Arial" w:cs="Arial"/>
        </w:rPr>
        <w:softHyphen/>
        <w:t>teryzować się jednakowymi drganiami na całej długości.</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Czas zagęszczania wibratorem powierzchniowym, lub belką wibracyjną w jednym miejscu powinien wynosić od 30 do 60 sekund.</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lastRenderedPageBreak/>
        <w:t xml:space="preserve">Zasięg działania wibratorów przyczepnych wynosi zwykle od 20 do 50 cm </w:t>
      </w:r>
      <w:r w:rsidR="005C3224">
        <w:rPr>
          <w:rFonts w:ascii="Arial" w:hAnsi="Arial" w:cs="Arial"/>
        </w:rPr>
        <w:br/>
      </w:r>
      <w:r w:rsidRPr="00177661">
        <w:rPr>
          <w:rFonts w:ascii="Arial" w:hAnsi="Arial" w:cs="Arial"/>
        </w:rPr>
        <w:t>w kierunku głębo</w:t>
      </w:r>
      <w:r w:rsidRPr="00177661">
        <w:rPr>
          <w:rFonts w:ascii="Arial" w:hAnsi="Arial" w:cs="Arial"/>
        </w:rPr>
        <w:softHyphen/>
        <w:t>kości i od 1,0 do 1,5 m w kierunku długości elementu. Rozstaw wibratorów należy ustalić doświadczalnie tak aby nie powstawały martwe pola. Mocowanie wibratorów powinno być trwałe i sztywne.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(5) Przerwy w betonowaniu</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 xml:space="preserve">Przerwy w betonowaniu należy sytuować w miejscach uprzednio przewidzianych </w:t>
      </w:r>
      <w:r w:rsidR="005C3224">
        <w:rPr>
          <w:rFonts w:ascii="Arial" w:hAnsi="Arial" w:cs="Arial"/>
          <w:color w:val="auto"/>
        </w:rPr>
        <w:br/>
      </w:r>
      <w:r w:rsidRPr="00177661">
        <w:rPr>
          <w:rFonts w:ascii="Arial" w:hAnsi="Arial" w:cs="Arial"/>
          <w:color w:val="auto"/>
        </w:rPr>
        <w:t>i uzgodnionych z projektantem.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Ukształtowanie powierzchni betonu w przerwie roboczej po winno być uzgodnione </w:t>
      </w:r>
      <w:r w:rsidR="00786E88">
        <w:rPr>
          <w:rFonts w:ascii="Arial" w:hAnsi="Arial" w:cs="Arial"/>
        </w:rPr>
        <w:br/>
      </w:r>
      <w:r w:rsidRPr="00177661">
        <w:rPr>
          <w:rFonts w:ascii="Arial" w:hAnsi="Arial" w:cs="Arial"/>
        </w:rPr>
        <w:t>z projektantem, a w prostszych przypadkach można się kierować zasadą, że powinna ona być prostopadła do kierunku naprężeń głównych.</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Powierzchnia betonu w miejscu przerwania betonowania powinna być starannie przygotowana do połączenia betonu stwardniałego ze świeżym przez:</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usunięcie z powierzchni betonu stwardniałego, luźnych okruchów betonu oraz warstwy pozostałego szkliwa cementowego,</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obfite zwilżenie wodą i narzucenie kilkumilimetrowej warstwy zaprawy cementowej o stosunku zbliżonym do zaprawy w betonie wykonywanym albo też narzucenie cienkiej warstwy zaczynu cementowego. Powyższe zabiegi należy wykonać bezpośrednio przed rozpoczęciem betonowania.</w:t>
      </w:r>
    </w:p>
    <w:p w:rsidR="00B60039" w:rsidRPr="00177661" w:rsidRDefault="00B60039" w:rsidP="00177661">
      <w:pPr>
        <w:pStyle w:val="BOMBA"/>
        <w:tabs>
          <w:tab w:val="clear" w:pos="851"/>
          <w:tab w:val="num" w:pos="993"/>
        </w:tabs>
        <w:ind w:left="993" w:hanging="284"/>
        <w:rPr>
          <w:rFonts w:ascii="Arial" w:hAnsi="Arial" w:cs="Arial"/>
          <w:color w:val="auto"/>
        </w:rPr>
      </w:pPr>
      <w:r w:rsidRPr="00177661">
        <w:rPr>
          <w:rFonts w:ascii="Arial" w:hAnsi="Arial" w:cs="Arial"/>
          <w:color w:val="auto"/>
        </w:rPr>
        <w:t xml:space="preserve">W </w:t>
      </w:r>
      <w:r w:rsidRPr="00177661">
        <w:rPr>
          <w:rFonts w:ascii="Arial" w:hAnsi="Arial" w:cs="Arial"/>
        </w:rPr>
        <w:t>przypadku przerwy w układaniu betonu zagęszczonego przez wibrowanie, wznowienie beto</w:t>
      </w:r>
      <w:r w:rsidRPr="00177661">
        <w:rPr>
          <w:rFonts w:ascii="Arial" w:hAnsi="Arial" w:cs="Arial"/>
        </w:rPr>
        <w:softHyphen/>
        <w:t>nowania nie powinno się odbyć później niż w ciągu 3 godzin lub po całkowitym stwardnieniu be</w:t>
      </w:r>
      <w:r w:rsidRPr="00177661">
        <w:rPr>
          <w:rFonts w:ascii="Arial" w:hAnsi="Arial" w:cs="Arial"/>
          <w:color w:val="auto"/>
        </w:rPr>
        <w:t>tonu.</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Jeżeli temperatura powietrza jest wyższa niż 20°C to czas trwania przerwy nie powinien przekraczać 2 godzin. Po wznowieniu betonowania należy unikać dotykania wibratorem deskowania, zbrojenia i poprzednio ułożonego betonu.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(6) Wymagania przy pracy w nocy.</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W przypadku, gdy betonowanie konstrukcji wykonywane jest także w nocy konieczne jest wcześniejsze przygotowanie odpowiedniego oświetlenia zapewniającego prawidłowe wyko</w:t>
      </w:r>
      <w:r w:rsidRPr="00177661">
        <w:rPr>
          <w:rFonts w:ascii="Arial" w:hAnsi="Arial" w:cs="Arial"/>
          <w:color w:val="auto"/>
        </w:rPr>
        <w:softHyphen/>
        <w:t>nawstwo robót i dostateczne warunki bezpieczeństwa pracy.</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(7) Pobranie próbek i badanie.</w:t>
      </w:r>
    </w:p>
    <w:p w:rsidR="00B60039" w:rsidRPr="00177661" w:rsidRDefault="00B60039" w:rsidP="00177661">
      <w:pPr>
        <w:pStyle w:val="BOMBA"/>
        <w:rPr>
          <w:rFonts w:ascii="Arial" w:hAnsi="Arial" w:cs="Arial"/>
        </w:rPr>
      </w:pPr>
      <w:r w:rsidRPr="00177661">
        <w:rPr>
          <w:rFonts w:ascii="Arial" w:hAnsi="Arial" w:cs="Arial"/>
        </w:rPr>
        <w:t xml:space="preserve">Na wykonawcy spoczywa obowiązek zapewnienia wykonania badań laboratoryjnych przewidzianych normą PN-EN 206-1:2003 oraz gromadzenie, przechowywanie </w:t>
      </w:r>
      <w:r w:rsidR="005C3224">
        <w:rPr>
          <w:rFonts w:ascii="Arial" w:hAnsi="Arial" w:cs="Arial"/>
        </w:rPr>
        <w:br/>
      </w:r>
      <w:r w:rsidRPr="00177661">
        <w:rPr>
          <w:rFonts w:ascii="Arial" w:hAnsi="Arial" w:cs="Arial"/>
        </w:rPr>
        <w:t xml:space="preserve">i okazywanie Inżynierowi wszystkich wyników badań dotyczących jakości betonu </w:t>
      </w:r>
      <w:r w:rsidR="005C3224">
        <w:rPr>
          <w:rFonts w:ascii="Arial" w:hAnsi="Arial" w:cs="Arial"/>
        </w:rPr>
        <w:br/>
      </w:r>
      <w:r w:rsidRPr="00177661">
        <w:rPr>
          <w:rFonts w:ascii="Arial" w:hAnsi="Arial" w:cs="Arial"/>
        </w:rPr>
        <w:t>i stosowanych materiałów.</w:t>
      </w:r>
    </w:p>
    <w:p w:rsidR="00B60039" w:rsidRPr="00177661" w:rsidRDefault="00B60039" w:rsidP="00177661">
      <w:pPr>
        <w:pStyle w:val="BOMBA"/>
        <w:rPr>
          <w:rFonts w:ascii="Arial" w:hAnsi="Arial" w:cs="Arial"/>
        </w:rPr>
      </w:pPr>
      <w:r w:rsidRPr="00177661">
        <w:rPr>
          <w:rFonts w:ascii="Arial" w:hAnsi="Arial" w:cs="Arial"/>
        </w:rPr>
        <w:t xml:space="preserve">Jeżeli beton poddany jest specjalnym zabiegom technologicznym, należy opracować plan kontroli jakości betonu dostosowany do wymagań technologii produkcji. </w:t>
      </w:r>
      <w:r w:rsidR="00786E88">
        <w:rPr>
          <w:rFonts w:ascii="Arial" w:hAnsi="Arial" w:cs="Arial"/>
        </w:rPr>
        <w:br/>
      </w:r>
      <w:r w:rsidRPr="00177661">
        <w:rPr>
          <w:rFonts w:ascii="Arial" w:hAnsi="Arial" w:cs="Arial"/>
        </w:rPr>
        <w:t xml:space="preserve">W planie kontroli powinny być uwzględnione badania przewidziane aktualną normą </w:t>
      </w:r>
      <w:r w:rsidR="00786E88">
        <w:rPr>
          <w:rFonts w:ascii="Arial" w:hAnsi="Arial" w:cs="Arial"/>
        </w:rPr>
        <w:br/>
      </w:r>
      <w:r w:rsidRPr="00177661">
        <w:rPr>
          <w:rFonts w:ascii="Arial" w:hAnsi="Arial" w:cs="Arial"/>
        </w:rPr>
        <w:t xml:space="preserve">i niniejszymi SST oraz ewentualne inne konieczne do potwierdzenia prawidłowości </w:t>
      </w:r>
      <w:r w:rsidRPr="00177661">
        <w:rPr>
          <w:rFonts w:ascii="Arial" w:hAnsi="Arial" w:cs="Arial"/>
        </w:rPr>
        <w:lastRenderedPageBreak/>
        <w:t>zastosowanych zabiegów technologicznych.</w:t>
      </w:r>
    </w:p>
    <w:p w:rsidR="00B60039" w:rsidRPr="00177661" w:rsidRDefault="00B60039" w:rsidP="00177661">
      <w:pPr>
        <w:pStyle w:val="BOMBA"/>
        <w:rPr>
          <w:rFonts w:ascii="Arial" w:hAnsi="Arial" w:cs="Arial"/>
        </w:rPr>
      </w:pPr>
      <w:r w:rsidRPr="00177661">
        <w:rPr>
          <w:rFonts w:ascii="Arial" w:hAnsi="Arial" w:cs="Arial"/>
        </w:rPr>
        <w:t>Badania powinny obejmować:</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badanie składników betonu</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badanie mieszanki betonowej</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badanie betonu.</w:t>
      </w:r>
    </w:p>
    <w:p w:rsidR="00B60039" w:rsidRPr="00177661" w:rsidRDefault="00B60039" w:rsidP="00A6133B">
      <w:pPr>
        <w:pStyle w:val="SPP2-POZIOM2"/>
      </w:pPr>
      <w:bookmarkStart w:id="290" w:name="_Toc215132665"/>
      <w:bookmarkStart w:id="291" w:name="_Toc223354492"/>
      <w:r w:rsidRPr="00177661">
        <w:t>5.3. Warunki atmosferyczne przy układaniu mieszanki betonowej i wiązaniu betonu</w:t>
      </w:r>
      <w:bookmarkEnd w:id="290"/>
      <w:bookmarkEnd w:id="291"/>
    </w:p>
    <w:p w:rsidR="00B60039" w:rsidRPr="00177661" w:rsidRDefault="00B60039" w:rsidP="00177661">
      <w:pPr>
        <w:pStyle w:val="znormal"/>
        <w:widowControl/>
        <w:rPr>
          <w:rFonts w:ascii="Arial" w:hAnsi="Arial" w:cs="Arial"/>
          <w:color w:val="auto"/>
        </w:rPr>
      </w:pPr>
      <w:r w:rsidRPr="00177661">
        <w:rPr>
          <w:rFonts w:ascii="Arial" w:hAnsi="Arial" w:cs="Arial"/>
          <w:color w:val="auto"/>
        </w:rPr>
        <w:t>(1) Temperatura otoczenia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Betonowanie należy wykonywać wyłącznie w temperaturach nie niższych niż +5°C, zachowując warunki umożliwiające uzyskanie przez beton wytrzymałości co najmniej 15 MPa przed pierwszym zamarznięciem.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W wyjątkowych przypadkach dopuszcza się betonowanie w temperaturze do –5°C, jednak wymaga to zgody Inżyniera oraz zapewnienia mieszanki betonowej </w:t>
      </w:r>
      <w:r w:rsidR="005C3224">
        <w:rPr>
          <w:rFonts w:ascii="Arial" w:hAnsi="Arial" w:cs="Arial"/>
        </w:rPr>
        <w:br/>
      </w:r>
      <w:r w:rsidRPr="00177661">
        <w:rPr>
          <w:rFonts w:ascii="Arial" w:hAnsi="Arial" w:cs="Arial"/>
        </w:rPr>
        <w:t>o temperaturze +20°C w chwili układania i zabezpieczenia uformowanego elementu przed utratą ciepła w czasie co najmniej 7 dni.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Zabezpieczenie podczas opadów</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Przed przystąpieniem do betonowania należy przygotować sposób postępowania na wypadek wystąpienia ulewnego deszczu. Konieczne jest przygotowanie odpowiedniej ilości osłon wodoszczelnych dla zabezpieczenia odkry</w:t>
      </w:r>
      <w:r w:rsidRPr="00177661">
        <w:rPr>
          <w:rFonts w:ascii="Arial" w:hAnsi="Arial" w:cs="Arial"/>
          <w:color w:val="auto"/>
        </w:rPr>
        <w:softHyphen/>
        <w:t>tych powierzchni świeżego betonu.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(3) Zabezpieczenie betonu przy niskich temperaturach otoczenia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Przy niskich temperaturach otoczenia ułożony beton powinien być chroniony przed zamarznięciem przez okres pozwalający na uzyskanie wytrzymałości co najmniej 15 MPa.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Uzyskanie wytrzymałości 15 MPa powinno być zbadane na próbkach przechowywanych w takich samych warunkach jak zabetonowana konstrukcja.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Przy przewidywaniu spadku temperatury poniżej 0°C w okresie twardnienia betonu należy wcześniej podjąć działania organizacyjne pozwalające na odpowiednie osłonięcie i podgrzanie zabetonowanej konstrukcji.</w:t>
      </w:r>
    </w:p>
    <w:p w:rsidR="00B60039" w:rsidRPr="00177661" w:rsidRDefault="00B60039" w:rsidP="00A6133B">
      <w:pPr>
        <w:pStyle w:val="SPP2-POZIOM2"/>
      </w:pPr>
      <w:bookmarkStart w:id="292" w:name="_Toc215132666"/>
      <w:bookmarkStart w:id="293" w:name="_Toc223354493"/>
      <w:r w:rsidRPr="00177661">
        <w:t>5.4. Pielęgnacja betonu</w:t>
      </w:r>
      <w:bookmarkEnd w:id="292"/>
      <w:bookmarkEnd w:id="293"/>
    </w:p>
    <w:p w:rsidR="00B60039" w:rsidRPr="00177661" w:rsidRDefault="00B60039" w:rsidP="00177661">
      <w:pPr>
        <w:pStyle w:val="znormal"/>
        <w:widowControl/>
        <w:rPr>
          <w:rFonts w:ascii="Arial" w:hAnsi="Arial" w:cs="Arial"/>
          <w:color w:val="auto"/>
        </w:rPr>
      </w:pPr>
      <w:r w:rsidRPr="00177661">
        <w:rPr>
          <w:rFonts w:ascii="Arial" w:hAnsi="Arial" w:cs="Arial"/>
          <w:color w:val="auto"/>
        </w:rPr>
        <w:t>(1) Materiały i sposoby pielęgnacji betonu</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Bezpośrednio po zakończeniu betonowania zaleca się przykrycie powierzchni betonu lekkimi osłonami wodoszczelnymi zapobiegającymi odparowaniu wody </w:t>
      </w:r>
      <w:r w:rsidR="005C3224">
        <w:rPr>
          <w:rFonts w:ascii="Arial" w:hAnsi="Arial" w:cs="Arial"/>
        </w:rPr>
        <w:br/>
      </w:r>
      <w:r w:rsidRPr="00177661">
        <w:rPr>
          <w:rFonts w:ascii="Arial" w:hAnsi="Arial" w:cs="Arial"/>
        </w:rPr>
        <w:t>z betonu i chroniącymi beton przed deszczem i nasłonecznieniem.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Przy temperaturze otoczenia wyższej niż +5°C należy nie później niż po </w:t>
      </w:r>
      <w:r w:rsidR="005C3224">
        <w:rPr>
          <w:rFonts w:ascii="Arial" w:hAnsi="Arial" w:cs="Arial"/>
        </w:rPr>
        <w:br/>
      </w:r>
      <w:r w:rsidRPr="00177661">
        <w:rPr>
          <w:rFonts w:ascii="Arial" w:hAnsi="Arial" w:cs="Arial"/>
        </w:rPr>
        <w:t xml:space="preserve">12 godzinach od zakończenia betonowania rozpocząć pielęgnację wilgotnościową </w:t>
      </w:r>
      <w:r w:rsidRPr="00177661">
        <w:rPr>
          <w:rFonts w:ascii="Arial" w:hAnsi="Arial" w:cs="Arial"/>
        </w:rPr>
        <w:lastRenderedPageBreak/>
        <w:t>betonu i prowadzić ją co najmniej przez 7 dni (przez polewanie co najmniej 3 razy na dobę).</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Nanoszenie błon nieprzepuszczających wody jest dopuszczalne tylko wtedy, gdy beton nie będzie się łączył z następną warstwą konstrukcji monolitycznej, a także gdy nie są stawiane specjalne wymagania odnośnie jakości pielęgnowanej powierzchni.</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Woda stosowana do polewania betonu powinna spełniać wymagania normy PN-EN 1008:2004.</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W czasie dojrzewania betonu elementy powinny być chronione przed uderzeniami </w:t>
      </w:r>
      <w:r w:rsidR="00786E88">
        <w:rPr>
          <w:rFonts w:ascii="Arial" w:hAnsi="Arial" w:cs="Arial"/>
        </w:rPr>
        <w:br/>
      </w:r>
      <w:r w:rsidRPr="00177661">
        <w:rPr>
          <w:rFonts w:ascii="Arial" w:hAnsi="Arial" w:cs="Arial"/>
        </w:rPr>
        <w:t>i drga</w:t>
      </w:r>
      <w:r w:rsidRPr="00177661">
        <w:rPr>
          <w:rFonts w:ascii="Arial" w:hAnsi="Arial" w:cs="Arial"/>
        </w:rPr>
        <w:softHyphen/>
        <w:t>niami.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Okres pielęgnacji</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Ułożony beton należy utrzymywać w stałej wilgotności przez okres co najmniej </w:t>
      </w:r>
      <w:r w:rsidR="005C3224">
        <w:rPr>
          <w:rFonts w:ascii="Arial" w:hAnsi="Arial" w:cs="Arial"/>
        </w:rPr>
        <w:br/>
      </w:r>
      <w:r w:rsidRPr="00177661">
        <w:rPr>
          <w:rFonts w:ascii="Arial" w:hAnsi="Arial" w:cs="Arial"/>
        </w:rPr>
        <w:t>7 dni. Pole</w:t>
      </w:r>
      <w:r w:rsidRPr="00177661">
        <w:rPr>
          <w:rFonts w:ascii="Arial" w:hAnsi="Arial" w:cs="Arial"/>
        </w:rPr>
        <w:softHyphen/>
        <w:t xml:space="preserve">wanie betonu normalnie twardniejącego należy rozpocząć po </w:t>
      </w:r>
      <w:r w:rsidR="005C3224">
        <w:rPr>
          <w:rFonts w:ascii="Arial" w:hAnsi="Arial" w:cs="Arial"/>
        </w:rPr>
        <w:br/>
      </w:r>
      <w:r w:rsidRPr="00177661">
        <w:rPr>
          <w:rFonts w:ascii="Arial" w:hAnsi="Arial" w:cs="Arial"/>
        </w:rPr>
        <w:t>24 godzinach od zabetonowania.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Rozformowanie konstrukcji może nastąpić po osiągnięciu przez beton wytrzymałości roz</w:t>
      </w:r>
      <w:r w:rsidRPr="00177661">
        <w:rPr>
          <w:rFonts w:ascii="Arial" w:hAnsi="Arial" w:cs="Arial"/>
        </w:rPr>
        <w:softHyphen/>
        <w:t>formowania dla konstrukcji monolitycznych (zgodnie z normą PN-63/B-06251) lub wytrzy</w:t>
      </w:r>
      <w:r w:rsidRPr="00177661">
        <w:rPr>
          <w:rFonts w:ascii="Arial" w:hAnsi="Arial" w:cs="Arial"/>
        </w:rPr>
        <w:softHyphen/>
        <w:t>małości manipulacyjnej dla prefabrykatów.</w:t>
      </w:r>
    </w:p>
    <w:p w:rsidR="00B60039" w:rsidRPr="00177661" w:rsidRDefault="00B60039" w:rsidP="00A6133B">
      <w:pPr>
        <w:pStyle w:val="SPP2-POZIOM2"/>
      </w:pPr>
      <w:bookmarkStart w:id="294" w:name="_Toc215132667"/>
      <w:bookmarkStart w:id="295" w:name="_Toc223354494"/>
      <w:r w:rsidRPr="00177661">
        <w:t>5.5. Wykańczanie powierzchni betonu</w:t>
      </w:r>
      <w:bookmarkEnd w:id="294"/>
      <w:bookmarkEnd w:id="295"/>
    </w:p>
    <w:p w:rsidR="00B60039" w:rsidRPr="00177661" w:rsidRDefault="00B60039" w:rsidP="00177661">
      <w:pPr>
        <w:pStyle w:val="znormal"/>
        <w:widowControl/>
        <w:rPr>
          <w:rFonts w:ascii="Arial" w:hAnsi="Arial" w:cs="Arial"/>
          <w:color w:val="auto"/>
        </w:rPr>
      </w:pPr>
      <w:r w:rsidRPr="00177661">
        <w:rPr>
          <w:rFonts w:ascii="Arial" w:hAnsi="Arial" w:cs="Arial"/>
          <w:color w:val="auto"/>
        </w:rPr>
        <w:t>(1) Równość powierzchni i tolerancji.</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Dla powierzchni betonów w konstrukcji nośnej obowiązują następujące wymagania:</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wszystkie betonowe powierzchnie muszą być gładkie i równe, bez zagłębień między ziarnami kruszywa, przełomów i wybrzuszeń ponad powierzchnię,</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pęknięcia są niedopuszczalne,</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rysy powierzchniowe skurczowe są dopuszczalne pod warunkiem, że zostaje zachowana otulina zbrojenia betonu min. 2,5cm,</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pustki, raki i wykruszyny są dopuszczalne pod warunkiem, że otulenie zbrojenia betonu będzie nie mniejsze niż 2,5cm, a powierzchnia na której występują nie większa niż 0,5% powierzchni odpowiedniej ściany,</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równość gorszej powierzchni ustroju nośnego przeznaczonej pod izolacje powinna odpowiadać wymaganiom normy PN-69/B-10260, tj. wypukłości i wgłębienia nie powinny być większe niż 2 mm.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(2) Faktura powierzchni i naprawa uszkodzeń</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Jeżeli projekt nie przewiduje specjalnego wykończenia powierzchni betonowych, to po rozdeskowaniu konstrukcji należy:</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 xml:space="preserve">wszystkie wystające nierówności wyrównać za pomocą tarcz karborundowych </w:t>
      </w:r>
      <w:r w:rsidR="005C3224">
        <w:rPr>
          <w:rFonts w:ascii="Arial" w:hAnsi="Arial" w:cs="Arial"/>
        </w:rPr>
        <w:br/>
      </w:r>
      <w:r w:rsidRPr="00177661">
        <w:rPr>
          <w:rFonts w:ascii="Arial" w:hAnsi="Arial" w:cs="Arial"/>
        </w:rPr>
        <w:t>i czystej wody bezpośrednio po rozebraniu szalunków,</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lastRenderedPageBreak/>
        <w:t xml:space="preserve">raki i ubytki na eksponowanych powierzchniach uzupełnić betonem i następnie wygładzić i uklepać, aby otrzymać równą i jednorodną powierzchnię bez dołków </w:t>
      </w:r>
      <w:r w:rsidR="005C3224">
        <w:rPr>
          <w:rFonts w:ascii="Arial" w:hAnsi="Arial" w:cs="Arial"/>
        </w:rPr>
        <w:br/>
      </w:r>
      <w:r w:rsidRPr="00177661">
        <w:rPr>
          <w:rFonts w:ascii="Arial" w:hAnsi="Arial" w:cs="Arial"/>
        </w:rPr>
        <w:t>i porów,</w:t>
      </w:r>
    </w:p>
    <w:p w:rsidR="00B60039" w:rsidRPr="00177661" w:rsidRDefault="00B60039" w:rsidP="00177661">
      <w:pPr>
        <w:pStyle w:val="BOMBA"/>
        <w:tabs>
          <w:tab w:val="clear" w:pos="851"/>
          <w:tab w:val="num" w:pos="993"/>
        </w:tabs>
        <w:ind w:left="993" w:hanging="284"/>
        <w:rPr>
          <w:rFonts w:ascii="Arial" w:hAnsi="Arial" w:cs="Arial"/>
        </w:rPr>
      </w:pPr>
      <w:r w:rsidRPr="00177661">
        <w:rPr>
          <w:rFonts w:ascii="Arial" w:hAnsi="Arial" w:cs="Arial"/>
        </w:rPr>
        <w:t>wyrównaną wg powyższych zaleceń powierzchnię należy obrzucić zaprawą i lekko wyszczotkować wilgotną szczotką aby usunąć powierzchnie szkliste.</w:t>
      </w:r>
    </w:p>
    <w:p w:rsidR="00B60039" w:rsidRPr="00177661" w:rsidRDefault="00B60039" w:rsidP="00A6133B">
      <w:pPr>
        <w:pStyle w:val="SPP2-POZIOM2"/>
      </w:pPr>
      <w:bookmarkStart w:id="296" w:name="_Toc215132668"/>
      <w:bookmarkStart w:id="297" w:name="_Toc223354495"/>
      <w:r w:rsidRPr="00177661">
        <w:t>5.6. Wykonanie podbetonu</w:t>
      </w:r>
      <w:bookmarkEnd w:id="296"/>
      <w:bookmarkEnd w:id="297"/>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Przed przystąpieniem do układania podbetonu należy sprawdzić podłoże pod względem nośności założonej w projekcie technicznym.</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Podłoże winne być równe, czyste i odwodnione.</w:t>
      </w:r>
    </w:p>
    <w:p w:rsidR="00B60039" w:rsidRPr="00177661" w:rsidRDefault="00B60039" w:rsidP="00177661">
      <w:pPr>
        <w:pStyle w:val="znormal"/>
        <w:widowControl/>
        <w:ind w:left="737"/>
        <w:rPr>
          <w:rFonts w:ascii="Arial" w:hAnsi="Arial" w:cs="Arial"/>
          <w:color w:val="auto"/>
        </w:rPr>
      </w:pPr>
      <w:r w:rsidRPr="00177661">
        <w:rPr>
          <w:rFonts w:ascii="Arial" w:hAnsi="Arial" w:cs="Arial"/>
          <w:color w:val="auto"/>
        </w:rPr>
        <w:t>Beton winien być rozkładany w miarę możliwości w sposób ciągły z zachowaniem kontroli grubości oraz rzędnych wg projektu technicznego.</w:t>
      </w:r>
    </w:p>
    <w:p w:rsidR="00B60039" w:rsidRPr="00177661" w:rsidRDefault="00786E88" w:rsidP="00786E88">
      <w:pPr>
        <w:pStyle w:val="SPP1-poziom1"/>
      </w:pPr>
      <w:bookmarkStart w:id="298" w:name="_Toc215132669"/>
      <w:bookmarkStart w:id="299" w:name="_Toc223354496"/>
      <w:r>
        <w:t xml:space="preserve">6. </w:t>
      </w:r>
      <w:r w:rsidR="00B60039" w:rsidRPr="00177661">
        <w:t>Kontrola jakości</w:t>
      </w:r>
      <w:bookmarkEnd w:id="298"/>
      <w:bookmarkEnd w:id="299"/>
    </w:p>
    <w:p w:rsidR="00B60039" w:rsidRPr="00177661" w:rsidRDefault="00B60039" w:rsidP="00177661">
      <w:pPr>
        <w:pStyle w:val="znormal"/>
        <w:widowControl/>
        <w:rPr>
          <w:rFonts w:ascii="Arial" w:hAnsi="Arial" w:cs="Arial"/>
          <w:color w:val="auto"/>
        </w:rPr>
      </w:pPr>
      <w:r w:rsidRPr="00177661">
        <w:rPr>
          <w:rFonts w:ascii="Arial" w:hAnsi="Arial" w:cs="Arial"/>
          <w:color w:val="auto"/>
        </w:rPr>
        <w:t>Kontrola jakości wykonania betonów polega na sprawdzeniu zgodności z projektem oraz podanymi wyżej wymaganiami. Roboty podlegają odbiorowi.</w:t>
      </w:r>
    </w:p>
    <w:p w:rsidR="00B60039" w:rsidRPr="00177661" w:rsidRDefault="00786E88" w:rsidP="00786E88">
      <w:pPr>
        <w:pStyle w:val="SPP1-poziom1"/>
      </w:pPr>
      <w:bookmarkStart w:id="300" w:name="_Toc215132670"/>
      <w:bookmarkStart w:id="301" w:name="_Toc223354497"/>
      <w:r>
        <w:t xml:space="preserve">7. </w:t>
      </w:r>
      <w:r w:rsidR="00B60039" w:rsidRPr="00177661">
        <w:t>Obmiar robót</w:t>
      </w:r>
      <w:bookmarkEnd w:id="300"/>
      <w:bookmarkEnd w:id="301"/>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Jednostkami obmiaru są: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B.04.01.00 – 1 m</w:t>
      </w:r>
      <w:r w:rsidRPr="00177661">
        <w:rPr>
          <w:rFonts w:ascii="Arial" w:hAnsi="Arial" w:cs="Arial"/>
          <w:color w:val="auto"/>
          <w:vertAlign w:val="superscript"/>
        </w:rPr>
        <w:t>3</w:t>
      </w:r>
      <w:r w:rsidRPr="00177661">
        <w:rPr>
          <w:rFonts w:ascii="Arial" w:hAnsi="Arial" w:cs="Arial"/>
          <w:color w:val="auto"/>
        </w:rPr>
        <w:t xml:space="preserve"> wykonanej konstrukcji.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B.04.02.00 – 1 m</w:t>
      </w:r>
      <w:r w:rsidRPr="00177661">
        <w:rPr>
          <w:rFonts w:ascii="Arial" w:hAnsi="Arial" w:cs="Arial"/>
          <w:color w:val="auto"/>
          <w:vertAlign w:val="superscript"/>
        </w:rPr>
        <w:t>3</w:t>
      </w:r>
      <w:r w:rsidRPr="00177661">
        <w:rPr>
          <w:rFonts w:ascii="Arial" w:hAnsi="Arial" w:cs="Arial"/>
          <w:color w:val="auto"/>
        </w:rPr>
        <w:t xml:space="preserve"> wykonanego podbetonu.</w:t>
      </w:r>
    </w:p>
    <w:p w:rsidR="00B60039" w:rsidRPr="00177661" w:rsidRDefault="00786E88" w:rsidP="00786E88">
      <w:pPr>
        <w:pStyle w:val="SPP1-poziom1"/>
      </w:pPr>
      <w:bookmarkStart w:id="302" w:name="_Toc215132671"/>
      <w:bookmarkStart w:id="303" w:name="_Toc223354498"/>
      <w:r>
        <w:t xml:space="preserve">8. </w:t>
      </w:r>
      <w:r w:rsidR="00B60039" w:rsidRPr="00177661">
        <w:t>Odbiór robót</w:t>
      </w:r>
      <w:bookmarkEnd w:id="302"/>
      <w:bookmarkEnd w:id="303"/>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objęte B.04.01.00 i B.04.02.00 podlegają zasadom odbioru robót zanikających wg zasad podanych powyżej.</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W szczególności tunel dla pieszych podlega próbnemu obciążeniu wg PN-89/S-10050.</w:t>
      </w:r>
    </w:p>
    <w:p w:rsidR="00B60039" w:rsidRPr="00177661" w:rsidRDefault="00786E88" w:rsidP="00786E88">
      <w:pPr>
        <w:pStyle w:val="SPP1-poziom1"/>
      </w:pPr>
      <w:bookmarkStart w:id="304" w:name="_Toc215132672"/>
      <w:bookmarkStart w:id="305" w:name="_Toc223354499"/>
      <w:r>
        <w:t xml:space="preserve">9. </w:t>
      </w:r>
      <w:r w:rsidR="00B60039" w:rsidRPr="00177661">
        <w:t>Podstawa płatności</w:t>
      </w:r>
      <w:bookmarkEnd w:id="304"/>
      <w:bookmarkEnd w:id="305"/>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roboty wykonane w jednostkach podanych w p. 7.</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Cena jednostkowa obejmuje dla B.04.01.00:</w:t>
      </w:r>
    </w:p>
    <w:p w:rsidR="00B60039" w:rsidRPr="00177661" w:rsidRDefault="00B60039" w:rsidP="00177661">
      <w:pPr>
        <w:pStyle w:val="KRESKA"/>
        <w:rPr>
          <w:rFonts w:ascii="Arial" w:hAnsi="Arial" w:cs="Arial"/>
        </w:rPr>
      </w:pPr>
      <w:r w:rsidRPr="00177661">
        <w:rPr>
          <w:rFonts w:ascii="Arial" w:hAnsi="Arial" w:cs="Arial"/>
        </w:rPr>
        <w:t>dostarczenie niezbędnych czynników produkcji</w:t>
      </w:r>
    </w:p>
    <w:p w:rsidR="00B60039" w:rsidRPr="00177661" w:rsidRDefault="00B60039" w:rsidP="00177661">
      <w:pPr>
        <w:pStyle w:val="KRESKA"/>
        <w:rPr>
          <w:rFonts w:ascii="Arial" w:hAnsi="Arial" w:cs="Arial"/>
        </w:rPr>
      </w:pPr>
      <w:r w:rsidRPr="00177661">
        <w:rPr>
          <w:rFonts w:ascii="Arial" w:hAnsi="Arial" w:cs="Arial"/>
        </w:rPr>
        <w:t>oczyszczenie podłoża</w:t>
      </w:r>
    </w:p>
    <w:p w:rsidR="00B60039" w:rsidRPr="00177661" w:rsidRDefault="00B60039" w:rsidP="00177661">
      <w:pPr>
        <w:pStyle w:val="KRESKA"/>
        <w:rPr>
          <w:rFonts w:ascii="Arial" w:hAnsi="Arial" w:cs="Arial"/>
        </w:rPr>
      </w:pPr>
      <w:r w:rsidRPr="00177661">
        <w:rPr>
          <w:rFonts w:ascii="Arial" w:hAnsi="Arial" w:cs="Arial"/>
        </w:rPr>
        <w:t>wykonanie deskowania z rusztowaniem</w:t>
      </w:r>
    </w:p>
    <w:p w:rsidR="00B60039" w:rsidRPr="00177661" w:rsidRDefault="00B60039" w:rsidP="00177661">
      <w:pPr>
        <w:pStyle w:val="KRESKA"/>
        <w:rPr>
          <w:rFonts w:ascii="Arial" w:hAnsi="Arial" w:cs="Arial"/>
        </w:rPr>
      </w:pPr>
      <w:r w:rsidRPr="00177661">
        <w:rPr>
          <w:rFonts w:ascii="Arial" w:hAnsi="Arial" w:cs="Arial"/>
        </w:rPr>
        <w:t xml:space="preserve">ułożenie mieszanki betonowej w nawilżonym deskowaniu, z wykonaniem projektowanych otworów, zabetonowaniem zakotwień i marek, zagęszczeniem </w:t>
      </w:r>
      <w:r w:rsidR="00786E88">
        <w:rPr>
          <w:rFonts w:ascii="Arial" w:hAnsi="Arial" w:cs="Arial"/>
        </w:rPr>
        <w:br/>
      </w:r>
      <w:r w:rsidRPr="00177661">
        <w:rPr>
          <w:rFonts w:ascii="Arial" w:hAnsi="Arial" w:cs="Arial"/>
        </w:rPr>
        <w:t>i wyrównaniem powierzchni</w:t>
      </w:r>
    </w:p>
    <w:p w:rsidR="00B60039" w:rsidRPr="00177661" w:rsidRDefault="00B60039" w:rsidP="00177661">
      <w:pPr>
        <w:pStyle w:val="KRESKA"/>
        <w:rPr>
          <w:rFonts w:ascii="Arial" w:hAnsi="Arial" w:cs="Arial"/>
        </w:rPr>
      </w:pPr>
      <w:r w:rsidRPr="00177661">
        <w:rPr>
          <w:rFonts w:ascii="Arial" w:hAnsi="Arial" w:cs="Arial"/>
        </w:rPr>
        <w:t>pielęgnację betonu</w:t>
      </w:r>
    </w:p>
    <w:p w:rsidR="00B60039" w:rsidRPr="00177661" w:rsidRDefault="00B60039" w:rsidP="00177661">
      <w:pPr>
        <w:pStyle w:val="KRESKA"/>
        <w:rPr>
          <w:rFonts w:ascii="Arial" w:hAnsi="Arial" w:cs="Arial"/>
        </w:rPr>
      </w:pPr>
      <w:r w:rsidRPr="00177661">
        <w:rPr>
          <w:rFonts w:ascii="Arial" w:hAnsi="Arial" w:cs="Arial"/>
        </w:rPr>
        <w:t>rozbiórką deskowania i rusztowań</w:t>
      </w:r>
    </w:p>
    <w:p w:rsidR="00B60039" w:rsidRPr="00177661" w:rsidRDefault="00B60039" w:rsidP="00177661">
      <w:pPr>
        <w:pStyle w:val="KRESKA"/>
        <w:rPr>
          <w:rFonts w:ascii="Arial" w:hAnsi="Arial" w:cs="Arial"/>
        </w:rPr>
      </w:pPr>
      <w:r w:rsidRPr="00177661">
        <w:rPr>
          <w:rFonts w:ascii="Arial" w:hAnsi="Arial" w:cs="Arial"/>
        </w:rPr>
        <w:t>oczyszczenia stanowiska pracy i usunięcie materiałów rozbiórkowych poza granice obiektu.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B.04.02.00. Podbeton na podłożu gruntowym.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lastRenderedPageBreak/>
        <w:t>Płaci się za ustaloną ilość m</w:t>
      </w:r>
      <w:r w:rsidRPr="00177661">
        <w:rPr>
          <w:rFonts w:ascii="Arial" w:hAnsi="Arial" w:cs="Arial"/>
          <w:color w:val="auto"/>
          <w:vertAlign w:val="superscript"/>
        </w:rPr>
        <w:t>3</w:t>
      </w:r>
      <w:r w:rsidRPr="00177661">
        <w:rPr>
          <w:rFonts w:ascii="Arial" w:hAnsi="Arial" w:cs="Arial"/>
          <w:color w:val="auto"/>
        </w:rPr>
        <w:t xml:space="preserve"> betonu wg ceny jednostkowej, która obejmuje: wyrównanie podłoża, przygotowanie, ułożenie, zagęszczenie i wyrównanie betonu, oczyszczenie stanowiska pracy.</w:t>
      </w:r>
    </w:p>
    <w:p w:rsidR="00B60039" w:rsidRPr="00177661" w:rsidRDefault="00786E88" w:rsidP="00786E88">
      <w:pPr>
        <w:pStyle w:val="SPP1-poziom1"/>
      </w:pPr>
      <w:bookmarkStart w:id="306" w:name="_Toc215132673"/>
      <w:bookmarkStart w:id="307" w:name="_Toc223354500"/>
      <w:r>
        <w:t xml:space="preserve">10. </w:t>
      </w:r>
      <w:r w:rsidR="00B60039" w:rsidRPr="00177661">
        <w:t>Przepisy związane</w:t>
      </w:r>
      <w:bookmarkEnd w:id="306"/>
      <w:bookmarkEnd w:id="307"/>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PN-EN 206-1:2003</w:t>
      </w:r>
      <w:r w:rsidRPr="00177661">
        <w:rPr>
          <w:rFonts w:ascii="Arial" w:hAnsi="Arial" w:cs="Arial"/>
          <w:color w:val="auto"/>
        </w:rPr>
        <w:tab/>
        <w:t>Beton.</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lang w:val="de-DE"/>
        </w:rPr>
        <w:t>PN-EN 196-1:1996</w:t>
      </w:r>
      <w:r w:rsidRPr="00177661">
        <w:rPr>
          <w:rFonts w:ascii="Arial" w:hAnsi="Arial" w:cs="Arial"/>
          <w:color w:val="auto"/>
          <w:lang w:val="de-DE"/>
        </w:rPr>
        <w:tab/>
        <w:t xml:space="preserve">Cement. </w:t>
      </w:r>
      <w:r w:rsidRPr="00177661">
        <w:rPr>
          <w:rFonts w:ascii="Arial" w:hAnsi="Arial" w:cs="Arial"/>
          <w:color w:val="auto"/>
        </w:rPr>
        <w:t>Metody badań. Oznaczenie wytrzymałości.</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lang w:val="de-DE"/>
        </w:rPr>
        <w:t>PN-EN 196-3:1996</w:t>
      </w:r>
      <w:r w:rsidRPr="00177661">
        <w:rPr>
          <w:rFonts w:ascii="Arial" w:hAnsi="Arial" w:cs="Arial"/>
          <w:color w:val="auto"/>
          <w:lang w:val="de-DE"/>
        </w:rPr>
        <w:tab/>
        <w:t xml:space="preserve">Cement. </w:t>
      </w:r>
      <w:r w:rsidRPr="00177661">
        <w:rPr>
          <w:rFonts w:ascii="Arial" w:hAnsi="Arial" w:cs="Arial"/>
          <w:color w:val="auto"/>
        </w:rPr>
        <w:t>Metody badań. Oznaczenie czasów wiązania i stałości objętości.</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lang w:val="de-DE"/>
        </w:rPr>
        <w:t xml:space="preserve">PN-EN 196-6:1997 </w:t>
      </w:r>
      <w:r w:rsidRPr="00177661">
        <w:rPr>
          <w:rFonts w:ascii="Arial" w:hAnsi="Arial" w:cs="Arial"/>
          <w:color w:val="auto"/>
          <w:lang w:val="de-DE"/>
        </w:rPr>
        <w:tab/>
        <w:t xml:space="preserve">Cement. </w:t>
      </w:r>
      <w:r w:rsidRPr="00177661">
        <w:rPr>
          <w:rFonts w:ascii="Arial" w:hAnsi="Arial" w:cs="Arial"/>
          <w:color w:val="auto"/>
        </w:rPr>
        <w:t>Metody badań. Oznaczenie stopnia zmielenia.</w:t>
      </w:r>
    </w:p>
    <w:p w:rsidR="00B60039" w:rsidRPr="0051082A" w:rsidRDefault="00B60039" w:rsidP="00177661">
      <w:pPr>
        <w:pStyle w:val="znormal"/>
        <w:widowControl/>
        <w:tabs>
          <w:tab w:val="left" w:pos="3402"/>
          <w:tab w:val="left" w:pos="3544"/>
        </w:tabs>
        <w:ind w:left="2835" w:hanging="2268"/>
        <w:rPr>
          <w:rFonts w:ascii="Arial" w:hAnsi="Arial" w:cs="Arial"/>
          <w:color w:val="auto"/>
        </w:rPr>
      </w:pPr>
      <w:r w:rsidRPr="0051082A">
        <w:rPr>
          <w:rFonts w:ascii="Arial" w:hAnsi="Arial" w:cs="Arial"/>
          <w:color w:val="auto"/>
        </w:rPr>
        <w:t>PN-B-30000:1990</w:t>
      </w:r>
      <w:r w:rsidRPr="0051082A">
        <w:rPr>
          <w:rFonts w:ascii="Arial" w:hAnsi="Arial" w:cs="Arial"/>
          <w:color w:val="auto"/>
        </w:rPr>
        <w:tab/>
        <w:t>Cement portlandzki.</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 xml:space="preserve">PN-88/B-30001 </w:t>
      </w:r>
      <w:r w:rsidRPr="00177661">
        <w:rPr>
          <w:rFonts w:ascii="Arial" w:hAnsi="Arial" w:cs="Arial"/>
          <w:color w:val="auto"/>
        </w:rPr>
        <w:tab/>
        <w:t>Cement portlandzki z dodatkami.</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 xml:space="preserve">PN-B-03002/Az2:2002 </w:t>
      </w:r>
      <w:r w:rsidRPr="00177661">
        <w:rPr>
          <w:rFonts w:ascii="Arial" w:hAnsi="Arial" w:cs="Arial"/>
          <w:color w:val="auto"/>
        </w:rPr>
        <w:tab/>
        <w:t>Konstrukcje murowe niezbrojne. Projektowanie i oblicznie.</w:t>
      </w:r>
    </w:p>
    <w:p w:rsidR="00B60039" w:rsidRPr="00177661" w:rsidRDefault="00B60039" w:rsidP="00177661">
      <w:pPr>
        <w:pStyle w:val="znormal"/>
        <w:widowControl/>
        <w:tabs>
          <w:tab w:val="left" w:pos="3402"/>
          <w:tab w:val="left" w:pos="3544"/>
        </w:tabs>
        <w:ind w:left="2835" w:hanging="2268"/>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pobierania próbek.</w:t>
      </w:r>
    </w:p>
    <w:p w:rsidR="00B60039" w:rsidRPr="00177661" w:rsidRDefault="00B60039" w:rsidP="00177661">
      <w:pPr>
        <w:pStyle w:val="zal"/>
        <w:widowControl/>
        <w:tabs>
          <w:tab w:val="left" w:pos="1276"/>
          <w:tab w:val="left" w:pos="3402"/>
          <w:tab w:val="left" w:pos="3544"/>
        </w:tabs>
        <w:spacing w:line="360" w:lineRule="auto"/>
        <w:ind w:left="2835" w:hanging="2268"/>
        <w:jc w:val="both"/>
        <w:rPr>
          <w:rFonts w:ascii="Arial" w:hAnsi="Arial" w:cs="Arial"/>
          <w:b w:val="0"/>
          <w:bCs w:val="0"/>
          <w:u w:val="none"/>
        </w:rPr>
      </w:pPr>
      <w:r w:rsidRPr="00177661">
        <w:rPr>
          <w:rFonts w:ascii="Arial" w:hAnsi="Arial" w:cs="Arial"/>
          <w:b w:val="0"/>
          <w:bCs w:val="0"/>
          <w:u w:val="none"/>
        </w:rPr>
        <w:t>PN-89/S-10050</w:t>
      </w:r>
      <w:r w:rsidRPr="00177661">
        <w:rPr>
          <w:rFonts w:ascii="Arial" w:hAnsi="Arial" w:cs="Arial"/>
          <w:b w:val="0"/>
          <w:bCs w:val="0"/>
          <w:u w:val="none"/>
        </w:rPr>
        <w:tab/>
        <w:t>Próbne obciążenie obiektów mostowych, żelbetowych.</w:t>
      </w:r>
    </w:p>
    <w:p w:rsidR="00B60039" w:rsidRPr="00177661" w:rsidRDefault="00B60039" w:rsidP="00177661">
      <w:pPr>
        <w:pStyle w:val="znormal"/>
        <w:tabs>
          <w:tab w:val="left" w:pos="3828"/>
        </w:tabs>
        <w:ind w:left="567"/>
        <w:rPr>
          <w:rFonts w:ascii="Arial" w:hAnsi="Arial" w:cs="Arial"/>
        </w:rPr>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EF4D06" w:rsidRDefault="00EF4D06" w:rsidP="00CF25FD">
      <w:pPr>
        <w:pStyle w:val="NRST"/>
      </w:pPr>
    </w:p>
    <w:p w:rsidR="00B60039" w:rsidRPr="00177661" w:rsidRDefault="00B60039" w:rsidP="00177661">
      <w:pPr>
        <w:pStyle w:val="znormal"/>
        <w:tabs>
          <w:tab w:val="left" w:pos="3828"/>
        </w:tabs>
        <w:ind w:left="567"/>
        <w:rPr>
          <w:rFonts w:ascii="Arial" w:hAnsi="Arial" w:cs="Arial"/>
        </w:rPr>
      </w:pPr>
    </w:p>
    <w:p w:rsidR="00B60039" w:rsidRPr="00177661" w:rsidRDefault="00B60039" w:rsidP="00177661">
      <w:pPr>
        <w:pStyle w:val="znormal"/>
        <w:widowControl/>
        <w:ind w:left="0"/>
        <w:rPr>
          <w:rFonts w:ascii="Arial" w:hAnsi="Arial" w:cs="Arial"/>
          <w:color w:val="auto"/>
        </w:rPr>
      </w:pPr>
    </w:p>
    <w:p w:rsidR="00CF25FD" w:rsidRDefault="00CF25FD" w:rsidP="00CF25FD">
      <w:pPr>
        <w:pStyle w:val="NRST"/>
      </w:pPr>
    </w:p>
    <w:p w:rsidR="00B60039" w:rsidRPr="00CF25FD" w:rsidRDefault="00B60039" w:rsidP="00CF25FD">
      <w:pPr>
        <w:pStyle w:val="NRST"/>
        <w:rPr>
          <w:rFonts w:cs="Arial"/>
        </w:rPr>
      </w:pPr>
      <w:bookmarkStart w:id="308" w:name="_Toc223354501"/>
      <w:r w:rsidRPr="00177661">
        <w:lastRenderedPageBreak/>
        <w:t>B.07.00.00 KONSTRUKCJE STALOWE</w:t>
      </w:r>
      <w:bookmarkEnd w:id="308"/>
    </w:p>
    <w:p w:rsidR="00D0131E" w:rsidRPr="00D0131E" w:rsidRDefault="00D0131E" w:rsidP="00CF25FD">
      <w:r w:rsidRPr="00CF25FD">
        <w:rPr>
          <w:b/>
        </w:rPr>
        <w:t>GRUPA ROBÓT:</w:t>
      </w:r>
      <w:r w:rsidRPr="009A3CD6">
        <w:t xml:space="preserve"> </w:t>
      </w:r>
      <w:r w:rsidRPr="00994DF2">
        <w:t>45220000-5 ROBOTY INŻYNIERYJNE I BUDOWLANE</w:t>
      </w:r>
      <w:r w:rsidRPr="009A3CD6">
        <w:br/>
      </w:r>
      <w:r w:rsidRPr="00CF25FD">
        <w:rPr>
          <w:b/>
        </w:rPr>
        <w:t>KLASA ROBÓT:</w:t>
      </w:r>
      <w:r w:rsidRPr="009A3CD6">
        <w:t xml:space="preserve"> </w:t>
      </w:r>
      <w:r w:rsidRPr="00994DF2">
        <w:t>45223000-6 ROBOTY BUDOWLANE W ZAKRESIE KONSTRUKCJI</w:t>
      </w:r>
      <w:r w:rsidRPr="009A3CD6">
        <w:br/>
      </w:r>
      <w:r w:rsidRPr="00CF25FD">
        <w:rPr>
          <w:b/>
        </w:rPr>
        <w:t>KATEGORIA ROBÓT:</w:t>
      </w:r>
      <w:r w:rsidRPr="009A3CD6">
        <w:t xml:space="preserve"> </w:t>
      </w:r>
      <w:r w:rsidRPr="00994DF2">
        <w:t>45223100-7 MONTAŻ KONSTRUKCJI METALOWYCH</w:t>
      </w:r>
    </w:p>
    <w:p w:rsidR="00B60039" w:rsidRPr="00177661" w:rsidRDefault="007F7399" w:rsidP="007F7399">
      <w:pPr>
        <w:pStyle w:val="SPP1-poziom1"/>
      </w:pPr>
      <w:bookmarkStart w:id="309" w:name="_Toc215132748"/>
      <w:bookmarkStart w:id="310" w:name="_Toc223354502"/>
      <w:r>
        <w:t xml:space="preserve">1. </w:t>
      </w:r>
      <w:r w:rsidR="00B60039" w:rsidRPr="00177661">
        <w:t>Wstęp</w:t>
      </w:r>
      <w:bookmarkEnd w:id="309"/>
      <w:bookmarkEnd w:id="310"/>
    </w:p>
    <w:p w:rsidR="00B60039" w:rsidRPr="00177661" w:rsidRDefault="00B60039" w:rsidP="00A6133B">
      <w:pPr>
        <w:pStyle w:val="SPP2-POZIOM2"/>
      </w:pPr>
      <w:bookmarkStart w:id="311" w:name="_Toc215132749"/>
      <w:bookmarkStart w:id="312" w:name="_Toc223354503"/>
      <w:r w:rsidRPr="00177661">
        <w:t>1.1. Przedmiot SST</w:t>
      </w:r>
      <w:bookmarkEnd w:id="311"/>
      <w:bookmarkEnd w:id="312"/>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konstrukcji stalowych dla zadania pn.:</w:t>
      </w:r>
    </w:p>
    <w:p w:rsidR="00B60039" w:rsidRPr="002755C5" w:rsidRDefault="002755C5" w:rsidP="002755C5">
      <w:pPr>
        <w:pStyle w:val="znormal"/>
        <w:widowControl/>
        <w:rPr>
          <w:rFonts w:ascii="Arial" w:hAnsi="Arial" w:cs="Arial"/>
        </w:rPr>
      </w:pPr>
      <w:r>
        <w:rPr>
          <w:rFonts w:ascii="Arial" w:hAnsi="Arial" w:cs="Arial"/>
        </w:rPr>
        <w:t>Zlikwidowanie barier dostępności dla osób ze szczególnymi potrzebami w placówkach ZOZ Ropczyce – przychodnia Zagorzyce.</w:t>
      </w:r>
    </w:p>
    <w:p w:rsidR="00B60039" w:rsidRPr="00177661" w:rsidRDefault="00B60039" w:rsidP="00A6133B">
      <w:pPr>
        <w:pStyle w:val="SPP2-POZIOM2"/>
      </w:pPr>
      <w:bookmarkStart w:id="313" w:name="_Toc215132750"/>
      <w:bookmarkStart w:id="314" w:name="_Toc223354504"/>
      <w:r w:rsidRPr="00177661">
        <w:t>1.2. Zakres stosowania SST</w:t>
      </w:r>
      <w:bookmarkEnd w:id="313"/>
      <w:bookmarkEnd w:id="31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D0131E">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A6133B">
      <w:pPr>
        <w:pStyle w:val="SPP2-POZIOM2"/>
      </w:pPr>
      <w:bookmarkStart w:id="315" w:name="_Toc215132751"/>
      <w:bookmarkStart w:id="316" w:name="_Toc223354505"/>
      <w:r w:rsidRPr="00177661">
        <w:t>1.3. Zakres robót wymienionych w SST</w:t>
      </w:r>
      <w:bookmarkEnd w:id="315"/>
      <w:bookmarkEnd w:id="31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D0131E">
        <w:rPr>
          <w:rFonts w:ascii="Arial" w:hAnsi="Arial" w:cs="Arial"/>
          <w:color w:val="auto"/>
        </w:rPr>
        <w:br/>
      </w:r>
      <w:r w:rsidRPr="00177661">
        <w:rPr>
          <w:rFonts w:ascii="Arial" w:hAnsi="Arial" w:cs="Arial"/>
          <w:color w:val="auto"/>
        </w:rPr>
        <w:t>i mające na celu wykonanie i montaż konstrukcji stalowych, występujących w obiekcie przetargowym.</w:t>
      </w:r>
    </w:p>
    <w:p w:rsidR="00B60039" w:rsidRPr="00177661" w:rsidRDefault="00B60039" w:rsidP="00A6133B">
      <w:pPr>
        <w:pStyle w:val="SPP2-POZIOM2"/>
      </w:pPr>
      <w:bookmarkStart w:id="317" w:name="_Toc215132752"/>
      <w:bookmarkStart w:id="318" w:name="_Toc223354506"/>
      <w:r w:rsidRPr="00177661">
        <w:t>1.4. Określenia podstawowe</w:t>
      </w:r>
      <w:bookmarkEnd w:id="317"/>
      <w:bookmarkEnd w:id="318"/>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 i wytycznymi.</w:t>
      </w:r>
    </w:p>
    <w:p w:rsidR="00B60039" w:rsidRPr="00177661" w:rsidRDefault="00B60039" w:rsidP="00A6133B">
      <w:pPr>
        <w:pStyle w:val="SPP2-POZIOM2"/>
      </w:pPr>
      <w:bookmarkStart w:id="319" w:name="_Toc215132753"/>
      <w:bookmarkStart w:id="320" w:name="_Toc223354507"/>
      <w:r w:rsidRPr="00177661">
        <w:t>1.5. Ogólne wymagania dotyczące robót</w:t>
      </w:r>
      <w:bookmarkEnd w:id="319"/>
      <w:bookmarkEnd w:id="32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wykonania robót, ich zgodność </w:t>
      </w:r>
      <w:r w:rsidR="00D0131E">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321" w:name="_Toc215132754"/>
      <w:bookmarkStart w:id="322" w:name="_Toc223354508"/>
      <w:r>
        <w:t xml:space="preserve">2. </w:t>
      </w:r>
      <w:r w:rsidR="00B60039" w:rsidRPr="00177661">
        <w:t>Materiały</w:t>
      </w:r>
      <w:bookmarkEnd w:id="321"/>
      <w:bookmarkEnd w:id="322"/>
    </w:p>
    <w:p w:rsidR="00B60039" w:rsidRPr="00177661" w:rsidRDefault="00B60039" w:rsidP="00A6133B">
      <w:pPr>
        <w:pStyle w:val="SPP2-POZIOM2"/>
      </w:pPr>
      <w:bookmarkStart w:id="323" w:name="_Toc215132755"/>
      <w:bookmarkStart w:id="324" w:name="_Toc223354509"/>
      <w:r w:rsidRPr="00177661">
        <w:t>2.1. Stal</w:t>
      </w:r>
      <w:bookmarkEnd w:id="323"/>
      <w:bookmarkEnd w:id="324"/>
    </w:p>
    <w:p w:rsidR="00B60039" w:rsidRPr="00177661" w:rsidRDefault="00B60039" w:rsidP="00177661">
      <w:pPr>
        <w:pStyle w:val="znormal"/>
        <w:widowControl/>
        <w:rPr>
          <w:rFonts w:ascii="Arial" w:hAnsi="Arial" w:cs="Arial"/>
          <w:color w:val="auto"/>
        </w:rPr>
      </w:pPr>
      <w:r w:rsidRPr="00177661">
        <w:rPr>
          <w:rFonts w:ascii="Arial" w:hAnsi="Arial" w:cs="Arial"/>
          <w:color w:val="auto"/>
        </w:rPr>
        <w:t>Do konstrukcji stalowych stosuje się:</w:t>
      </w:r>
    </w:p>
    <w:p w:rsidR="00B60039" w:rsidRPr="00177661" w:rsidRDefault="00B60039" w:rsidP="00177661">
      <w:pPr>
        <w:pStyle w:val="z3"/>
        <w:widowControl/>
        <w:tabs>
          <w:tab w:val="left" w:pos="993"/>
        </w:tabs>
        <w:ind w:left="993" w:hanging="567"/>
        <w:rPr>
          <w:rFonts w:ascii="Arial" w:hAnsi="Arial" w:cs="Arial"/>
          <w:color w:val="auto"/>
        </w:rPr>
      </w:pPr>
      <w:r w:rsidRPr="00177661">
        <w:rPr>
          <w:rFonts w:ascii="Arial" w:hAnsi="Arial" w:cs="Arial"/>
          <w:color w:val="auto"/>
        </w:rPr>
        <w:t>2.1.1 </w:t>
      </w:r>
      <w:r w:rsidRPr="00177661">
        <w:rPr>
          <w:rFonts w:ascii="Arial" w:hAnsi="Arial" w:cs="Arial"/>
          <w:color w:val="auto"/>
        </w:rPr>
        <w:tab/>
        <w:t>Wyroby walcowane gotowe ze stali klasy 1 w gatunkach St3S; St3SX; St3SY wg PN-EN 10025:2002</w:t>
      </w:r>
    </w:p>
    <w:p w:rsidR="00B60039" w:rsidRPr="00177661" w:rsidRDefault="00B60039" w:rsidP="00177661">
      <w:pPr>
        <w:pStyle w:val="znormal"/>
        <w:widowControl/>
        <w:tabs>
          <w:tab w:val="left" w:pos="877"/>
        </w:tabs>
        <w:rPr>
          <w:rFonts w:ascii="Arial" w:hAnsi="Arial" w:cs="Arial"/>
          <w:color w:val="auto"/>
        </w:rPr>
      </w:pPr>
      <w:r w:rsidRPr="00177661">
        <w:rPr>
          <w:rFonts w:ascii="Arial" w:hAnsi="Arial" w:cs="Arial"/>
          <w:color w:val="auto"/>
        </w:rPr>
        <w:t>(1)</w:t>
      </w:r>
      <w:r w:rsidRPr="00177661">
        <w:rPr>
          <w:rFonts w:ascii="Arial" w:hAnsi="Arial" w:cs="Arial"/>
          <w:color w:val="auto"/>
        </w:rPr>
        <w:tab/>
        <w:t>Dwuteowniki wg PN-EN 10024:1998</w:t>
      </w:r>
    </w:p>
    <w:p w:rsidR="00B60039" w:rsidRPr="00177661" w:rsidRDefault="00B60039" w:rsidP="00177661">
      <w:pPr>
        <w:pStyle w:val="znormal"/>
        <w:widowControl/>
        <w:tabs>
          <w:tab w:val="left" w:pos="877"/>
        </w:tabs>
        <w:ind w:left="879"/>
        <w:rPr>
          <w:rFonts w:ascii="Arial" w:hAnsi="Arial" w:cs="Arial"/>
          <w:color w:val="auto"/>
        </w:rPr>
      </w:pPr>
      <w:r w:rsidRPr="00177661">
        <w:rPr>
          <w:rFonts w:ascii="Arial" w:hAnsi="Arial" w:cs="Arial"/>
          <w:color w:val="auto"/>
        </w:rPr>
        <w:t>Dwuteowniki dostarczane są o długościach:</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do 140 mm – 3 do 13 m; powyżej 140 mm – 3 do 15 m z odchyłkami do 50 mm dla długości do 6,0 m; do 100 mm dla długości większej.</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Dopuszczalna krzywizna do 1.5 mm/m.</w:t>
      </w:r>
    </w:p>
    <w:p w:rsidR="00B60039" w:rsidRPr="00177661" w:rsidRDefault="00B60039" w:rsidP="00177661">
      <w:pPr>
        <w:pStyle w:val="znormal"/>
        <w:widowControl/>
        <w:tabs>
          <w:tab w:val="left" w:pos="877"/>
        </w:tabs>
        <w:rPr>
          <w:rFonts w:ascii="Arial" w:hAnsi="Arial" w:cs="Arial"/>
          <w:color w:val="auto"/>
        </w:rPr>
      </w:pPr>
      <w:r w:rsidRPr="00177661">
        <w:rPr>
          <w:rFonts w:ascii="Arial" w:hAnsi="Arial" w:cs="Arial"/>
          <w:color w:val="auto"/>
        </w:rPr>
        <w:t xml:space="preserve">(2) </w:t>
      </w:r>
      <w:r w:rsidRPr="00177661">
        <w:rPr>
          <w:rFonts w:ascii="Arial" w:hAnsi="Arial" w:cs="Arial"/>
          <w:color w:val="auto"/>
        </w:rPr>
        <w:tab/>
        <w:t>Ceowniki wg PN-EN 10279:2003</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lastRenderedPageBreak/>
        <w:t>Ceowniki dostarczane są o długościach:</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do 80 mm – 3 do 12 m; 80 do 140 – 3-13 m powyżej 140 mm</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 3 do 15 m</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z odchyłkami: do 50 mm dla długości do 6.0 m;</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do 100 mm dla długości większej.</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Dopuszczalna krzywizna 1.5 mm/m.</w:t>
      </w:r>
    </w:p>
    <w:p w:rsidR="00B60039" w:rsidRPr="00177661" w:rsidRDefault="00B60039" w:rsidP="00177661">
      <w:pPr>
        <w:pStyle w:val="znormal"/>
        <w:widowControl/>
        <w:tabs>
          <w:tab w:val="left" w:pos="877"/>
        </w:tabs>
        <w:rPr>
          <w:rFonts w:ascii="Arial" w:hAnsi="Arial" w:cs="Arial"/>
          <w:color w:val="auto"/>
        </w:rPr>
      </w:pPr>
      <w:r w:rsidRPr="00177661">
        <w:rPr>
          <w:rFonts w:ascii="Arial" w:hAnsi="Arial" w:cs="Arial"/>
          <w:color w:val="auto"/>
        </w:rPr>
        <w:t xml:space="preserve">(3) </w:t>
      </w:r>
      <w:r w:rsidRPr="00177661">
        <w:rPr>
          <w:rFonts w:ascii="Arial" w:hAnsi="Arial" w:cs="Arial"/>
          <w:color w:val="auto"/>
        </w:rPr>
        <w:tab/>
        <w:t>Kątowniki PN-EN 10056-2:1998 i w PN-EN 10056-1:2000</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Kątowniki dostarczane są o długościach:</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do 45 mm – 3 do 12 m; powyżej 45 – 3 do 15 m z odchyłkami do 50 mm dla długości do 4,0 m; do 100 mm dla długości większej.</w:t>
      </w:r>
    </w:p>
    <w:p w:rsidR="00B60039" w:rsidRPr="00177661" w:rsidRDefault="00B60039" w:rsidP="00177661">
      <w:pPr>
        <w:pStyle w:val="znormal"/>
        <w:widowControl/>
        <w:ind w:left="879"/>
        <w:rPr>
          <w:rFonts w:ascii="Arial" w:hAnsi="Arial" w:cs="Arial"/>
          <w:color w:val="auto"/>
        </w:rPr>
      </w:pPr>
      <w:r w:rsidRPr="00177661">
        <w:rPr>
          <w:rFonts w:ascii="Arial" w:hAnsi="Arial" w:cs="Arial"/>
          <w:color w:val="auto"/>
        </w:rPr>
        <w:t>Krzywizna ramion nie powinna przekraczać 1 mm/m.</w:t>
      </w:r>
    </w:p>
    <w:p w:rsidR="00B60039" w:rsidRPr="00177661" w:rsidRDefault="00B60039" w:rsidP="00177661">
      <w:pPr>
        <w:pStyle w:val="znormal"/>
        <w:widowControl/>
        <w:tabs>
          <w:tab w:val="left" w:pos="877"/>
        </w:tabs>
        <w:rPr>
          <w:rFonts w:ascii="Arial" w:hAnsi="Arial" w:cs="Arial"/>
          <w:color w:val="auto"/>
        </w:rPr>
      </w:pPr>
      <w:r w:rsidRPr="00177661">
        <w:rPr>
          <w:rFonts w:ascii="Arial" w:hAnsi="Arial" w:cs="Arial"/>
          <w:color w:val="auto"/>
        </w:rPr>
        <w:t xml:space="preserve">(4) </w:t>
      </w:r>
      <w:r w:rsidRPr="00177661">
        <w:rPr>
          <w:rFonts w:ascii="Arial" w:hAnsi="Arial" w:cs="Arial"/>
          <w:color w:val="auto"/>
        </w:rPr>
        <w:tab/>
        <w:t>Blachy</w:t>
      </w:r>
    </w:p>
    <w:p w:rsidR="00B60039" w:rsidRPr="00177661" w:rsidRDefault="00B60039" w:rsidP="00E661AD">
      <w:pPr>
        <w:pStyle w:val="znormal"/>
        <w:widowControl/>
        <w:numPr>
          <w:ilvl w:val="0"/>
          <w:numId w:val="10"/>
        </w:numPr>
        <w:tabs>
          <w:tab w:val="clear" w:pos="786"/>
          <w:tab w:val="num" w:pos="1134"/>
        </w:tabs>
        <w:ind w:left="1134" w:hanging="283"/>
        <w:rPr>
          <w:rFonts w:ascii="Arial" w:hAnsi="Arial" w:cs="Arial"/>
          <w:color w:val="auto"/>
        </w:rPr>
      </w:pPr>
      <w:r w:rsidRPr="00177661">
        <w:rPr>
          <w:rFonts w:ascii="Arial" w:hAnsi="Arial" w:cs="Arial"/>
          <w:color w:val="auto"/>
        </w:rPr>
        <w:t>Blachy uniwersalne wg PN-H/92203:1994</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Blachy uniwersalne dostarcza się w grubościach 6-40 mm.</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szerokościach 160-700 mm i długościach:</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dla grubości do 6 mm – 6,0 m</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dla grubości 8-25 mm – do 14,0 m z odchyłką</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do 250 mm.</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Tolerancje wymiarowe wg ww. normy.</w:t>
      </w:r>
    </w:p>
    <w:p w:rsidR="00B60039" w:rsidRPr="00177661" w:rsidRDefault="00B60039" w:rsidP="00E661AD">
      <w:pPr>
        <w:pStyle w:val="znormal"/>
        <w:widowControl/>
        <w:numPr>
          <w:ilvl w:val="0"/>
          <w:numId w:val="10"/>
        </w:numPr>
        <w:tabs>
          <w:tab w:val="clear" w:pos="786"/>
          <w:tab w:val="num" w:pos="1134"/>
        </w:tabs>
        <w:ind w:firstLine="65"/>
        <w:rPr>
          <w:rFonts w:ascii="Arial" w:hAnsi="Arial" w:cs="Arial"/>
          <w:color w:val="auto"/>
        </w:rPr>
      </w:pPr>
      <w:r w:rsidRPr="00177661">
        <w:rPr>
          <w:rFonts w:ascii="Arial" w:hAnsi="Arial" w:cs="Arial"/>
          <w:color w:val="auto"/>
        </w:rPr>
        <w:t>Blachy grube wg PN-80/H-92200</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Blachy grube dostarcza się w grubościach 5-140 mm.</w:t>
      </w:r>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99"/>
        <w:gridCol w:w="2003"/>
        <w:gridCol w:w="2003"/>
        <w:gridCol w:w="2003"/>
      </w:tblGrid>
      <w:tr w:rsidR="00B60039" w:rsidRPr="00177661">
        <w:tc>
          <w:tcPr>
            <w:tcW w:w="4040" w:type="dxa"/>
            <w:gridSpan w:val="2"/>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sz w:val="20"/>
              </w:rPr>
            </w:pPr>
            <w:r w:rsidRPr="00177661">
              <w:rPr>
                <w:rFonts w:ascii="Arial" w:hAnsi="Arial" w:cs="Arial"/>
                <w:b/>
                <w:bCs/>
                <w:sz w:val="20"/>
              </w:rPr>
              <w:t>Zakres grubości [mm]</w:t>
            </w:r>
          </w:p>
        </w:tc>
        <w:tc>
          <w:tcPr>
            <w:tcW w:w="4040" w:type="dxa"/>
            <w:gridSpan w:val="2"/>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b/>
                <w:bCs/>
                <w:sz w:val="20"/>
              </w:rPr>
            </w:pPr>
            <w:r w:rsidRPr="00177661">
              <w:rPr>
                <w:rFonts w:ascii="Arial" w:hAnsi="Arial" w:cs="Arial"/>
                <w:b/>
                <w:bCs/>
                <w:sz w:val="20"/>
              </w:rPr>
              <w:t>Zalecane formaty [mm]</w:t>
            </w:r>
          </w:p>
        </w:tc>
      </w:tr>
      <w:tr w:rsidR="00B60039" w:rsidRPr="00177661">
        <w:tc>
          <w:tcPr>
            <w:tcW w:w="2020" w:type="dxa"/>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sz w:val="20"/>
              </w:rPr>
            </w:pPr>
            <w:r w:rsidRPr="00177661">
              <w:rPr>
                <w:rFonts w:ascii="Arial" w:hAnsi="Arial" w:cs="Arial"/>
                <w:sz w:val="20"/>
              </w:rPr>
              <w:t>5-12</w:t>
            </w:r>
          </w:p>
        </w:tc>
        <w:tc>
          <w:tcPr>
            <w:tcW w:w="2020" w:type="dxa"/>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sz w:val="20"/>
              </w:rPr>
            </w:pPr>
            <w:r w:rsidRPr="00177661">
              <w:rPr>
                <w:rFonts w:ascii="Arial" w:hAnsi="Arial" w:cs="Arial"/>
                <w:sz w:val="20"/>
              </w:rPr>
              <w:t>1000×2000</w:t>
            </w:r>
            <w:r w:rsidRPr="00177661">
              <w:rPr>
                <w:rFonts w:ascii="Arial" w:hAnsi="Arial" w:cs="Arial"/>
                <w:sz w:val="20"/>
              </w:rPr>
              <w:br/>
              <w:t>1000×4000</w:t>
            </w:r>
            <w:r w:rsidRPr="00177661">
              <w:rPr>
                <w:rFonts w:ascii="Arial" w:hAnsi="Arial" w:cs="Arial"/>
                <w:sz w:val="20"/>
              </w:rPr>
              <w:br/>
              <w:t xml:space="preserve"> 1000×6000</w:t>
            </w:r>
          </w:p>
        </w:tc>
        <w:tc>
          <w:tcPr>
            <w:tcW w:w="2020" w:type="dxa"/>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sz w:val="20"/>
              </w:rPr>
            </w:pPr>
            <w:r w:rsidRPr="00177661">
              <w:rPr>
                <w:rFonts w:ascii="Arial" w:hAnsi="Arial" w:cs="Arial"/>
                <w:sz w:val="20"/>
              </w:rPr>
              <w:t>1250×2500</w:t>
            </w:r>
            <w:r w:rsidRPr="00177661">
              <w:rPr>
                <w:rFonts w:ascii="Arial" w:hAnsi="Arial" w:cs="Arial"/>
                <w:sz w:val="20"/>
              </w:rPr>
              <w:br/>
              <w:t>1250×5000</w:t>
            </w:r>
          </w:p>
        </w:tc>
        <w:tc>
          <w:tcPr>
            <w:tcW w:w="2020" w:type="dxa"/>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sz w:val="20"/>
              </w:rPr>
            </w:pPr>
            <w:r w:rsidRPr="00177661">
              <w:rPr>
                <w:rFonts w:ascii="Arial" w:hAnsi="Arial" w:cs="Arial"/>
                <w:sz w:val="20"/>
              </w:rPr>
              <w:t>1500×3000</w:t>
            </w:r>
            <w:r w:rsidRPr="00177661">
              <w:rPr>
                <w:rFonts w:ascii="Arial" w:hAnsi="Arial" w:cs="Arial"/>
                <w:sz w:val="20"/>
              </w:rPr>
              <w:br/>
              <w:t xml:space="preserve"> 1500×6000</w:t>
            </w:r>
            <w:r w:rsidRPr="00177661">
              <w:rPr>
                <w:rFonts w:ascii="Arial" w:hAnsi="Arial" w:cs="Arial"/>
                <w:sz w:val="20"/>
              </w:rPr>
              <w:br/>
            </w:r>
          </w:p>
        </w:tc>
      </w:tr>
      <w:tr w:rsidR="00B60039" w:rsidRPr="00177661">
        <w:tc>
          <w:tcPr>
            <w:tcW w:w="2020" w:type="dxa"/>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sz w:val="20"/>
              </w:rPr>
            </w:pPr>
            <w:r w:rsidRPr="00177661">
              <w:rPr>
                <w:rFonts w:ascii="Arial" w:hAnsi="Arial" w:cs="Arial"/>
                <w:sz w:val="20"/>
              </w:rPr>
              <w:t>powyżej 12</w:t>
            </w:r>
          </w:p>
        </w:tc>
        <w:tc>
          <w:tcPr>
            <w:tcW w:w="2020" w:type="dxa"/>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sz w:val="20"/>
              </w:rPr>
            </w:pPr>
            <w:r w:rsidRPr="00177661">
              <w:rPr>
                <w:rFonts w:ascii="Arial" w:hAnsi="Arial" w:cs="Arial"/>
                <w:sz w:val="20"/>
              </w:rPr>
              <w:t>1000×2000</w:t>
            </w:r>
          </w:p>
        </w:tc>
        <w:tc>
          <w:tcPr>
            <w:tcW w:w="2020" w:type="dxa"/>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sz w:val="20"/>
              </w:rPr>
            </w:pPr>
            <w:r w:rsidRPr="00177661">
              <w:rPr>
                <w:rFonts w:ascii="Arial" w:hAnsi="Arial" w:cs="Arial"/>
                <w:sz w:val="20"/>
              </w:rPr>
              <w:t xml:space="preserve">1250×2500 </w:t>
            </w:r>
            <w:r w:rsidRPr="00177661">
              <w:rPr>
                <w:rFonts w:ascii="Arial" w:hAnsi="Arial" w:cs="Arial"/>
                <w:sz w:val="20"/>
              </w:rPr>
              <w:br/>
              <w:t>1500×6000</w:t>
            </w:r>
          </w:p>
        </w:tc>
        <w:tc>
          <w:tcPr>
            <w:tcW w:w="2020" w:type="dxa"/>
          </w:tcPr>
          <w:p w:rsidR="00B60039" w:rsidRPr="00177661" w:rsidRDefault="00B60039" w:rsidP="00177661">
            <w:pPr>
              <w:pStyle w:val="ztabela"/>
              <w:pBdr>
                <w:top w:val="none" w:sz="0" w:space="0" w:color="auto"/>
              </w:pBdr>
              <w:tabs>
                <w:tab w:val="center" w:pos="1000"/>
                <w:tab w:val="center" w:pos="2826"/>
                <w:tab w:val="center" w:pos="4755"/>
                <w:tab w:val="center" w:pos="6690"/>
              </w:tabs>
              <w:ind w:left="0"/>
              <w:jc w:val="both"/>
              <w:rPr>
                <w:rFonts w:ascii="Arial" w:hAnsi="Arial" w:cs="Arial"/>
              </w:rPr>
            </w:pPr>
            <w:r w:rsidRPr="00177661">
              <w:rPr>
                <w:rFonts w:ascii="Arial" w:hAnsi="Arial" w:cs="Arial"/>
                <w:sz w:val="20"/>
              </w:rPr>
              <w:t>1750×3500</w:t>
            </w:r>
            <w:r w:rsidRPr="00177661">
              <w:rPr>
                <w:rFonts w:ascii="Arial" w:hAnsi="Arial" w:cs="Arial"/>
                <w:sz w:val="20"/>
              </w:rPr>
              <w:br/>
              <w:t>1500×3000</w:t>
            </w:r>
          </w:p>
        </w:tc>
      </w:tr>
    </w:tbl>
    <w:p w:rsidR="00B60039" w:rsidRPr="00177661" w:rsidRDefault="00B60039" w:rsidP="00177661">
      <w:pPr>
        <w:pStyle w:val="znormal"/>
        <w:widowControl/>
        <w:ind w:left="1134"/>
        <w:rPr>
          <w:rFonts w:ascii="Arial" w:hAnsi="Arial" w:cs="Arial"/>
          <w:color w:val="auto"/>
        </w:rPr>
      </w:pP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Tolerancje wymiarowe wg ww. normy.</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Uwaga: do produkcji elementów z blach a szczególnie blach węzłowych zaleca się stoso</w:t>
      </w:r>
      <w:r w:rsidRPr="00177661">
        <w:rPr>
          <w:rFonts w:ascii="Arial" w:hAnsi="Arial" w:cs="Arial"/>
          <w:color w:val="auto"/>
        </w:rPr>
        <w:softHyphen/>
        <w:t>wanie blach grubych.</w:t>
      </w:r>
    </w:p>
    <w:p w:rsidR="00B60039" w:rsidRPr="00177661" w:rsidRDefault="00B60039" w:rsidP="00E661AD">
      <w:pPr>
        <w:pStyle w:val="znormal"/>
        <w:widowControl/>
        <w:numPr>
          <w:ilvl w:val="0"/>
          <w:numId w:val="10"/>
        </w:numPr>
        <w:tabs>
          <w:tab w:val="clear" w:pos="786"/>
          <w:tab w:val="num" w:pos="1134"/>
        </w:tabs>
        <w:ind w:left="1134" w:hanging="283"/>
        <w:rPr>
          <w:rFonts w:ascii="Arial" w:hAnsi="Arial" w:cs="Arial"/>
          <w:color w:val="auto"/>
        </w:rPr>
      </w:pPr>
      <w:r w:rsidRPr="00177661">
        <w:rPr>
          <w:rFonts w:ascii="Arial" w:hAnsi="Arial" w:cs="Arial"/>
          <w:color w:val="auto"/>
        </w:rPr>
        <w:t>Blacha żebrowana wg PN-73/H-92127</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Blachę żebrowaną dostarcza się w grubościach 3,5-8,0 mm.</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Zalecane wymiary: 1000×2000 mm; 1250×2500 mm; 1500×3000 mm.</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Tolerancje wymiarowe wg ww normy.</w:t>
      </w:r>
    </w:p>
    <w:p w:rsidR="00B60039" w:rsidRPr="00177661" w:rsidRDefault="00B60039" w:rsidP="00E661AD">
      <w:pPr>
        <w:pStyle w:val="znormal"/>
        <w:widowControl/>
        <w:numPr>
          <w:ilvl w:val="0"/>
          <w:numId w:val="10"/>
        </w:numPr>
        <w:tabs>
          <w:tab w:val="clear" w:pos="786"/>
          <w:tab w:val="num" w:pos="1134"/>
        </w:tabs>
        <w:ind w:firstLine="65"/>
        <w:rPr>
          <w:rFonts w:ascii="Arial" w:hAnsi="Arial" w:cs="Arial"/>
          <w:color w:val="auto"/>
        </w:rPr>
      </w:pPr>
      <w:r w:rsidRPr="00177661">
        <w:rPr>
          <w:rFonts w:ascii="Arial" w:hAnsi="Arial" w:cs="Arial"/>
          <w:color w:val="auto"/>
        </w:rPr>
        <w:t>Bednarka wg PN-76/H-92325</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lastRenderedPageBreak/>
        <w:t xml:space="preserve">Bednarkę dostarcza się w grubościach 1.5-5 mm i szerokościach 20-200 mm </w:t>
      </w:r>
      <w:r w:rsidR="00994DF2">
        <w:rPr>
          <w:rFonts w:ascii="Arial" w:hAnsi="Arial" w:cs="Arial"/>
          <w:color w:val="auto"/>
        </w:rPr>
        <w:br/>
      </w:r>
      <w:r w:rsidRPr="00177661">
        <w:rPr>
          <w:rFonts w:ascii="Arial" w:hAnsi="Arial" w:cs="Arial"/>
          <w:color w:val="auto"/>
        </w:rPr>
        <w:t>w kręgach o masie:</w:t>
      </w:r>
    </w:p>
    <w:p w:rsidR="00B60039" w:rsidRPr="00177661" w:rsidRDefault="00B60039" w:rsidP="00177661">
      <w:pPr>
        <w:pStyle w:val="KRESKA"/>
        <w:tabs>
          <w:tab w:val="clear" w:pos="851"/>
          <w:tab w:val="num" w:pos="1418"/>
        </w:tabs>
        <w:ind w:left="1418" w:hanging="284"/>
        <w:rPr>
          <w:rFonts w:ascii="Arial" w:hAnsi="Arial" w:cs="Arial"/>
        </w:rPr>
      </w:pPr>
      <w:r w:rsidRPr="00177661">
        <w:rPr>
          <w:rFonts w:ascii="Arial" w:hAnsi="Arial" w:cs="Arial"/>
        </w:rPr>
        <w:t>przy szerokości do 30 mm – do 60 kg</w:t>
      </w:r>
    </w:p>
    <w:p w:rsidR="00B60039" w:rsidRPr="00177661" w:rsidRDefault="00B60039" w:rsidP="00177661">
      <w:pPr>
        <w:pStyle w:val="KRESKA"/>
        <w:tabs>
          <w:tab w:val="clear" w:pos="851"/>
          <w:tab w:val="num" w:pos="1418"/>
        </w:tabs>
        <w:ind w:left="1418" w:hanging="284"/>
        <w:rPr>
          <w:rFonts w:ascii="Arial" w:hAnsi="Arial" w:cs="Arial"/>
        </w:rPr>
      </w:pPr>
      <w:r w:rsidRPr="00177661">
        <w:rPr>
          <w:rFonts w:ascii="Arial" w:hAnsi="Arial" w:cs="Arial"/>
        </w:rPr>
        <w:t>przy szerokości 30 do 50 mm – do 100 kg</w:t>
      </w:r>
    </w:p>
    <w:p w:rsidR="00B60039" w:rsidRPr="00177661" w:rsidRDefault="00B60039" w:rsidP="00177661">
      <w:pPr>
        <w:pStyle w:val="KRESKA"/>
        <w:tabs>
          <w:tab w:val="clear" w:pos="851"/>
          <w:tab w:val="num" w:pos="1418"/>
        </w:tabs>
        <w:ind w:left="1418" w:hanging="284"/>
        <w:rPr>
          <w:rFonts w:ascii="Arial" w:hAnsi="Arial" w:cs="Arial"/>
        </w:rPr>
      </w:pPr>
      <w:r w:rsidRPr="00177661">
        <w:rPr>
          <w:rFonts w:ascii="Arial" w:hAnsi="Arial" w:cs="Arial"/>
        </w:rPr>
        <w:t>przy szerokości 50 do 100 mm – do 120 kg</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Tolerancje wymiarowe wg ww normy.</w:t>
      </w:r>
    </w:p>
    <w:p w:rsidR="00B60039" w:rsidRPr="00177661" w:rsidRDefault="00B60039" w:rsidP="00E661AD">
      <w:pPr>
        <w:pStyle w:val="znormal"/>
        <w:widowControl/>
        <w:numPr>
          <w:ilvl w:val="0"/>
          <w:numId w:val="10"/>
        </w:numPr>
        <w:tabs>
          <w:tab w:val="clear" w:pos="786"/>
          <w:tab w:val="num" w:pos="1134"/>
        </w:tabs>
        <w:ind w:firstLine="65"/>
        <w:rPr>
          <w:rFonts w:ascii="Arial" w:hAnsi="Arial" w:cs="Arial"/>
          <w:color w:val="auto"/>
        </w:rPr>
      </w:pPr>
      <w:r w:rsidRPr="00177661">
        <w:rPr>
          <w:rFonts w:ascii="Arial" w:hAnsi="Arial" w:cs="Arial"/>
          <w:color w:val="auto"/>
        </w:rPr>
        <w:t>Pręty okrągłe wg PN-75/H-93200/00</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Pręty dostarcza się o długościach:</w:t>
      </w:r>
    </w:p>
    <w:p w:rsidR="00B60039" w:rsidRPr="00177661" w:rsidRDefault="00B60039" w:rsidP="00177661">
      <w:pPr>
        <w:pStyle w:val="KRESKA"/>
        <w:tabs>
          <w:tab w:val="clear" w:pos="851"/>
          <w:tab w:val="num" w:pos="1418"/>
        </w:tabs>
        <w:ind w:left="1418" w:hanging="284"/>
        <w:rPr>
          <w:rFonts w:ascii="Arial" w:hAnsi="Arial" w:cs="Arial"/>
        </w:rPr>
      </w:pPr>
      <w:r w:rsidRPr="00177661">
        <w:rPr>
          <w:rFonts w:ascii="Arial" w:hAnsi="Arial" w:cs="Arial"/>
        </w:rPr>
        <w:t>przy średnicy do 25 mm – 3-10 m</w:t>
      </w:r>
    </w:p>
    <w:p w:rsidR="00B60039" w:rsidRPr="00177661" w:rsidRDefault="00B60039" w:rsidP="00177661">
      <w:pPr>
        <w:pStyle w:val="KRESKA"/>
        <w:tabs>
          <w:tab w:val="clear" w:pos="851"/>
          <w:tab w:val="num" w:pos="1418"/>
        </w:tabs>
        <w:ind w:left="1418" w:hanging="284"/>
        <w:rPr>
          <w:rFonts w:ascii="Arial" w:hAnsi="Arial" w:cs="Arial"/>
        </w:rPr>
      </w:pPr>
      <w:r w:rsidRPr="00177661">
        <w:rPr>
          <w:rFonts w:ascii="Arial" w:hAnsi="Arial" w:cs="Arial"/>
        </w:rPr>
        <w:t>przy średnicy do 25 do 50 mm – 3-9 m.</w:t>
      </w:r>
    </w:p>
    <w:p w:rsidR="00B60039" w:rsidRPr="00177661" w:rsidRDefault="00B60039" w:rsidP="00177661">
      <w:pPr>
        <w:pStyle w:val="znormal"/>
        <w:widowControl/>
        <w:ind w:left="1134"/>
        <w:rPr>
          <w:rFonts w:ascii="Arial" w:hAnsi="Arial" w:cs="Arial"/>
          <w:color w:val="auto"/>
        </w:rPr>
      </w:pPr>
      <w:r w:rsidRPr="00177661">
        <w:rPr>
          <w:rFonts w:ascii="Arial" w:hAnsi="Arial" w:cs="Arial"/>
          <w:color w:val="auto"/>
        </w:rPr>
        <w:t>Tolerancje wymiarowe wg ww normy.</w:t>
      </w:r>
    </w:p>
    <w:p w:rsidR="00B60039" w:rsidRPr="00177661" w:rsidRDefault="00B60039" w:rsidP="00EF4D06">
      <w:pPr>
        <w:pStyle w:val="SPP3-POZIOM3"/>
      </w:pPr>
      <w:bookmarkStart w:id="325" w:name="_Toc215132756"/>
      <w:bookmarkStart w:id="326" w:name="_Toc223354510"/>
      <w:r w:rsidRPr="00177661">
        <w:t>2.1.2. Kształtowniki zimnogięte.</w:t>
      </w:r>
      <w:bookmarkEnd w:id="325"/>
      <w:bookmarkEnd w:id="326"/>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Wykonywane są jako otwarte (ceowniki, kątowniki, zetowniki) oraz zamknięte (rury kwadratowe i okrągłe).</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Produkuje się je ze stali konstrukcyjnej węglowej zwykłej jakości St0S, St3SX, St3SY. Długości fabrykacyjne od 2 do 6 m przy zwiększonej dokładności wykonania.</w:t>
      </w:r>
    </w:p>
    <w:p w:rsidR="00B60039" w:rsidRPr="00177661" w:rsidRDefault="00B60039" w:rsidP="00EF4D06">
      <w:pPr>
        <w:pStyle w:val="SPP3-POZIOM3"/>
      </w:pPr>
      <w:bookmarkStart w:id="327" w:name="_Toc215132757"/>
      <w:bookmarkStart w:id="328" w:name="_Toc223354511"/>
      <w:r w:rsidRPr="00177661">
        <w:t>2.1.3. Własności mechaniczne i technologiczne powinny odpowiadać wymaganiom podanym w PN-EN 10025:2002.</w:t>
      </w:r>
      <w:bookmarkEnd w:id="327"/>
      <w:bookmarkEnd w:id="328"/>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Wady powierzchniowe – powierzchnia walcówki i prętów powinna być bez pęknięć, pęcherzy i naderwań.</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Na powierzchniach czołowych niedopuszczalne są pozostałości jamy usadowej, roz</w:t>
      </w:r>
      <w:r w:rsidRPr="00177661">
        <w:rPr>
          <w:rFonts w:ascii="Arial" w:hAnsi="Arial" w:cs="Arial"/>
        </w:rPr>
        <w:softHyphen/>
        <w:t>warstwie</w:t>
      </w:r>
      <w:r w:rsidRPr="00177661">
        <w:rPr>
          <w:rFonts w:ascii="Arial" w:hAnsi="Arial" w:cs="Arial"/>
        </w:rPr>
        <w:softHyphen/>
        <w:t>nia i pęknięcia widoczne gołym okiem.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Wady powierzchniowe takie jak rysy, drobne łuski i zawalcowania, wtrącenia nie</w:t>
      </w:r>
      <w:r w:rsidRPr="00177661">
        <w:rPr>
          <w:rFonts w:ascii="Arial" w:hAnsi="Arial" w:cs="Arial"/>
        </w:rPr>
        <w:softHyphen/>
        <w:t>me</w:t>
      </w:r>
      <w:r w:rsidRPr="00177661">
        <w:rPr>
          <w:rFonts w:ascii="Arial" w:hAnsi="Arial" w:cs="Arial"/>
        </w:rPr>
        <w:softHyphen/>
        <w:t>ta</w:t>
      </w:r>
      <w:r w:rsidRPr="00177661">
        <w:rPr>
          <w:rFonts w:ascii="Arial" w:hAnsi="Arial" w:cs="Arial"/>
        </w:rPr>
        <w:softHyphen/>
        <w:t>liczne, wżery, wypukłości, wgniecenia, zgorzeliny i chropowatości są dopuszczalne jeżeli:</w:t>
      </w:r>
    </w:p>
    <w:p w:rsidR="00B60039" w:rsidRPr="00177661" w:rsidRDefault="00D0131E" w:rsidP="00177661">
      <w:pPr>
        <w:pStyle w:val="KRESKA"/>
        <w:numPr>
          <w:ilvl w:val="0"/>
          <w:numId w:val="0"/>
        </w:numPr>
        <w:ind w:left="1560" w:hanging="284"/>
        <w:rPr>
          <w:rFonts w:ascii="Arial" w:hAnsi="Arial" w:cs="Arial"/>
        </w:rPr>
      </w:pPr>
      <w:r>
        <w:rPr>
          <w:rFonts w:ascii="Arial" w:hAnsi="Arial" w:cs="Arial"/>
        </w:rPr>
        <w:t>-</w:t>
      </w:r>
      <w:r w:rsidR="00B60039" w:rsidRPr="00177661">
        <w:rPr>
          <w:rFonts w:ascii="Arial" w:hAnsi="Arial" w:cs="Arial"/>
        </w:rPr>
        <w:tab/>
        <w:t>mieszczą się w granicach dopuszczalnych odchyłek</w:t>
      </w:r>
    </w:p>
    <w:p w:rsidR="00B60039" w:rsidRPr="00177661" w:rsidRDefault="00D0131E" w:rsidP="00177661">
      <w:pPr>
        <w:pStyle w:val="KRESKA"/>
        <w:numPr>
          <w:ilvl w:val="0"/>
          <w:numId w:val="0"/>
        </w:numPr>
        <w:ind w:left="1560" w:hanging="284"/>
        <w:rPr>
          <w:rFonts w:ascii="Arial" w:hAnsi="Arial" w:cs="Arial"/>
        </w:rPr>
      </w:pPr>
      <w:r>
        <w:rPr>
          <w:rFonts w:ascii="Arial" w:hAnsi="Arial" w:cs="Arial"/>
        </w:rPr>
        <w:t>-</w:t>
      </w:r>
      <w:r w:rsidR="00B60039" w:rsidRPr="00177661">
        <w:rPr>
          <w:rFonts w:ascii="Arial" w:hAnsi="Arial" w:cs="Arial"/>
        </w:rPr>
        <w:tab/>
        <w:t>nie przekraczają 0.5 mm dla walcówki o grubości od 25 mm. 0,7 mm dla walcówki o grubości większej.</w:t>
      </w:r>
    </w:p>
    <w:p w:rsidR="00B60039" w:rsidRPr="00177661" w:rsidRDefault="00B60039" w:rsidP="005A05D2">
      <w:pPr>
        <w:pStyle w:val="z3"/>
        <w:widowControl/>
        <w:ind w:left="993" w:hanging="567"/>
        <w:rPr>
          <w:rFonts w:ascii="Arial" w:hAnsi="Arial" w:cs="Arial"/>
          <w:color w:val="auto"/>
        </w:rPr>
      </w:pPr>
      <w:bookmarkStart w:id="329" w:name="_Toc215132758"/>
      <w:bookmarkStart w:id="330" w:name="_Toc223354512"/>
      <w:r w:rsidRPr="005A05D2">
        <w:rPr>
          <w:rStyle w:val="SPP3-POZIOM3Znak"/>
        </w:rPr>
        <w:t>2.1.4. Odbiór stali</w:t>
      </w:r>
      <w:bookmarkEnd w:id="329"/>
      <w:bookmarkEnd w:id="330"/>
      <w:r w:rsidRPr="00177661">
        <w:rPr>
          <w:rFonts w:ascii="Arial" w:hAnsi="Arial" w:cs="Arial"/>
          <w:color w:val="auto"/>
        </w:rPr>
        <w:t xml:space="preserve"> na budowie powinien być dokonany na podstawie atestu, w który powinien być zaopatrzony każdy element lub partia materiału. Atest powinien zawierać:</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znak wytwórcy</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profil</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gatunek stali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numer wyrobu lub partii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lastRenderedPageBreak/>
        <w:t>znak obróbki cieplnej.</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Cechowanie materiałów wywalcowane na profilach lub na przywieszkach metalowych.</w:t>
      </w:r>
    </w:p>
    <w:p w:rsidR="00B60039" w:rsidRPr="00177661" w:rsidRDefault="00B60039" w:rsidP="00177661">
      <w:pPr>
        <w:pStyle w:val="z3"/>
        <w:widowControl/>
        <w:ind w:left="993" w:hanging="596"/>
        <w:rPr>
          <w:rFonts w:ascii="Arial" w:hAnsi="Arial" w:cs="Arial"/>
          <w:color w:val="auto"/>
        </w:rPr>
      </w:pPr>
      <w:bookmarkStart w:id="331" w:name="_Toc215132759"/>
      <w:bookmarkStart w:id="332" w:name="_Toc223354513"/>
      <w:r w:rsidRPr="005A05D2">
        <w:rPr>
          <w:rStyle w:val="SPP3-POZIOM3Znak"/>
        </w:rPr>
        <w:t>2.1.5. Odbiór konstrukcji na budowie</w:t>
      </w:r>
      <w:bookmarkEnd w:id="331"/>
      <w:bookmarkEnd w:id="332"/>
      <w:r w:rsidRPr="00177661">
        <w:rPr>
          <w:rFonts w:ascii="Arial" w:hAnsi="Arial" w:cs="Arial"/>
          <w:color w:val="auto"/>
        </w:rPr>
        <w:t xml:space="preserve"> winien być dokonany na podstawie protokółu ostatecznego odbioru konstrukcji w wytwórni wraz z oświadczeniem wytwórni, że usterki w czasie odbiorów międzyoperacyjnych zostały usunięte.</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Cechowanie elementów farbą na elemencie.</w:t>
      </w:r>
    </w:p>
    <w:p w:rsidR="00B60039" w:rsidRPr="00177661" w:rsidRDefault="00B60039" w:rsidP="00A6133B">
      <w:pPr>
        <w:pStyle w:val="SPP2-POZIOM2"/>
      </w:pPr>
      <w:bookmarkStart w:id="333" w:name="_Toc215132760"/>
      <w:bookmarkStart w:id="334" w:name="_Toc223354514"/>
      <w:r w:rsidRPr="00177661">
        <w:t>2.2. Łączniki</w:t>
      </w:r>
      <w:bookmarkEnd w:id="333"/>
      <w:bookmarkEnd w:id="334"/>
    </w:p>
    <w:p w:rsidR="00B60039" w:rsidRPr="00177661" w:rsidRDefault="00B60039" w:rsidP="00177661">
      <w:pPr>
        <w:pStyle w:val="znormal"/>
        <w:widowControl/>
        <w:rPr>
          <w:rFonts w:ascii="Arial" w:hAnsi="Arial" w:cs="Arial"/>
          <w:color w:val="auto"/>
        </w:rPr>
      </w:pPr>
      <w:r w:rsidRPr="00177661">
        <w:rPr>
          <w:rFonts w:ascii="Arial" w:hAnsi="Arial" w:cs="Arial"/>
          <w:color w:val="auto"/>
        </w:rPr>
        <w:t>Jako łączniki występują: połączenia spawane oraz połączenia na śruby.</w:t>
      </w:r>
    </w:p>
    <w:p w:rsidR="00B60039" w:rsidRPr="00177661" w:rsidRDefault="00B60039" w:rsidP="00EF4D06">
      <w:pPr>
        <w:pStyle w:val="SPP3-POZIOM3"/>
      </w:pPr>
      <w:bookmarkStart w:id="335" w:name="_Toc215132761"/>
      <w:bookmarkStart w:id="336" w:name="_Toc223354515"/>
      <w:r w:rsidRPr="00177661">
        <w:t>2.2.1. Materiały do spawania</w:t>
      </w:r>
      <w:bookmarkEnd w:id="335"/>
      <w:bookmarkEnd w:id="336"/>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Do spawania konstrukcji ze stali zwykłej stosuje się spawanie elektryczne przy użyciu elektrod otulonych EA-146 wg PN-91/M-69430. Zastępczo można stosować elektrody ER-346 lub ER-546.</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Elektrody EA-146 są to elektrody grubootulone przeznaczone do spawania konstrukcji stalowych narażonych na obciążenia statyczne i dynamiczne.</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Elektrody powinny mieć:</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zaświadczenie jakości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spełniać wymagania norm przedmiotowych</w:t>
      </w:r>
    </w:p>
    <w:p w:rsidR="00B60039" w:rsidRPr="00177661" w:rsidRDefault="00B60039" w:rsidP="00177661">
      <w:pPr>
        <w:pStyle w:val="KRESKA"/>
        <w:widowControl/>
        <w:tabs>
          <w:tab w:val="clear" w:pos="851"/>
          <w:tab w:val="num" w:pos="1276"/>
        </w:tabs>
        <w:ind w:left="1276" w:hanging="284"/>
        <w:rPr>
          <w:rFonts w:ascii="Arial" w:hAnsi="Arial" w:cs="Arial"/>
        </w:rPr>
      </w:pPr>
      <w:r w:rsidRPr="00177661">
        <w:rPr>
          <w:rFonts w:ascii="Arial" w:hAnsi="Arial" w:cs="Arial"/>
        </w:rPr>
        <w:t>opakowanie, przechowywanie i transport winny być zgodne z wymaganiami obowią</w:t>
      </w:r>
      <w:r w:rsidRPr="00177661">
        <w:rPr>
          <w:rFonts w:ascii="Arial" w:hAnsi="Arial" w:cs="Arial"/>
        </w:rPr>
        <w:softHyphen/>
        <w:t>zu</w:t>
      </w:r>
      <w:r w:rsidRPr="00177661">
        <w:rPr>
          <w:rFonts w:ascii="Arial" w:hAnsi="Arial" w:cs="Arial"/>
        </w:rPr>
        <w:softHyphen/>
        <w:t>jących norm i wymaganiami producenta.</w:t>
      </w:r>
    </w:p>
    <w:p w:rsidR="00B60039" w:rsidRPr="00177661" w:rsidRDefault="00B60039" w:rsidP="00EF4D06">
      <w:pPr>
        <w:pStyle w:val="SPP3-POZIOM3"/>
      </w:pPr>
      <w:bookmarkStart w:id="337" w:name="_Toc215132762"/>
      <w:bookmarkStart w:id="338" w:name="_Toc223354516"/>
      <w:r w:rsidRPr="00177661">
        <w:t>2.2.2. Śruby</w:t>
      </w:r>
      <w:bookmarkEnd w:id="337"/>
      <w:bookmarkEnd w:id="338"/>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Do konstrukcji stalowych stosuje się:</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(1) śruby z łbem sześciokątnym wg PN-EN-ISO 4014:2002 średniodokładne klasy:</w:t>
      </w:r>
    </w:p>
    <w:p w:rsidR="00B60039" w:rsidRPr="00177661" w:rsidRDefault="00B60039" w:rsidP="00177661">
      <w:pPr>
        <w:pStyle w:val="znormal"/>
        <w:widowControl/>
        <w:ind w:left="1247"/>
        <w:rPr>
          <w:rFonts w:ascii="Arial" w:hAnsi="Arial" w:cs="Arial"/>
          <w:color w:val="auto"/>
        </w:rPr>
      </w:pPr>
      <w:r w:rsidRPr="00177661">
        <w:rPr>
          <w:rFonts w:ascii="Arial" w:hAnsi="Arial" w:cs="Arial"/>
          <w:color w:val="auto"/>
        </w:rPr>
        <w:t>dla średnic 8-16 mm – 4.8-II</w:t>
      </w:r>
    </w:p>
    <w:p w:rsidR="00B60039" w:rsidRPr="00177661" w:rsidRDefault="00B60039" w:rsidP="00177661">
      <w:pPr>
        <w:pStyle w:val="znormal"/>
        <w:widowControl/>
        <w:ind w:left="1247"/>
        <w:rPr>
          <w:rFonts w:ascii="Arial" w:hAnsi="Arial" w:cs="Arial"/>
          <w:color w:val="auto"/>
        </w:rPr>
      </w:pPr>
      <w:r w:rsidRPr="00177661">
        <w:rPr>
          <w:rFonts w:ascii="Arial" w:hAnsi="Arial" w:cs="Arial"/>
          <w:color w:val="auto"/>
        </w:rPr>
        <w:t>dla średnic powyżej 16 mm – 5.6-II</w:t>
      </w:r>
    </w:p>
    <w:p w:rsidR="00B60039" w:rsidRPr="00177661" w:rsidRDefault="00B60039" w:rsidP="00177661">
      <w:pPr>
        <w:pStyle w:val="BOMBA"/>
        <w:tabs>
          <w:tab w:val="clear" w:pos="851"/>
          <w:tab w:val="num" w:pos="1560"/>
        </w:tabs>
        <w:ind w:left="1560" w:hanging="284"/>
        <w:rPr>
          <w:rFonts w:ascii="Arial" w:hAnsi="Arial" w:cs="Arial"/>
        </w:rPr>
      </w:pPr>
      <w:r w:rsidRPr="00177661">
        <w:rPr>
          <w:rFonts w:ascii="Arial" w:hAnsi="Arial" w:cs="Arial"/>
        </w:rPr>
        <w:t>stan powierzchni wg PN-EN 26157-3:1998</w:t>
      </w:r>
    </w:p>
    <w:p w:rsidR="00B60039" w:rsidRPr="00177661" w:rsidRDefault="00B60039" w:rsidP="00177661">
      <w:pPr>
        <w:pStyle w:val="BOMBA"/>
        <w:tabs>
          <w:tab w:val="clear" w:pos="851"/>
          <w:tab w:val="num" w:pos="1560"/>
        </w:tabs>
        <w:ind w:left="1560" w:hanging="284"/>
        <w:rPr>
          <w:rFonts w:ascii="Arial" w:hAnsi="Arial" w:cs="Arial"/>
        </w:rPr>
      </w:pPr>
      <w:r w:rsidRPr="00177661">
        <w:rPr>
          <w:rFonts w:ascii="Arial" w:hAnsi="Arial" w:cs="Arial"/>
        </w:rPr>
        <w:t>tolerancje wg PN-EN 20898-7:1997</w:t>
      </w:r>
    </w:p>
    <w:p w:rsidR="00B60039" w:rsidRPr="00177661" w:rsidRDefault="00B60039" w:rsidP="00177661">
      <w:pPr>
        <w:pStyle w:val="BOMBA"/>
        <w:tabs>
          <w:tab w:val="clear" w:pos="851"/>
          <w:tab w:val="num" w:pos="1560"/>
        </w:tabs>
        <w:ind w:left="1560" w:hanging="284"/>
        <w:rPr>
          <w:rFonts w:ascii="Arial" w:hAnsi="Arial" w:cs="Arial"/>
        </w:rPr>
      </w:pPr>
      <w:r w:rsidRPr="00177661">
        <w:rPr>
          <w:rFonts w:ascii="Arial" w:hAnsi="Arial" w:cs="Arial"/>
        </w:rPr>
        <w:t>własności mechaniczne wg PN-EN 20898-7:1997.</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(2) śruby fundamentowe wg PN-72/M-85061 zgrubne rodzaju W; Z lub P</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(3) nakrętki sześciokątne wg PN-EN-ISO 4034;2002</w:t>
      </w:r>
    </w:p>
    <w:p w:rsidR="00B60039" w:rsidRPr="00177661" w:rsidRDefault="00B60039" w:rsidP="00177661">
      <w:pPr>
        <w:pStyle w:val="BOMBA"/>
        <w:tabs>
          <w:tab w:val="clear" w:pos="851"/>
          <w:tab w:val="num" w:pos="1560"/>
        </w:tabs>
        <w:ind w:left="1560" w:hanging="284"/>
        <w:rPr>
          <w:rFonts w:ascii="Arial" w:hAnsi="Arial" w:cs="Arial"/>
        </w:rPr>
      </w:pPr>
      <w:r w:rsidRPr="00177661">
        <w:rPr>
          <w:rFonts w:ascii="Arial" w:hAnsi="Arial" w:cs="Arial"/>
        </w:rPr>
        <w:t>własności mechaniczne wg PN-82/M-82054/09 – częściowo zast. PN-EN 20898-2:1998</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(4) podkładki okrągłe zgrubne wg PN-ISO 7091:2003</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(5) podkładki klinowe do dwuteowników wg PN-79/M-82009</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(6) podkładki klinowe do ceowników wg PN-79/M-82018</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lastRenderedPageBreak/>
        <w:t>Wszystkie łączniki winny być cechowane: śruby i nakrętki wywalcowane cechy na główkach.</w:t>
      </w:r>
    </w:p>
    <w:p w:rsidR="00B60039" w:rsidRPr="00177661" w:rsidRDefault="00B60039" w:rsidP="00EF4D06">
      <w:pPr>
        <w:pStyle w:val="SPP3-POZIOM3"/>
      </w:pPr>
      <w:bookmarkStart w:id="339" w:name="_Toc215132763"/>
      <w:bookmarkStart w:id="340" w:name="_Toc223354517"/>
      <w:r w:rsidRPr="00177661">
        <w:t>2.2.3. Powłoki malarskie</w:t>
      </w:r>
      <w:bookmarkEnd w:id="339"/>
      <w:bookmarkEnd w:id="340"/>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Materiały na powłoki malarskie wg B.15.00.00 niniejszych SST.</w:t>
      </w:r>
    </w:p>
    <w:p w:rsidR="00B60039" w:rsidRPr="00177661" w:rsidRDefault="00B60039" w:rsidP="00A6133B">
      <w:pPr>
        <w:pStyle w:val="SPP2-POZIOM2"/>
      </w:pPr>
      <w:bookmarkStart w:id="341" w:name="_Toc215132764"/>
      <w:bookmarkStart w:id="342" w:name="_Toc223354518"/>
      <w:r w:rsidRPr="00177661">
        <w:t>2.3. Składowanie materiałów i konstrukcji</w:t>
      </w:r>
      <w:bookmarkEnd w:id="341"/>
      <w:bookmarkEnd w:id="342"/>
    </w:p>
    <w:p w:rsidR="00B60039" w:rsidRPr="00177661" w:rsidRDefault="00B60039" w:rsidP="00177661">
      <w:pPr>
        <w:pStyle w:val="znormal"/>
        <w:widowControl/>
        <w:ind w:left="709" w:hanging="312"/>
        <w:rPr>
          <w:rFonts w:ascii="Arial" w:hAnsi="Arial" w:cs="Arial"/>
          <w:color w:val="auto"/>
        </w:rPr>
      </w:pPr>
      <w:r w:rsidRPr="00177661">
        <w:rPr>
          <w:rFonts w:ascii="Arial" w:hAnsi="Arial" w:cs="Arial"/>
          <w:color w:val="auto"/>
        </w:rPr>
        <w:t>(1) Konstrukcje i materiały dostarczone na budowę powinny być wyładowywane żurawiami. Do wy</w:t>
      </w:r>
      <w:r w:rsidRPr="00177661">
        <w:rPr>
          <w:rFonts w:ascii="Arial" w:hAnsi="Arial" w:cs="Arial"/>
          <w:color w:val="auto"/>
        </w:rPr>
        <w:softHyphen/>
        <w:t>ła</w:t>
      </w:r>
      <w:r w:rsidRPr="00177661">
        <w:rPr>
          <w:rFonts w:ascii="Arial" w:hAnsi="Arial" w:cs="Arial"/>
          <w:color w:val="auto"/>
        </w:rPr>
        <w:softHyphen/>
        <w:t xml:space="preserve">dunku mniejszych elementów można użyć wciągarek lub wciągników. Elementy ciężkie, długie i wiotkie należy przenosić za pomocą zawiesi </w:t>
      </w:r>
      <w:r w:rsidR="00D0131E">
        <w:rPr>
          <w:rFonts w:ascii="Arial" w:hAnsi="Arial" w:cs="Arial"/>
          <w:color w:val="auto"/>
        </w:rPr>
        <w:br/>
      </w:r>
      <w:r w:rsidRPr="00177661">
        <w:rPr>
          <w:rFonts w:ascii="Arial" w:hAnsi="Arial" w:cs="Arial"/>
          <w:color w:val="auto"/>
        </w:rPr>
        <w:t>i usztywnić dla zabezpieczenia przed odkształ</w:t>
      </w:r>
      <w:r w:rsidRPr="00177661">
        <w:rPr>
          <w:rFonts w:ascii="Arial" w:hAnsi="Arial" w:cs="Arial"/>
          <w:color w:val="auto"/>
        </w:rPr>
        <w:softHyphen/>
        <w:t>ce</w:t>
      </w:r>
      <w:r w:rsidRPr="00177661">
        <w:rPr>
          <w:rFonts w:ascii="Arial" w:hAnsi="Arial" w:cs="Arial"/>
          <w:color w:val="auto"/>
        </w:rPr>
        <w:softHyphen/>
        <w:t>niem. Elementy układać w sposób umożliwiający odczytanie znakowania. Elementy do scalania po</w:t>
      </w:r>
      <w:r w:rsidRPr="00177661">
        <w:rPr>
          <w:rFonts w:ascii="Arial" w:hAnsi="Arial" w:cs="Arial"/>
          <w:color w:val="auto"/>
        </w:rPr>
        <w:softHyphen/>
        <w:t>winny być w miarę możliwości składowane w sąsiedztwie miejsca przeznaczonego do scalania.</w:t>
      </w:r>
    </w:p>
    <w:p w:rsidR="00B60039" w:rsidRPr="00177661" w:rsidRDefault="00B60039" w:rsidP="00177661">
      <w:pPr>
        <w:pStyle w:val="znormal"/>
        <w:widowControl/>
        <w:ind w:left="722"/>
        <w:rPr>
          <w:rFonts w:ascii="Arial" w:hAnsi="Arial" w:cs="Arial"/>
          <w:color w:val="auto"/>
        </w:rPr>
      </w:pPr>
      <w:r w:rsidRPr="00177661">
        <w:rPr>
          <w:rFonts w:ascii="Arial" w:hAnsi="Arial" w:cs="Arial"/>
          <w:color w:val="auto"/>
        </w:rPr>
        <w:t>Na miejscu składowania należy rejestrować konstrukcje niezwłocznie po ich nadejściu, segre</w:t>
      </w:r>
      <w:r w:rsidRPr="00177661">
        <w:rPr>
          <w:rFonts w:ascii="Arial" w:hAnsi="Arial" w:cs="Arial"/>
          <w:color w:val="auto"/>
        </w:rPr>
        <w:softHyphen/>
        <w:t>gować i układać na wyznaczonym miejscu, oczyszczać i naprawiać powstałe w czasie transportu ewentualne uszkodzenia samej konstrukcji jak i jej powłoki antykorozyjnej.</w:t>
      </w:r>
    </w:p>
    <w:p w:rsidR="00B60039" w:rsidRPr="00177661" w:rsidRDefault="00B60039" w:rsidP="00177661">
      <w:pPr>
        <w:pStyle w:val="znormal"/>
        <w:widowControl/>
        <w:ind w:left="722"/>
        <w:rPr>
          <w:rFonts w:ascii="Arial" w:hAnsi="Arial" w:cs="Arial"/>
          <w:color w:val="auto"/>
        </w:rPr>
      </w:pPr>
      <w:r w:rsidRPr="00177661">
        <w:rPr>
          <w:rFonts w:ascii="Arial" w:hAnsi="Arial" w:cs="Arial"/>
          <w:color w:val="auto"/>
        </w:rPr>
        <w:t>Konstrukcję należy układać w pozycji poziomej na podkładkach drewnianych z bali lub desek na wyrównanej do poziomu ziemi w odległości 2.0 do 3.0 m od siebie.</w:t>
      </w:r>
    </w:p>
    <w:p w:rsidR="00B60039" w:rsidRPr="00177661" w:rsidRDefault="00B60039" w:rsidP="00177661">
      <w:pPr>
        <w:pStyle w:val="znormal"/>
        <w:widowControl/>
        <w:ind w:left="722"/>
        <w:rPr>
          <w:rFonts w:ascii="Arial" w:hAnsi="Arial" w:cs="Arial"/>
          <w:color w:val="auto"/>
        </w:rPr>
      </w:pPr>
      <w:r w:rsidRPr="00177661">
        <w:rPr>
          <w:rFonts w:ascii="Arial" w:hAnsi="Arial" w:cs="Arial"/>
          <w:color w:val="auto"/>
        </w:rPr>
        <w:t>Elementy, które po wbudowaniu zajmują położenie pionowe składować w tym samym położeniu.</w:t>
      </w:r>
    </w:p>
    <w:p w:rsidR="00B60039" w:rsidRPr="00177661" w:rsidRDefault="00B60039" w:rsidP="00177661">
      <w:pPr>
        <w:pStyle w:val="znormal"/>
        <w:widowControl/>
        <w:ind w:left="709" w:hanging="283"/>
        <w:rPr>
          <w:rFonts w:ascii="Arial" w:hAnsi="Arial" w:cs="Arial"/>
          <w:color w:val="auto"/>
        </w:rPr>
      </w:pPr>
      <w:r w:rsidRPr="00177661">
        <w:rPr>
          <w:rFonts w:ascii="Arial" w:hAnsi="Arial" w:cs="Arial"/>
          <w:color w:val="auto"/>
        </w:rPr>
        <w:t>(2) Elektrody składować w magazynie w oryginalnych opakowaniach, zabezpieczone przed zawil</w:t>
      </w:r>
      <w:r w:rsidRPr="00177661">
        <w:rPr>
          <w:rFonts w:ascii="Arial" w:hAnsi="Arial" w:cs="Arial"/>
          <w:color w:val="auto"/>
        </w:rPr>
        <w:softHyphen/>
        <w:t>goceniem.</w:t>
      </w:r>
    </w:p>
    <w:p w:rsidR="00B60039" w:rsidRPr="00177661" w:rsidRDefault="00B60039" w:rsidP="00177661">
      <w:pPr>
        <w:pStyle w:val="znormal"/>
        <w:widowControl/>
        <w:ind w:left="709" w:hanging="283"/>
        <w:rPr>
          <w:rFonts w:ascii="Arial" w:hAnsi="Arial" w:cs="Arial"/>
          <w:color w:val="auto"/>
        </w:rPr>
      </w:pPr>
      <w:r w:rsidRPr="00177661">
        <w:rPr>
          <w:rFonts w:ascii="Arial" w:hAnsi="Arial" w:cs="Arial"/>
          <w:color w:val="auto"/>
        </w:rPr>
        <w:t>(3) Łączniki (śruby, nakrętki, podkładki) składować w magazynie w skrzynkach lub beczkach.</w:t>
      </w:r>
    </w:p>
    <w:p w:rsidR="00B60039" w:rsidRPr="00177661" w:rsidRDefault="00B60039" w:rsidP="00A6133B">
      <w:pPr>
        <w:pStyle w:val="SPP2-POZIOM2"/>
      </w:pPr>
      <w:bookmarkStart w:id="343" w:name="_Toc215132765"/>
      <w:bookmarkStart w:id="344" w:name="_Toc223354519"/>
      <w:r w:rsidRPr="00177661">
        <w:t>2.4. Badania na budowie</w:t>
      </w:r>
      <w:bookmarkEnd w:id="343"/>
      <w:bookmarkEnd w:id="344"/>
    </w:p>
    <w:p w:rsidR="00B60039" w:rsidRPr="00177661" w:rsidRDefault="00B60039" w:rsidP="00EF4D06">
      <w:pPr>
        <w:pStyle w:val="SPP3-POZIOM3"/>
      </w:pPr>
      <w:bookmarkStart w:id="345" w:name="_Toc215132766"/>
      <w:bookmarkStart w:id="346" w:name="_Toc223354520"/>
      <w:r w:rsidRPr="00177661">
        <w:t xml:space="preserve">2.4.1. Każda partia materiału dostarczona na budowę przed jej wbudowaniem </w:t>
      </w:r>
      <w:r w:rsidR="005A05D2">
        <w:t xml:space="preserve"> </w:t>
      </w:r>
      <w:r w:rsidRPr="00177661">
        <w:t xml:space="preserve">musi </w:t>
      </w:r>
      <w:r w:rsidR="005A05D2">
        <w:t xml:space="preserve"> </w:t>
      </w:r>
      <w:r w:rsidRPr="00177661">
        <w:t>uzyskać akceptacje Inżyniera.</w:t>
      </w:r>
      <w:bookmarkEnd w:id="345"/>
      <w:bookmarkEnd w:id="346"/>
    </w:p>
    <w:p w:rsidR="00B60039" w:rsidRPr="00177661" w:rsidRDefault="00B60039" w:rsidP="00177661">
      <w:pPr>
        <w:pStyle w:val="z3"/>
        <w:widowControl/>
        <w:rPr>
          <w:rFonts w:ascii="Arial" w:hAnsi="Arial" w:cs="Arial"/>
          <w:color w:val="auto"/>
        </w:rPr>
      </w:pPr>
      <w:bookmarkStart w:id="347" w:name="_Toc215132767"/>
      <w:bookmarkStart w:id="348" w:name="_Toc223354521"/>
      <w:r w:rsidRPr="005A05D2">
        <w:rPr>
          <w:rStyle w:val="SPP3-POZIOM3Znak"/>
        </w:rPr>
        <w:t>2.4.2. Każda konstrukcja dostarczona na budowę podlega odbiorowi pod względem</w:t>
      </w:r>
      <w:bookmarkEnd w:id="347"/>
      <w:bookmarkEnd w:id="348"/>
      <w:r w:rsidRPr="00177661">
        <w:rPr>
          <w:rFonts w:ascii="Arial" w:hAnsi="Arial" w:cs="Arial"/>
          <w:color w:val="auto"/>
        </w:rPr>
        <w:t>:</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materiałów, spoin, otworów na śruby,</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zgodności z projektem,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zgodności z atestem wytwórni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wykonania z uwzględnieniem dopuszczalnych tolerancji.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powłok antykorozyjnych.</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Odbiór konstrukcji oraz ewentualne zalecenia co do sposobu naprawy powstałych uszkodzeń w czasie transportu potwierdza Inżynier wpisem do dziennika budowy.</w:t>
      </w:r>
    </w:p>
    <w:p w:rsidR="00B60039" w:rsidRPr="00177661" w:rsidRDefault="00B60039" w:rsidP="007F7399">
      <w:pPr>
        <w:pStyle w:val="SPP1-poziom1"/>
      </w:pPr>
      <w:bookmarkStart w:id="349" w:name="_Toc215132768"/>
      <w:bookmarkStart w:id="350" w:name="_Toc223354522"/>
      <w:r w:rsidRPr="00177661">
        <w:lastRenderedPageBreak/>
        <w:t>3. Sprzęt</w:t>
      </w:r>
      <w:bookmarkEnd w:id="349"/>
      <w:bookmarkEnd w:id="350"/>
    </w:p>
    <w:p w:rsidR="00B60039" w:rsidRPr="00177661" w:rsidRDefault="00B60039" w:rsidP="00A6133B">
      <w:pPr>
        <w:pStyle w:val="SPP2-POZIOM2"/>
      </w:pPr>
      <w:bookmarkStart w:id="351" w:name="_Toc215132769"/>
      <w:bookmarkStart w:id="352" w:name="_Toc223354523"/>
      <w:r w:rsidRPr="00177661">
        <w:t>3.1. Sprzęt do transportu i montażu konstrukcji</w:t>
      </w:r>
      <w:bookmarkEnd w:id="351"/>
      <w:bookmarkEnd w:id="352"/>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Do transportu i montażu konstrukcji należy używać żurawi, wciągarek, dźwigników, podnośników i innych urządzeń. Wszelkie urządzenia dźwigowe, zawiesia i trawersy podlegające przepisom o dozorze technicznym powinny być dostarczone wraz </w:t>
      </w:r>
      <w:r w:rsidR="00D0131E">
        <w:rPr>
          <w:rFonts w:ascii="Arial" w:hAnsi="Arial" w:cs="Arial"/>
          <w:color w:val="auto"/>
        </w:rPr>
        <w:br/>
      </w:r>
      <w:r w:rsidRPr="00177661">
        <w:rPr>
          <w:rFonts w:ascii="Arial" w:hAnsi="Arial" w:cs="Arial"/>
          <w:color w:val="auto"/>
        </w:rPr>
        <w:t>z aktualnymi dokumentami uprawniającymi do ich eksploatacji.</w:t>
      </w:r>
    </w:p>
    <w:p w:rsidR="00B60039" w:rsidRPr="00177661" w:rsidRDefault="00B60039" w:rsidP="00A6133B">
      <w:pPr>
        <w:pStyle w:val="SPP2-POZIOM2"/>
      </w:pPr>
      <w:bookmarkStart w:id="353" w:name="_Toc215132770"/>
      <w:bookmarkStart w:id="354" w:name="_Toc223354524"/>
      <w:r w:rsidRPr="00177661">
        <w:t>3.2. Sprzęt do robót spawalniczych</w:t>
      </w:r>
      <w:bookmarkEnd w:id="353"/>
      <w:bookmarkEnd w:id="354"/>
    </w:p>
    <w:p w:rsidR="00B60039" w:rsidRPr="00177661" w:rsidRDefault="00B60039" w:rsidP="00177661">
      <w:pPr>
        <w:pStyle w:val="BOMBA"/>
        <w:rPr>
          <w:rFonts w:ascii="Arial" w:hAnsi="Arial" w:cs="Arial"/>
        </w:rPr>
      </w:pPr>
      <w:r w:rsidRPr="00177661">
        <w:rPr>
          <w:rFonts w:ascii="Arial" w:hAnsi="Arial" w:cs="Arial"/>
        </w:rPr>
        <w:t xml:space="preserve">Stosowany sprzęt spawalniczy powinien umożliwiać wykonanie złączy zgodnie </w:t>
      </w:r>
      <w:r w:rsidR="00D0131E">
        <w:rPr>
          <w:rFonts w:ascii="Arial" w:hAnsi="Arial" w:cs="Arial"/>
        </w:rPr>
        <w:br/>
      </w:r>
      <w:r w:rsidRPr="00177661">
        <w:rPr>
          <w:rFonts w:ascii="Arial" w:hAnsi="Arial" w:cs="Arial"/>
        </w:rPr>
        <w:t>z technologią spawania i dokumentacją konstrukcyjną.</w:t>
      </w:r>
    </w:p>
    <w:p w:rsidR="00B60039" w:rsidRPr="00177661" w:rsidRDefault="00B60039" w:rsidP="00177661">
      <w:pPr>
        <w:pStyle w:val="BOMBA"/>
        <w:rPr>
          <w:rFonts w:ascii="Arial" w:hAnsi="Arial" w:cs="Arial"/>
        </w:rPr>
      </w:pPr>
      <w:r w:rsidRPr="00177661">
        <w:rPr>
          <w:rFonts w:ascii="Arial" w:hAnsi="Arial" w:cs="Arial"/>
        </w:rPr>
        <w:t>Spadki napięcia prądu zasilającego nie powinny być większe jak 10%.</w:t>
      </w:r>
    </w:p>
    <w:p w:rsidR="00B60039" w:rsidRPr="00177661" w:rsidRDefault="00B60039" w:rsidP="00177661">
      <w:pPr>
        <w:pStyle w:val="BOMBA"/>
        <w:rPr>
          <w:rFonts w:ascii="Arial" w:hAnsi="Arial" w:cs="Arial"/>
        </w:rPr>
      </w:pPr>
      <w:r w:rsidRPr="00177661">
        <w:rPr>
          <w:rFonts w:ascii="Arial" w:hAnsi="Arial" w:cs="Arial"/>
        </w:rPr>
        <w:t>Eksploatacja sprzętu powinna być zgodna z instrukcją.</w:t>
      </w:r>
    </w:p>
    <w:p w:rsidR="00B60039" w:rsidRPr="00177661" w:rsidRDefault="00B60039" w:rsidP="00177661">
      <w:pPr>
        <w:pStyle w:val="BOMBA"/>
        <w:rPr>
          <w:rFonts w:ascii="Arial" w:hAnsi="Arial" w:cs="Arial"/>
        </w:rPr>
      </w:pPr>
      <w:r w:rsidRPr="00177661">
        <w:rPr>
          <w:rFonts w:ascii="Arial" w:hAnsi="Arial" w:cs="Arial"/>
        </w:rPr>
        <w:t>Stanowiska spawalnicze powinny być odpowiednio urządzone:</w:t>
      </w:r>
    </w:p>
    <w:p w:rsidR="00B60039" w:rsidRPr="00177661" w:rsidRDefault="00B60039" w:rsidP="00177661">
      <w:pPr>
        <w:pStyle w:val="KRESKA"/>
        <w:rPr>
          <w:rFonts w:ascii="Arial" w:hAnsi="Arial" w:cs="Arial"/>
        </w:rPr>
      </w:pPr>
      <w:r w:rsidRPr="00177661">
        <w:rPr>
          <w:rFonts w:ascii="Arial" w:hAnsi="Arial" w:cs="Arial"/>
        </w:rPr>
        <w:t>spawarki powinny stać na izolującym podwyższeniu i być zabezpieczone od wpływów atmosferycznych</w:t>
      </w:r>
    </w:p>
    <w:p w:rsidR="00B60039" w:rsidRPr="00177661" w:rsidRDefault="00B60039" w:rsidP="00177661">
      <w:pPr>
        <w:pStyle w:val="KRESKA"/>
        <w:rPr>
          <w:rFonts w:ascii="Arial" w:hAnsi="Arial" w:cs="Arial"/>
        </w:rPr>
      </w:pPr>
      <w:r w:rsidRPr="00177661">
        <w:rPr>
          <w:rFonts w:ascii="Arial" w:hAnsi="Arial" w:cs="Arial"/>
        </w:rPr>
        <w:t>sprzęt pomocniczy powinien być przechowywany w zamykanych pomieszczeniach.</w:t>
      </w:r>
    </w:p>
    <w:p w:rsidR="00B60039" w:rsidRPr="00177661" w:rsidRDefault="00B60039" w:rsidP="00177661">
      <w:pPr>
        <w:pStyle w:val="KRESKA"/>
        <w:rPr>
          <w:rFonts w:ascii="Arial" w:hAnsi="Arial" w:cs="Arial"/>
        </w:rPr>
      </w:pPr>
      <w:r w:rsidRPr="00177661">
        <w:rPr>
          <w:rFonts w:ascii="Arial" w:hAnsi="Arial" w:cs="Arial"/>
        </w:rPr>
        <w:t xml:space="preserve">stanowisko robocze powinno być urządzone zgodnie z przepisami bhp </w:t>
      </w:r>
      <w:r w:rsidR="00D0131E">
        <w:rPr>
          <w:rFonts w:ascii="Arial" w:hAnsi="Arial" w:cs="Arial"/>
        </w:rPr>
        <w:br/>
      </w:r>
      <w:r w:rsidRPr="00177661">
        <w:rPr>
          <w:rFonts w:ascii="Arial" w:hAnsi="Arial" w:cs="Arial"/>
        </w:rPr>
        <w:t xml:space="preserve">i przeciwpożarowymi, zabezpieczone od wpływów atmosferycznych, oświetlone </w:t>
      </w:r>
      <w:r w:rsidR="00D0131E">
        <w:rPr>
          <w:rFonts w:ascii="Arial" w:hAnsi="Arial" w:cs="Arial"/>
        </w:rPr>
        <w:br/>
      </w:r>
      <w:r w:rsidRPr="00177661">
        <w:rPr>
          <w:rFonts w:ascii="Arial" w:hAnsi="Arial" w:cs="Arial"/>
        </w:rPr>
        <w:t>z dostateczną wentylacją;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Stanowisko robocze powinno być odebrane przez Inżyniera.</w:t>
      </w:r>
    </w:p>
    <w:p w:rsidR="00B60039" w:rsidRPr="00177661" w:rsidRDefault="00B60039" w:rsidP="00A6133B">
      <w:pPr>
        <w:pStyle w:val="SPP2-POZIOM2"/>
      </w:pPr>
      <w:bookmarkStart w:id="355" w:name="_Toc215132771"/>
      <w:bookmarkStart w:id="356" w:name="_Toc223354525"/>
      <w:r w:rsidRPr="00177661">
        <w:t>3.3. Sprzęt do połączeń na śruby</w:t>
      </w:r>
      <w:bookmarkEnd w:id="355"/>
      <w:bookmarkEnd w:id="356"/>
    </w:p>
    <w:p w:rsidR="00B60039" w:rsidRPr="00177661" w:rsidRDefault="00B60039" w:rsidP="00177661">
      <w:pPr>
        <w:pStyle w:val="znormal"/>
        <w:widowControl/>
        <w:rPr>
          <w:rFonts w:ascii="Arial" w:hAnsi="Arial" w:cs="Arial"/>
          <w:color w:val="auto"/>
        </w:rPr>
      </w:pPr>
      <w:r w:rsidRPr="00177661">
        <w:rPr>
          <w:rFonts w:ascii="Arial" w:hAnsi="Arial" w:cs="Arial"/>
          <w:color w:val="auto"/>
        </w:rPr>
        <w:t>Do scalania elementów należy stosować dowolny sprzęt.</w:t>
      </w:r>
    </w:p>
    <w:p w:rsidR="00B60039" w:rsidRPr="00177661" w:rsidRDefault="007F7399" w:rsidP="007F7399">
      <w:pPr>
        <w:pStyle w:val="SPP1-poziom1"/>
      </w:pPr>
      <w:bookmarkStart w:id="357" w:name="_Toc215132772"/>
      <w:bookmarkStart w:id="358" w:name="_Toc223354526"/>
      <w:r>
        <w:t xml:space="preserve">4. </w:t>
      </w:r>
      <w:r w:rsidR="00B60039" w:rsidRPr="00177661">
        <w:t>Transport</w:t>
      </w:r>
      <w:bookmarkEnd w:id="357"/>
      <w:bookmarkEnd w:id="358"/>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konstrukcyjne mogą być przewożone dowolnymi środkami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Podczas transportu materiały i elementy konstrukcji powinny być zabezpieczone przed uszkodzeniami lub utratą stateczności.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Sposób składowania wg punktu 2.3.</w:t>
      </w:r>
    </w:p>
    <w:p w:rsidR="00B60039" w:rsidRPr="00177661" w:rsidRDefault="007F7399" w:rsidP="007F7399">
      <w:pPr>
        <w:pStyle w:val="SPP1-poziom1"/>
      </w:pPr>
      <w:bookmarkStart w:id="359" w:name="_Toc215132773"/>
      <w:bookmarkStart w:id="360" w:name="_Toc223354527"/>
      <w:r>
        <w:t xml:space="preserve">5. </w:t>
      </w:r>
      <w:r w:rsidR="00B60039" w:rsidRPr="00177661">
        <w:t>Wykonanie robót</w:t>
      </w:r>
      <w:bookmarkEnd w:id="359"/>
      <w:bookmarkEnd w:id="360"/>
    </w:p>
    <w:p w:rsidR="00B60039" w:rsidRPr="00177661" w:rsidRDefault="00B60039" w:rsidP="00A6133B">
      <w:pPr>
        <w:pStyle w:val="SPP2-POZIOM2"/>
      </w:pPr>
      <w:bookmarkStart w:id="361" w:name="_Toc215132774"/>
      <w:bookmarkStart w:id="362" w:name="_Toc223354528"/>
      <w:r w:rsidRPr="00177661">
        <w:t>5.1. Cięcie</w:t>
      </w:r>
      <w:bookmarkEnd w:id="361"/>
      <w:bookmarkEnd w:id="362"/>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Brzegi po cięciu powinny być czyste, bez naderwań, gradu i zadziorów, żużla, nacieków </w:t>
      </w:r>
      <w:r w:rsidR="00D0131E">
        <w:rPr>
          <w:rFonts w:ascii="Arial" w:hAnsi="Arial" w:cs="Arial"/>
          <w:color w:val="auto"/>
        </w:rPr>
        <w:br/>
      </w:r>
      <w:r w:rsidRPr="00177661">
        <w:rPr>
          <w:rFonts w:ascii="Arial" w:hAnsi="Arial" w:cs="Arial"/>
          <w:color w:val="auto"/>
        </w:rPr>
        <w:t>i rozprysków metalu po cięciu.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Miejscowe nierówności zaleca się wyszlifować.</w:t>
      </w:r>
    </w:p>
    <w:p w:rsidR="00B60039" w:rsidRPr="00177661" w:rsidRDefault="00B60039" w:rsidP="00A6133B">
      <w:pPr>
        <w:pStyle w:val="SPP2-POZIOM2"/>
      </w:pPr>
      <w:bookmarkStart w:id="363" w:name="_Toc215132775"/>
      <w:bookmarkStart w:id="364" w:name="_Toc223354529"/>
      <w:r w:rsidRPr="00177661">
        <w:t>5.2. Prostowanie i gięcie</w:t>
      </w:r>
      <w:bookmarkEnd w:id="363"/>
      <w:bookmarkEnd w:id="364"/>
    </w:p>
    <w:p w:rsidR="00B60039" w:rsidRPr="00177661" w:rsidRDefault="00B60039" w:rsidP="00177661">
      <w:pPr>
        <w:pStyle w:val="znormal"/>
        <w:widowControl/>
        <w:rPr>
          <w:rFonts w:ascii="Arial" w:hAnsi="Arial" w:cs="Arial"/>
          <w:color w:val="auto"/>
        </w:rPr>
      </w:pPr>
      <w:r w:rsidRPr="00177661">
        <w:rPr>
          <w:rFonts w:ascii="Arial" w:hAnsi="Arial" w:cs="Arial"/>
          <w:color w:val="auto"/>
        </w:rPr>
        <w:t>Podczas prostowania i gięcia powinny być przestrzegane</w:t>
      </w:r>
      <w:r w:rsidR="00AD6110">
        <w:rPr>
          <w:rFonts w:ascii="Arial" w:hAnsi="Arial" w:cs="Arial"/>
          <w:color w:val="auto"/>
        </w:rPr>
        <w:t xml:space="preserve"> ograniczenia dotyczące granicz</w:t>
      </w:r>
      <w:r w:rsidRPr="00177661">
        <w:rPr>
          <w:rFonts w:ascii="Arial" w:hAnsi="Arial" w:cs="Arial"/>
          <w:color w:val="auto"/>
        </w:rPr>
        <w:t>nych temperatur oraz promieni prostowania i gięcia.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lastRenderedPageBreak/>
        <w:t xml:space="preserve">W wyniku tych zabiegów w odkształconym obszarze nie powinny wystąpić rysy </w:t>
      </w:r>
      <w:r w:rsidR="00D0131E">
        <w:rPr>
          <w:rFonts w:ascii="Arial" w:hAnsi="Arial" w:cs="Arial"/>
          <w:color w:val="auto"/>
        </w:rPr>
        <w:br/>
      </w:r>
      <w:r w:rsidRPr="00177661">
        <w:rPr>
          <w:rFonts w:ascii="Arial" w:hAnsi="Arial" w:cs="Arial"/>
          <w:color w:val="auto"/>
        </w:rPr>
        <w:t>i pęknięcia.</w:t>
      </w:r>
    </w:p>
    <w:p w:rsidR="00B60039" w:rsidRPr="00177661" w:rsidRDefault="00B60039" w:rsidP="00A6133B">
      <w:pPr>
        <w:pStyle w:val="SPP2-POZIOM2"/>
      </w:pPr>
      <w:bookmarkStart w:id="365" w:name="_Toc215132776"/>
      <w:bookmarkStart w:id="366" w:name="_Toc223354530"/>
      <w:r w:rsidRPr="00177661">
        <w:t>5.3. Składanie zespołów</w:t>
      </w:r>
      <w:bookmarkEnd w:id="365"/>
      <w:bookmarkEnd w:id="366"/>
    </w:p>
    <w:p w:rsidR="00B60039" w:rsidRPr="00177661" w:rsidRDefault="00B60039" w:rsidP="00177661">
      <w:pPr>
        <w:pStyle w:val="z3"/>
        <w:widowControl/>
        <w:ind w:left="993" w:hanging="596"/>
        <w:rPr>
          <w:rFonts w:ascii="Arial" w:hAnsi="Arial" w:cs="Arial"/>
          <w:color w:val="auto"/>
        </w:rPr>
      </w:pPr>
      <w:bookmarkStart w:id="367" w:name="_Toc215132777"/>
      <w:bookmarkStart w:id="368" w:name="_Toc223354531"/>
      <w:r w:rsidRPr="005A05D2">
        <w:rPr>
          <w:rStyle w:val="SPP3-POZIOM3Znak"/>
        </w:rPr>
        <w:t>5.3.1. Części do składania</w:t>
      </w:r>
      <w:bookmarkEnd w:id="367"/>
      <w:bookmarkEnd w:id="368"/>
      <w:r w:rsidRPr="00177661">
        <w:rPr>
          <w:rFonts w:ascii="Arial" w:hAnsi="Arial" w:cs="Arial"/>
          <w:color w:val="auto"/>
        </w:rPr>
        <w:t xml:space="preserve"> powinny być czyste oraz zabezpieczone przed korozją co najmniej w miejscach, które po montażu będą niedostępne. Stosowane metody </w:t>
      </w:r>
      <w:r w:rsidR="00D0131E">
        <w:rPr>
          <w:rFonts w:ascii="Arial" w:hAnsi="Arial" w:cs="Arial"/>
          <w:color w:val="auto"/>
        </w:rPr>
        <w:br/>
      </w:r>
      <w:r w:rsidRPr="00177661">
        <w:rPr>
          <w:rFonts w:ascii="Arial" w:hAnsi="Arial" w:cs="Arial"/>
          <w:color w:val="auto"/>
        </w:rPr>
        <w:t xml:space="preserve">i przyrządy powinny zagwarantować dotrzymanie wymagań dokładności zespołów </w:t>
      </w:r>
      <w:r w:rsidR="00D0131E">
        <w:rPr>
          <w:rFonts w:ascii="Arial" w:hAnsi="Arial" w:cs="Arial"/>
          <w:color w:val="auto"/>
        </w:rPr>
        <w:br/>
      </w:r>
      <w:r w:rsidRPr="00177661">
        <w:rPr>
          <w:rFonts w:ascii="Arial" w:hAnsi="Arial" w:cs="Arial"/>
          <w:color w:val="auto"/>
        </w:rPr>
        <w:t>i wykonania połączeń według załączonej tabeli.</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36"/>
        <w:gridCol w:w="2700"/>
        <w:gridCol w:w="2713"/>
      </w:tblGrid>
      <w:tr w:rsidR="00B60039" w:rsidRPr="00177661">
        <w:tc>
          <w:tcPr>
            <w:tcW w:w="2810" w:type="dxa"/>
          </w:tcPr>
          <w:p w:rsidR="00B60039" w:rsidRPr="00177661" w:rsidRDefault="00B60039" w:rsidP="00177661">
            <w:pPr>
              <w:pStyle w:val="ztabela"/>
              <w:pBdr>
                <w:top w:val="none" w:sz="0" w:space="0" w:color="auto"/>
              </w:pBdr>
              <w:tabs>
                <w:tab w:val="center" w:pos="1351"/>
                <w:tab w:val="center" w:pos="3806"/>
                <w:tab w:val="center" w:pos="6364"/>
              </w:tabs>
              <w:spacing w:line="240" w:lineRule="auto"/>
              <w:ind w:left="0"/>
              <w:jc w:val="both"/>
              <w:rPr>
                <w:rFonts w:ascii="Arial" w:hAnsi="Arial" w:cs="Arial"/>
                <w:b/>
                <w:bCs/>
                <w:sz w:val="20"/>
              </w:rPr>
            </w:pPr>
            <w:r w:rsidRPr="00177661">
              <w:rPr>
                <w:rFonts w:ascii="Arial" w:hAnsi="Arial" w:cs="Arial"/>
                <w:b/>
                <w:bCs/>
                <w:sz w:val="20"/>
              </w:rPr>
              <w:t>Rodzaj odchyłki</w:t>
            </w:r>
          </w:p>
        </w:tc>
        <w:tc>
          <w:tcPr>
            <w:tcW w:w="2811" w:type="dxa"/>
          </w:tcPr>
          <w:p w:rsidR="00B60039" w:rsidRPr="00177661" w:rsidRDefault="00B60039" w:rsidP="00177661">
            <w:pPr>
              <w:pStyle w:val="ztabela"/>
              <w:pBdr>
                <w:top w:val="none" w:sz="0" w:space="0" w:color="auto"/>
              </w:pBdr>
              <w:tabs>
                <w:tab w:val="center" w:pos="1351"/>
                <w:tab w:val="center" w:pos="3806"/>
                <w:tab w:val="center" w:pos="6364"/>
              </w:tabs>
              <w:spacing w:line="240" w:lineRule="auto"/>
              <w:ind w:left="0"/>
              <w:jc w:val="both"/>
              <w:rPr>
                <w:rFonts w:ascii="Arial" w:hAnsi="Arial" w:cs="Arial"/>
                <w:b/>
                <w:bCs/>
                <w:sz w:val="20"/>
              </w:rPr>
            </w:pPr>
            <w:r w:rsidRPr="00177661">
              <w:rPr>
                <w:rFonts w:ascii="Arial" w:hAnsi="Arial" w:cs="Arial"/>
                <w:b/>
                <w:bCs/>
                <w:sz w:val="20"/>
              </w:rPr>
              <w:t>Element konstrukcji</w:t>
            </w:r>
          </w:p>
        </w:tc>
        <w:tc>
          <w:tcPr>
            <w:tcW w:w="2811" w:type="dxa"/>
          </w:tcPr>
          <w:p w:rsidR="00B60039" w:rsidRPr="00177661" w:rsidRDefault="00B60039" w:rsidP="00177661">
            <w:pPr>
              <w:pStyle w:val="ztabela"/>
              <w:pBdr>
                <w:top w:val="none" w:sz="0" w:space="0" w:color="auto"/>
              </w:pBdr>
              <w:tabs>
                <w:tab w:val="center" w:pos="1351"/>
                <w:tab w:val="center" w:pos="3806"/>
                <w:tab w:val="center" w:pos="6364"/>
              </w:tabs>
              <w:spacing w:line="240" w:lineRule="auto"/>
              <w:ind w:left="0"/>
              <w:jc w:val="both"/>
              <w:rPr>
                <w:rFonts w:ascii="Arial" w:hAnsi="Arial" w:cs="Arial"/>
                <w:b/>
                <w:bCs/>
                <w:sz w:val="20"/>
              </w:rPr>
            </w:pPr>
            <w:r w:rsidRPr="00177661">
              <w:rPr>
                <w:rFonts w:ascii="Arial" w:hAnsi="Arial" w:cs="Arial"/>
                <w:b/>
                <w:bCs/>
                <w:sz w:val="20"/>
              </w:rPr>
              <w:t>Dopuszczalna odchyłka</w:t>
            </w:r>
          </w:p>
        </w:tc>
      </w:tr>
      <w:tr w:rsidR="00B60039" w:rsidRPr="00177661">
        <w:tc>
          <w:tcPr>
            <w:tcW w:w="2810"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Nieprostoliniowość </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Pręty, blachownice, słupy, </w:t>
            </w:r>
            <w:r w:rsidRPr="00177661">
              <w:rPr>
                <w:rFonts w:ascii="Arial" w:hAnsi="Arial" w:cs="Arial"/>
                <w:sz w:val="20"/>
              </w:rPr>
              <w:br/>
              <w:t>części ram</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0,001 długości </w:t>
            </w:r>
            <w:r w:rsidRPr="00177661">
              <w:rPr>
                <w:rFonts w:ascii="Arial" w:hAnsi="Arial" w:cs="Arial"/>
                <w:sz w:val="20"/>
              </w:rPr>
              <w:br/>
              <w:t>lecz nie więcej jak 10 mm</w:t>
            </w:r>
          </w:p>
        </w:tc>
      </w:tr>
      <w:tr w:rsidR="00B60039" w:rsidRPr="00177661">
        <w:tc>
          <w:tcPr>
            <w:tcW w:w="2810"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Skręcenie pręta </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0,002 długości </w:t>
            </w:r>
            <w:r w:rsidRPr="00177661">
              <w:rPr>
                <w:rFonts w:ascii="Arial" w:hAnsi="Arial" w:cs="Arial"/>
                <w:sz w:val="20"/>
              </w:rPr>
              <w:br/>
              <w:t>lecz nie więcej niż 10 mm</w:t>
            </w:r>
          </w:p>
        </w:tc>
      </w:tr>
      <w:tr w:rsidR="00B60039" w:rsidRPr="00177661">
        <w:tc>
          <w:tcPr>
            <w:tcW w:w="2810"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Odchyłki płaskości półek, ścianek środników</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2 mm na dowolnym </w:t>
            </w:r>
            <w:r w:rsidRPr="00177661">
              <w:rPr>
                <w:rFonts w:ascii="Arial" w:hAnsi="Arial" w:cs="Arial"/>
                <w:sz w:val="20"/>
              </w:rPr>
              <w:br/>
              <w:t>odcinku 1000 m</w:t>
            </w:r>
          </w:p>
        </w:tc>
      </w:tr>
      <w:tr w:rsidR="00B60039" w:rsidRPr="00177661">
        <w:tc>
          <w:tcPr>
            <w:tcW w:w="2810"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Wymiary przekroju </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do 0,01 wymiaru </w:t>
            </w:r>
            <w:r w:rsidRPr="00177661">
              <w:rPr>
                <w:rFonts w:ascii="Arial" w:hAnsi="Arial" w:cs="Arial"/>
                <w:sz w:val="20"/>
              </w:rPr>
              <w:br/>
              <w:t>lecz nie więcej niż 5 mm</w:t>
            </w:r>
          </w:p>
        </w:tc>
      </w:tr>
      <w:tr w:rsidR="00B60039" w:rsidRPr="00177661">
        <w:tc>
          <w:tcPr>
            <w:tcW w:w="2810"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Przesunięcie środnika </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0,006 wysokości</w:t>
            </w:r>
          </w:p>
        </w:tc>
      </w:tr>
      <w:tr w:rsidR="00B60039" w:rsidRPr="00177661">
        <w:tc>
          <w:tcPr>
            <w:tcW w:w="2810"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 xml:space="preserve">Wygięcie środnika </w:t>
            </w:r>
          </w:p>
        </w:tc>
        <w:tc>
          <w:tcPr>
            <w:tcW w:w="2811" w:type="dxa"/>
          </w:tcPr>
          <w:p w:rsidR="00B60039" w:rsidRPr="00177661" w:rsidRDefault="00B60039" w:rsidP="00177661">
            <w:pPr>
              <w:pStyle w:val="ztabela"/>
              <w:pBdr>
                <w:top w:val="none" w:sz="0" w:space="0" w:color="auto"/>
              </w:pBdr>
              <w:tabs>
                <w:tab w:val="center" w:pos="3806"/>
                <w:tab w:val="center" w:pos="6364"/>
              </w:tabs>
              <w:spacing w:line="240" w:lineRule="auto"/>
              <w:ind w:left="0"/>
              <w:jc w:val="both"/>
              <w:rPr>
                <w:rFonts w:ascii="Arial" w:hAnsi="Arial" w:cs="Arial"/>
                <w:sz w:val="20"/>
              </w:rPr>
            </w:pPr>
            <w:r w:rsidRPr="00177661">
              <w:rPr>
                <w:rFonts w:ascii="Arial" w:hAnsi="Arial" w:cs="Arial"/>
                <w:sz w:val="20"/>
              </w:rPr>
              <w:t>–</w:t>
            </w:r>
          </w:p>
        </w:tc>
        <w:tc>
          <w:tcPr>
            <w:tcW w:w="2811" w:type="dxa"/>
          </w:tcPr>
          <w:p w:rsidR="00B60039" w:rsidRPr="00177661" w:rsidRDefault="00B60039" w:rsidP="00177661">
            <w:pPr>
              <w:pStyle w:val="z3"/>
              <w:widowControl/>
              <w:spacing w:line="240" w:lineRule="auto"/>
              <w:ind w:left="0"/>
              <w:rPr>
                <w:rFonts w:ascii="Arial" w:hAnsi="Arial" w:cs="Arial"/>
                <w:color w:val="auto"/>
                <w:sz w:val="20"/>
              </w:rPr>
            </w:pPr>
            <w:r w:rsidRPr="00177661">
              <w:rPr>
                <w:rFonts w:ascii="Arial" w:hAnsi="Arial" w:cs="Arial"/>
                <w:sz w:val="20"/>
              </w:rPr>
              <w:t>0,003 wysokości</w:t>
            </w:r>
          </w:p>
        </w:tc>
      </w:tr>
    </w:tbl>
    <w:p w:rsidR="00B60039" w:rsidRPr="00177661" w:rsidRDefault="00B60039" w:rsidP="00177661">
      <w:pPr>
        <w:pStyle w:val="z3"/>
        <w:widowControl/>
        <w:ind w:left="0" w:firstLine="993"/>
        <w:rPr>
          <w:rFonts w:ascii="Arial" w:hAnsi="Arial" w:cs="Arial"/>
          <w:color w:val="auto"/>
        </w:rPr>
      </w:pP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24"/>
        <w:gridCol w:w="2531"/>
        <w:gridCol w:w="2894"/>
      </w:tblGrid>
      <w:tr w:rsidR="00B60039" w:rsidRPr="00177661">
        <w:trPr>
          <w:cantSplit/>
        </w:trPr>
        <w:tc>
          <w:tcPr>
            <w:tcW w:w="2835" w:type="dxa"/>
            <w:vMerge w:val="restart"/>
          </w:tcPr>
          <w:p w:rsidR="00B60039" w:rsidRPr="00177661" w:rsidRDefault="00B60039" w:rsidP="00177661">
            <w:pPr>
              <w:pStyle w:val="ztabela"/>
              <w:pBdr>
                <w:top w:val="none" w:sz="0" w:space="0" w:color="auto"/>
              </w:pBdr>
              <w:tabs>
                <w:tab w:val="center" w:pos="1310"/>
                <w:tab w:val="center" w:pos="3806"/>
                <w:tab w:val="center" w:pos="6364"/>
              </w:tabs>
              <w:spacing w:line="234" w:lineRule="exact"/>
              <w:ind w:left="462"/>
              <w:jc w:val="both"/>
              <w:rPr>
                <w:rFonts w:ascii="Arial" w:hAnsi="Arial" w:cs="Arial"/>
              </w:rPr>
            </w:pPr>
            <w:r w:rsidRPr="00177661">
              <w:rPr>
                <w:rFonts w:ascii="Arial" w:hAnsi="Arial" w:cs="Arial"/>
              </w:rPr>
              <w:t>Wymiar nominalny mm</w:t>
            </w:r>
          </w:p>
        </w:tc>
        <w:tc>
          <w:tcPr>
            <w:tcW w:w="5597" w:type="dxa"/>
            <w:gridSpan w:val="2"/>
          </w:tcPr>
          <w:p w:rsidR="00B60039" w:rsidRPr="00177661" w:rsidRDefault="00B60039" w:rsidP="00177661">
            <w:pPr>
              <w:pStyle w:val="ztabela"/>
              <w:pBdr>
                <w:top w:val="none" w:sz="0" w:space="0" w:color="auto"/>
              </w:pBdr>
              <w:tabs>
                <w:tab w:val="center" w:pos="1310"/>
                <w:tab w:val="center" w:pos="3806"/>
                <w:tab w:val="center" w:pos="6364"/>
              </w:tabs>
              <w:spacing w:line="234" w:lineRule="exact"/>
              <w:ind w:left="462"/>
              <w:jc w:val="both"/>
              <w:rPr>
                <w:rFonts w:ascii="Arial" w:hAnsi="Arial" w:cs="Arial"/>
              </w:rPr>
            </w:pPr>
            <w:r w:rsidRPr="00177661">
              <w:rPr>
                <w:rFonts w:ascii="Arial" w:hAnsi="Arial" w:cs="Arial"/>
              </w:rPr>
              <w:t>Dopuszczalna odchyłka wymiaru mm</w:t>
            </w:r>
          </w:p>
        </w:tc>
      </w:tr>
      <w:tr w:rsidR="00B60039" w:rsidRPr="00177661">
        <w:trPr>
          <w:cantSplit/>
        </w:trPr>
        <w:tc>
          <w:tcPr>
            <w:tcW w:w="2835" w:type="dxa"/>
            <w:vMerge/>
          </w:tcPr>
          <w:p w:rsidR="00B60039" w:rsidRPr="00177661" w:rsidRDefault="00B60039" w:rsidP="00177661">
            <w:pPr>
              <w:pStyle w:val="ztabela"/>
              <w:pBdr>
                <w:top w:val="none" w:sz="0" w:space="0" w:color="auto"/>
              </w:pBdr>
              <w:tabs>
                <w:tab w:val="center" w:pos="1310"/>
                <w:tab w:val="center" w:pos="3806"/>
                <w:tab w:val="center" w:pos="6364"/>
              </w:tabs>
              <w:spacing w:line="234" w:lineRule="exact"/>
              <w:ind w:left="462"/>
              <w:jc w:val="both"/>
              <w:rPr>
                <w:rFonts w:ascii="Arial" w:hAnsi="Arial" w:cs="Arial"/>
                <w:position w:val="-144"/>
              </w:rPr>
            </w:pPr>
          </w:p>
        </w:tc>
        <w:tc>
          <w:tcPr>
            <w:tcW w:w="2574" w:type="dxa"/>
          </w:tcPr>
          <w:p w:rsidR="00B60039" w:rsidRPr="00177661" w:rsidRDefault="00B60039" w:rsidP="00177661">
            <w:pPr>
              <w:pStyle w:val="ztabela"/>
              <w:pBdr>
                <w:top w:val="none" w:sz="0" w:space="0" w:color="auto"/>
              </w:pBdr>
              <w:tabs>
                <w:tab w:val="center" w:pos="1310"/>
                <w:tab w:val="center" w:pos="3806"/>
                <w:tab w:val="center" w:pos="6364"/>
              </w:tabs>
              <w:spacing w:line="234" w:lineRule="exact"/>
              <w:ind w:left="462"/>
              <w:jc w:val="both"/>
              <w:rPr>
                <w:rFonts w:ascii="Arial" w:hAnsi="Arial" w:cs="Arial"/>
              </w:rPr>
            </w:pPr>
            <w:r w:rsidRPr="00177661">
              <w:rPr>
                <w:rFonts w:ascii="Arial" w:hAnsi="Arial" w:cs="Arial"/>
              </w:rPr>
              <w:t>przyłączeniowy</w:t>
            </w:r>
          </w:p>
        </w:tc>
        <w:tc>
          <w:tcPr>
            <w:tcW w:w="3023" w:type="dxa"/>
          </w:tcPr>
          <w:p w:rsidR="00B60039" w:rsidRPr="00177661" w:rsidRDefault="00B60039" w:rsidP="00177661">
            <w:pPr>
              <w:pStyle w:val="ztabela"/>
              <w:pBdr>
                <w:top w:val="none" w:sz="0" w:space="0" w:color="auto"/>
              </w:pBdr>
              <w:tabs>
                <w:tab w:val="center" w:pos="1310"/>
                <w:tab w:val="center" w:pos="3806"/>
                <w:tab w:val="center" w:pos="6364"/>
              </w:tabs>
              <w:spacing w:line="234" w:lineRule="exact"/>
              <w:ind w:left="462"/>
              <w:jc w:val="both"/>
              <w:rPr>
                <w:rFonts w:ascii="Arial" w:hAnsi="Arial" w:cs="Arial"/>
              </w:rPr>
            </w:pPr>
            <w:r w:rsidRPr="00177661">
              <w:rPr>
                <w:rFonts w:ascii="Arial" w:hAnsi="Arial" w:cs="Arial"/>
              </w:rPr>
              <w:t>swobodny</w:t>
            </w:r>
          </w:p>
        </w:tc>
      </w:tr>
      <w:tr w:rsidR="00B60039" w:rsidRPr="00177661">
        <w:trPr>
          <w:cantSplit/>
          <w:trHeight w:val="2330"/>
        </w:trPr>
        <w:tc>
          <w:tcPr>
            <w:tcW w:w="2835" w:type="dxa"/>
            <w:tcBorders>
              <w:bottom w:val="single" w:sz="4" w:space="0" w:color="auto"/>
            </w:tcBorders>
          </w:tcPr>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do 500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500-1000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1000-2000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2000-4000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4000-8000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8000-16000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16000-32000</w:t>
            </w:r>
          </w:p>
        </w:tc>
        <w:tc>
          <w:tcPr>
            <w:tcW w:w="2574" w:type="dxa"/>
            <w:tcBorders>
              <w:bottom w:val="single" w:sz="4" w:space="0" w:color="auto"/>
            </w:tcBorders>
          </w:tcPr>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0,5</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1,0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1,5</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2,0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3,0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5,0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8,0</w:t>
            </w:r>
          </w:p>
        </w:tc>
        <w:tc>
          <w:tcPr>
            <w:tcW w:w="3023" w:type="dxa"/>
            <w:tcBorders>
              <w:bottom w:val="single" w:sz="4" w:space="0" w:color="auto"/>
            </w:tcBorders>
          </w:tcPr>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2,5</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2,5</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2,5</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4,0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6,0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10,0</w:t>
            </w:r>
          </w:p>
          <w:p w:rsidR="00B60039" w:rsidRPr="00177661" w:rsidRDefault="00B60039" w:rsidP="00177661">
            <w:pPr>
              <w:pStyle w:val="ztabela"/>
              <w:pBdr>
                <w:top w:val="none" w:sz="0" w:space="0" w:color="auto"/>
              </w:pBdr>
              <w:tabs>
                <w:tab w:val="center" w:pos="1310"/>
                <w:tab w:val="center" w:pos="3806"/>
                <w:tab w:val="center" w:pos="6364"/>
              </w:tabs>
              <w:spacing w:line="240" w:lineRule="auto"/>
              <w:ind w:left="462"/>
              <w:jc w:val="both"/>
              <w:rPr>
                <w:rFonts w:ascii="Arial" w:hAnsi="Arial" w:cs="Arial"/>
              </w:rPr>
            </w:pPr>
            <w:r w:rsidRPr="00177661">
              <w:rPr>
                <w:rFonts w:ascii="Arial" w:hAnsi="Arial" w:cs="Arial"/>
              </w:rPr>
              <w:t>16</w:t>
            </w:r>
          </w:p>
        </w:tc>
      </w:tr>
    </w:tbl>
    <w:p w:rsidR="00B60039" w:rsidRPr="00177661" w:rsidRDefault="00B60039" w:rsidP="00177661">
      <w:pPr>
        <w:pStyle w:val="ztabela"/>
        <w:pBdr>
          <w:top w:val="none" w:sz="0" w:space="0" w:color="auto"/>
        </w:pBdr>
        <w:tabs>
          <w:tab w:val="center" w:pos="1310"/>
          <w:tab w:val="center" w:pos="3806"/>
          <w:tab w:val="center" w:pos="6364"/>
        </w:tabs>
        <w:ind w:left="0" w:firstLine="993"/>
        <w:jc w:val="both"/>
        <w:rPr>
          <w:rFonts w:ascii="Arial" w:hAnsi="Arial" w:cs="Arial"/>
        </w:rPr>
      </w:pPr>
    </w:p>
    <w:p w:rsidR="00B60039" w:rsidRPr="00177661" w:rsidRDefault="00B60039" w:rsidP="00EF4D06">
      <w:pPr>
        <w:pStyle w:val="SPP3-POZIOM3"/>
      </w:pPr>
      <w:bookmarkStart w:id="369" w:name="_Toc215132778"/>
      <w:bookmarkStart w:id="370" w:name="_Toc223354532"/>
      <w:r w:rsidRPr="00177661">
        <w:t>5.3.2. Połączenia spawane</w:t>
      </w:r>
      <w:bookmarkEnd w:id="369"/>
      <w:bookmarkEnd w:id="370"/>
    </w:p>
    <w:p w:rsidR="00B60039" w:rsidRPr="00177661" w:rsidRDefault="00B60039" w:rsidP="00177661">
      <w:pPr>
        <w:pStyle w:val="znormal"/>
        <w:widowControl/>
        <w:ind w:left="1276" w:hanging="343"/>
        <w:rPr>
          <w:rFonts w:ascii="Arial" w:hAnsi="Arial" w:cs="Arial"/>
          <w:color w:val="auto"/>
        </w:rPr>
      </w:pPr>
      <w:r w:rsidRPr="00177661">
        <w:rPr>
          <w:rFonts w:ascii="Arial" w:hAnsi="Arial" w:cs="Arial"/>
          <w:color w:val="auto"/>
        </w:rPr>
        <w:t>(1) Brzegi do spawania wraz z przyległymi pasami szerokości 15 mm powinny być oczyszczone z rdzy, farby i zanieczyszczeń oraz nie powinny wykazywać rozwarstwień i rzadzizn widocznych gołym okiem.</w:t>
      </w:r>
    </w:p>
    <w:p w:rsidR="00B60039" w:rsidRPr="00177661" w:rsidRDefault="00B60039" w:rsidP="00177661">
      <w:pPr>
        <w:pStyle w:val="znormal"/>
        <w:widowControl/>
        <w:ind w:left="1269"/>
        <w:rPr>
          <w:rFonts w:ascii="Arial" w:hAnsi="Arial" w:cs="Arial"/>
          <w:color w:val="auto"/>
        </w:rPr>
      </w:pPr>
      <w:r w:rsidRPr="00177661">
        <w:rPr>
          <w:rFonts w:ascii="Arial" w:hAnsi="Arial" w:cs="Arial"/>
          <w:color w:val="auto"/>
        </w:rPr>
        <w:t>Kąt ukosowania, położenie i wielkość progu, wymiary rowka oraz dopuszczalne odchyłki przyjmuje się według właściwych norm spawalniczych.</w:t>
      </w:r>
    </w:p>
    <w:p w:rsidR="00B60039" w:rsidRPr="00177661" w:rsidRDefault="00B60039" w:rsidP="00177661">
      <w:pPr>
        <w:pStyle w:val="znormal"/>
        <w:widowControl/>
        <w:ind w:left="1269"/>
        <w:rPr>
          <w:rFonts w:ascii="Arial" w:hAnsi="Arial" w:cs="Arial"/>
          <w:color w:val="auto"/>
        </w:rPr>
      </w:pPr>
      <w:r w:rsidRPr="00177661">
        <w:rPr>
          <w:rFonts w:ascii="Arial" w:hAnsi="Arial" w:cs="Arial"/>
          <w:color w:val="auto"/>
        </w:rPr>
        <w:t>Szczelinę między elementami o nieukosowanych brzegach stosować nie większą od 1,5 mm.</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(2) Wykonanie spoin</w:t>
      </w:r>
    </w:p>
    <w:p w:rsidR="00B60039" w:rsidRPr="00177661" w:rsidRDefault="00B60039" w:rsidP="00177661">
      <w:pPr>
        <w:pStyle w:val="znormal"/>
        <w:widowControl/>
        <w:ind w:left="1269"/>
        <w:rPr>
          <w:rFonts w:ascii="Arial" w:hAnsi="Arial" w:cs="Arial"/>
          <w:color w:val="auto"/>
        </w:rPr>
      </w:pPr>
      <w:r w:rsidRPr="00177661">
        <w:rPr>
          <w:rFonts w:ascii="Arial" w:hAnsi="Arial" w:cs="Arial"/>
          <w:color w:val="auto"/>
        </w:rPr>
        <w:t>Rzeczywista grubość spoin może być większa od nominalnej</w:t>
      </w:r>
    </w:p>
    <w:p w:rsidR="00B60039" w:rsidRPr="00177661" w:rsidRDefault="00B60039" w:rsidP="00177661">
      <w:pPr>
        <w:pStyle w:val="znormal"/>
        <w:widowControl/>
        <w:ind w:left="1269"/>
        <w:rPr>
          <w:rFonts w:ascii="Arial" w:hAnsi="Arial" w:cs="Arial"/>
          <w:color w:val="auto"/>
        </w:rPr>
      </w:pPr>
      <w:r w:rsidRPr="00177661">
        <w:rPr>
          <w:rFonts w:ascii="Arial" w:hAnsi="Arial" w:cs="Arial"/>
          <w:color w:val="auto"/>
        </w:rPr>
        <w:t>o 20%, a tylko miejscowo dopuszcza się grubość mniejszą:</w:t>
      </w:r>
    </w:p>
    <w:p w:rsidR="00B60039" w:rsidRPr="00177661" w:rsidRDefault="00B60039" w:rsidP="00177661">
      <w:pPr>
        <w:pStyle w:val="znormal"/>
        <w:widowControl/>
        <w:ind w:left="1269"/>
        <w:rPr>
          <w:rFonts w:ascii="Arial" w:hAnsi="Arial" w:cs="Arial"/>
          <w:color w:val="auto"/>
        </w:rPr>
      </w:pPr>
      <w:r w:rsidRPr="00177661">
        <w:rPr>
          <w:rFonts w:ascii="Arial" w:hAnsi="Arial" w:cs="Arial"/>
          <w:color w:val="auto"/>
        </w:rPr>
        <w:lastRenderedPageBreak/>
        <w:t>o 5% – dla spoin czołowych</w:t>
      </w:r>
    </w:p>
    <w:p w:rsidR="00B60039" w:rsidRPr="00177661" w:rsidRDefault="00B60039" w:rsidP="00177661">
      <w:pPr>
        <w:pStyle w:val="znormal"/>
        <w:widowControl/>
        <w:ind w:left="1269"/>
        <w:rPr>
          <w:rFonts w:ascii="Arial" w:hAnsi="Arial" w:cs="Arial"/>
          <w:color w:val="auto"/>
        </w:rPr>
      </w:pPr>
      <w:r w:rsidRPr="00177661">
        <w:rPr>
          <w:rFonts w:ascii="Arial" w:hAnsi="Arial" w:cs="Arial"/>
          <w:color w:val="auto"/>
        </w:rPr>
        <w:t>o 10% – dla pozostałych.</w:t>
      </w:r>
    </w:p>
    <w:p w:rsidR="00B60039" w:rsidRPr="00177661" w:rsidRDefault="00B60039" w:rsidP="00177661">
      <w:pPr>
        <w:pStyle w:val="znormal"/>
        <w:widowControl/>
        <w:ind w:left="1269"/>
        <w:rPr>
          <w:rFonts w:ascii="Arial" w:hAnsi="Arial" w:cs="Arial"/>
          <w:color w:val="auto"/>
        </w:rPr>
      </w:pPr>
      <w:r w:rsidRPr="00177661">
        <w:rPr>
          <w:rFonts w:ascii="Arial" w:hAnsi="Arial" w:cs="Arial"/>
          <w:color w:val="auto"/>
        </w:rPr>
        <w:t>Dopuszcza się miejscowe podtopienia oraz wady lica i grani jeśli wady te mieszczą się w granicach grubości spoiny. Niedopuszczalne są pęknięcia, braki przetopu, kratery i nawisy lica.</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(3) Wymagania dodatkowe takie jak:</w:t>
      </w:r>
    </w:p>
    <w:p w:rsidR="00B60039" w:rsidRPr="00177661" w:rsidRDefault="00B60039" w:rsidP="00177661">
      <w:pPr>
        <w:pStyle w:val="KRESKA"/>
        <w:tabs>
          <w:tab w:val="clear" w:pos="851"/>
          <w:tab w:val="num" w:pos="1560"/>
        </w:tabs>
        <w:ind w:firstLine="425"/>
        <w:rPr>
          <w:rFonts w:ascii="Arial" w:hAnsi="Arial" w:cs="Arial"/>
        </w:rPr>
      </w:pPr>
      <w:r w:rsidRPr="00177661">
        <w:rPr>
          <w:rFonts w:ascii="Arial" w:hAnsi="Arial" w:cs="Arial"/>
        </w:rPr>
        <w:t>obróbka spoin</w:t>
      </w:r>
    </w:p>
    <w:p w:rsidR="00B60039" w:rsidRPr="00177661" w:rsidRDefault="00B60039" w:rsidP="00177661">
      <w:pPr>
        <w:pStyle w:val="KRESKA"/>
        <w:tabs>
          <w:tab w:val="clear" w:pos="851"/>
          <w:tab w:val="num" w:pos="1560"/>
        </w:tabs>
        <w:ind w:firstLine="425"/>
        <w:rPr>
          <w:rFonts w:ascii="Arial" w:hAnsi="Arial" w:cs="Arial"/>
        </w:rPr>
      </w:pPr>
      <w:r w:rsidRPr="00177661">
        <w:rPr>
          <w:rFonts w:ascii="Arial" w:hAnsi="Arial" w:cs="Arial"/>
        </w:rPr>
        <w:t>przetopienie grani</w:t>
      </w:r>
    </w:p>
    <w:p w:rsidR="00B60039" w:rsidRPr="00177661" w:rsidRDefault="00B60039" w:rsidP="00177661">
      <w:pPr>
        <w:pStyle w:val="KRESKA"/>
        <w:tabs>
          <w:tab w:val="clear" w:pos="851"/>
          <w:tab w:val="num" w:pos="1560"/>
        </w:tabs>
        <w:ind w:firstLine="425"/>
        <w:rPr>
          <w:rFonts w:ascii="Arial" w:hAnsi="Arial" w:cs="Arial"/>
        </w:rPr>
      </w:pPr>
      <w:r w:rsidRPr="00177661">
        <w:rPr>
          <w:rFonts w:ascii="Arial" w:hAnsi="Arial" w:cs="Arial"/>
        </w:rPr>
        <w:t>wymaganą technologię spawania może zalecić Inżynier wpisem do dziennika budowy.</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(4) Zalecenia technologiczne</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spoiny szczepne powinny być wykonane tymi samymi elektrodami co spoiny konstrukcyjne</w:t>
      </w:r>
    </w:p>
    <w:p w:rsidR="00B60039" w:rsidRPr="00177661" w:rsidRDefault="00B60039" w:rsidP="00177661">
      <w:pPr>
        <w:pStyle w:val="KRESKA"/>
        <w:tabs>
          <w:tab w:val="clear" w:pos="851"/>
          <w:tab w:val="num" w:pos="1560"/>
        </w:tabs>
        <w:ind w:left="1560" w:hanging="284"/>
        <w:rPr>
          <w:rFonts w:ascii="Arial" w:hAnsi="Arial" w:cs="Arial"/>
        </w:rPr>
      </w:pPr>
      <w:r w:rsidRPr="00177661">
        <w:rPr>
          <w:rFonts w:ascii="Arial" w:hAnsi="Arial" w:cs="Arial"/>
        </w:rPr>
        <w:t>wady zewnętrzne spoin można naprawić uzupełniającym spawaniem, natomiast pęknięcia, nadmierną ospowatość, braki przetopu, pęcherze należy usunąć przez szlifowanie spoin i ponowne ich wykonanie.</w:t>
      </w:r>
    </w:p>
    <w:p w:rsidR="00B60039" w:rsidRPr="00177661" w:rsidRDefault="005A05D2" w:rsidP="00EF4D06">
      <w:pPr>
        <w:pStyle w:val="SPP3-POZIOM3"/>
      </w:pPr>
      <w:bookmarkStart w:id="371" w:name="_Toc215132779"/>
      <w:bookmarkStart w:id="372" w:name="_Toc223354533"/>
      <w:r>
        <w:t>5.3.3</w:t>
      </w:r>
      <w:r w:rsidR="00B60039" w:rsidRPr="00177661">
        <w:t>. Połączenia na śruby</w:t>
      </w:r>
      <w:bookmarkEnd w:id="371"/>
      <w:bookmarkEnd w:id="372"/>
    </w:p>
    <w:p w:rsidR="00B60039" w:rsidRPr="00177661" w:rsidRDefault="00B60039" w:rsidP="00177661">
      <w:pPr>
        <w:pStyle w:val="KRESKA"/>
        <w:tabs>
          <w:tab w:val="clear" w:pos="851"/>
          <w:tab w:val="num" w:pos="1418"/>
        </w:tabs>
        <w:ind w:left="1418"/>
        <w:rPr>
          <w:rFonts w:ascii="Arial" w:hAnsi="Arial" w:cs="Arial"/>
        </w:rPr>
      </w:pPr>
      <w:r w:rsidRPr="00177661">
        <w:rPr>
          <w:rFonts w:ascii="Arial" w:hAnsi="Arial" w:cs="Arial"/>
        </w:rPr>
        <w:t>długość śruby powinna być taka aby można było stosować możliwie najmniejszą liczbę podkładek, przy zachowaniu warunku, że gwint nie powinien wchodzić w otwór głębiej jak na dwa zwoje.</w:t>
      </w:r>
    </w:p>
    <w:p w:rsidR="00B60039" w:rsidRPr="00177661" w:rsidRDefault="00B60039" w:rsidP="00177661">
      <w:pPr>
        <w:pStyle w:val="KRESKA"/>
        <w:widowControl/>
        <w:tabs>
          <w:tab w:val="clear" w:pos="851"/>
          <w:tab w:val="num" w:pos="1418"/>
        </w:tabs>
        <w:ind w:left="1418"/>
        <w:rPr>
          <w:rFonts w:ascii="Arial" w:hAnsi="Arial" w:cs="Arial"/>
        </w:rPr>
      </w:pPr>
      <w:r w:rsidRPr="00177661">
        <w:rPr>
          <w:rFonts w:ascii="Arial" w:hAnsi="Arial" w:cs="Arial"/>
        </w:rPr>
        <w:t>nakrętka i łeb śruby powinny bezpośrednio lub przez podkładkę dokładnie przylegać do łączonych powierzchni.</w:t>
      </w:r>
    </w:p>
    <w:p w:rsidR="00B60039" w:rsidRPr="00177661" w:rsidRDefault="00B60039" w:rsidP="00177661">
      <w:pPr>
        <w:pStyle w:val="KRESKA"/>
        <w:tabs>
          <w:tab w:val="clear" w:pos="851"/>
          <w:tab w:val="num" w:pos="1418"/>
        </w:tabs>
        <w:ind w:left="1418"/>
        <w:rPr>
          <w:rFonts w:ascii="Arial" w:hAnsi="Arial" w:cs="Arial"/>
        </w:rPr>
      </w:pPr>
      <w:r w:rsidRPr="00177661">
        <w:rPr>
          <w:rFonts w:ascii="Arial" w:hAnsi="Arial" w:cs="Arial"/>
        </w:rPr>
        <w:t>powierzchnie gwintu oraz powierzchnie oporowe nakrętek i podkładek przed montażem pokryć warstwą smaru.</w:t>
      </w:r>
    </w:p>
    <w:p w:rsidR="00B60039" w:rsidRPr="00177661" w:rsidRDefault="00B60039" w:rsidP="00177661">
      <w:pPr>
        <w:pStyle w:val="KRESKA"/>
        <w:tabs>
          <w:tab w:val="clear" w:pos="851"/>
          <w:tab w:val="num" w:pos="1418"/>
        </w:tabs>
        <w:ind w:left="1418"/>
        <w:rPr>
          <w:rFonts w:ascii="Arial" w:hAnsi="Arial" w:cs="Arial"/>
        </w:rPr>
      </w:pPr>
      <w:r w:rsidRPr="00177661">
        <w:rPr>
          <w:rFonts w:ascii="Arial" w:hAnsi="Arial" w:cs="Arial"/>
        </w:rPr>
        <w:t>śruba w otworze nie powinna przesuwać się ani drgać przy ostukiwaniu młotkiem kontrolnym.</w:t>
      </w:r>
    </w:p>
    <w:p w:rsidR="00B60039" w:rsidRPr="00177661" w:rsidRDefault="00B60039" w:rsidP="00A6133B">
      <w:pPr>
        <w:pStyle w:val="SPP2-POZIOM2"/>
      </w:pPr>
      <w:bookmarkStart w:id="373" w:name="_Toc215132780"/>
      <w:bookmarkStart w:id="374" w:name="_Toc223354534"/>
      <w:r w:rsidRPr="00177661">
        <w:t>5.4. Montaż konstrukcji</w:t>
      </w:r>
      <w:bookmarkEnd w:id="373"/>
      <w:bookmarkEnd w:id="374"/>
    </w:p>
    <w:p w:rsidR="00B60039" w:rsidRPr="00177661" w:rsidRDefault="00B60039" w:rsidP="00177661">
      <w:pPr>
        <w:pStyle w:val="z3"/>
        <w:widowControl/>
        <w:ind w:left="993" w:hanging="596"/>
        <w:rPr>
          <w:rFonts w:ascii="Arial" w:hAnsi="Arial" w:cs="Arial"/>
          <w:color w:val="auto"/>
        </w:rPr>
      </w:pPr>
      <w:bookmarkStart w:id="375" w:name="_Toc215132781"/>
      <w:bookmarkStart w:id="376" w:name="_Toc223354535"/>
      <w:r w:rsidRPr="005A05D2">
        <w:rPr>
          <w:rStyle w:val="SPP3-POZIOM3Znak"/>
        </w:rPr>
        <w:t xml:space="preserve">5.4.1. Montaż </w:t>
      </w:r>
      <w:r w:rsidR="005A05D2" w:rsidRPr="005A05D2">
        <w:rPr>
          <w:rStyle w:val="SPP3-POZIOM3Znak"/>
        </w:rPr>
        <w:t>konstrukcji</w:t>
      </w:r>
      <w:bookmarkEnd w:id="375"/>
      <w:bookmarkEnd w:id="376"/>
      <w:r w:rsidR="005A05D2">
        <w:rPr>
          <w:rFonts w:ascii="Arial" w:hAnsi="Arial" w:cs="Arial"/>
          <w:color w:val="auto"/>
        </w:rPr>
        <w:t xml:space="preserve"> </w:t>
      </w:r>
      <w:r w:rsidRPr="00177661">
        <w:rPr>
          <w:rFonts w:ascii="Arial" w:hAnsi="Arial" w:cs="Arial"/>
          <w:color w:val="auto"/>
        </w:rPr>
        <w:t xml:space="preserve">należy prowadzić zgodnie z dokumentacją techniczną i przy udziale środków, które zapewnią osiągnięcie projektowanej wytrzymałości </w:t>
      </w:r>
      <w:r w:rsidR="005A05D2">
        <w:rPr>
          <w:rFonts w:ascii="Arial" w:hAnsi="Arial" w:cs="Arial"/>
          <w:color w:val="auto"/>
        </w:rPr>
        <w:br/>
      </w:r>
      <w:r w:rsidRPr="00177661">
        <w:rPr>
          <w:rFonts w:ascii="Arial" w:hAnsi="Arial" w:cs="Arial"/>
          <w:color w:val="auto"/>
        </w:rPr>
        <w:t>i stateczności, układu geometrycznego i wymiarów konstrukcji. Kolejne elementy mogą być montowane po wyregulowaniu i zapewnieniu stateczności elementów uprzednio zmontowanych.</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Połączenia wykonywać wg punktu 5.4.</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Zabezpieczenia antykorozyjne wg punktu 2.2.3.</w:t>
      </w:r>
    </w:p>
    <w:p w:rsidR="00B60039" w:rsidRPr="00177661" w:rsidRDefault="00B60039" w:rsidP="00177661">
      <w:pPr>
        <w:pStyle w:val="z3"/>
        <w:widowControl/>
        <w:rPr>
          <w:rFonts w:ascii="Arial" w:hAnsi="Arial" w:cs="Arial"/>
          <w:color w:val="auto"/>
        </w:rPr>
      </w:pPr>
      <w:bookmarkStart w:id="377" w:name="_Toc215132782"/>
      <w:bookmarkStart w:id="378" w:name="_Toc223354536"/>
      <w:r w:rsidRPr="005A05D2">
        <w:rPr>
          <w:rStyle w:val="SPP3-POZIOM3Znak"/>
        </w:rPr>
        <w:t>5.4.2. Przed przystąpieniem do prac montażowych należy</w:t>
      </w:r>
      <w:bookmarkEnd w:id="377"/>
      <w:bookmarkEnd w:id="378"/>
      <w:r w:rsidRPr="00177661">
        <w:rPr>
          <w:rFonts w:ascii="Arial" w:hAnsi="Arial" w:cs="Arial"/>
          <w:color w:val="auto"/>
        </w:rPr>
        <w:t>:</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 xml:space="preserve">sprawdzić stan fundamentów, kompletność i stan śrub fundamentowych oraz </w:t>
      </w:r>
      <w:r w:rsidRPr="00177661">
        <w:rPr>
          <w:rFonts w:ascii="Arial" w:hAnsi="Arial" w:cs="Arial"/>
        </w:rPr>
        <w:lastRenderedPageBreak/>
        <w:t>reperów wytyczających osie i linie odniesienia rzędnych obiektu.</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porównać wyniki po</w:t>
      </w:r>
      <w:r w:rsidR="00D0131E">
        <w:rPr>
          <w:rFonts w:ascii="Arial" w:hAnsi="Arial" w:cs="Arial"/>
        </w:rPr>
        <w:t>miarów z wymiarami projektowymi.</w:t>
      </w:r>
    </w:p>
    <w:p w:rsidR="00B60039" w:rsidRPr="00177661" w:rsidRDefault="00B60039" w:rsidP="00EF4D06">
      <w:pPr>
        <w:pStyle w:val="SPP3-POZIOM3"/>
      </w:pPr>
      <w:bookmarkStart w:id="379" w:name="_Toc215132783"/>
      <w:bookmarkStart w:id="380" w:name="_Toc223354537"/>
      <w:r w:rsidRPr="00177661">
        <w:t>5.4.3. Montaż</w:t>
      </w:r>
      <w:bookmarkEnd w:id="379"/>
      <w:bookmarkEnd w:id="380"/>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Przed przystąpieniem do montażu należy naprawić uszkodzenia elementów powstałe podczas transportu i składowania.</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Dopuszczalne odchyłki ustawienia geometrycznego konstrukcji</w:t>
      </w:r>
    </w:p>
    <w:p w:rsidR="00B60039" w:rsidRPr="00177661" w:rsidRDefault="00B60039" w:rsidP="00177661">
      <w:pPr>
        <w:pStyle w:val="znormal"/>
        <w:widowControl/>
        <w:tabs>
          <w:tab w:val="left" w:pos="1531"/>
          <w:tab w:val="center" w:pos="6498"/>
        </w:tabs>
        <w:spacing w:before="113"/>
        <w:ind w:left="933"/>
        <w:rPr>
          <w:rFonts w:ascii="Arial" w:hAnsi="Arial" w:cs="Arial"/>
          <w:color w:val="auto"/>
        </w:rPr>
      </w:pPr>
      <w:r w:rsidRPr="00177661">
        <w:rPr>
          <w:rFonts w:ascii="Arial" w:hAnsi="Arial" w:cs="Arial"/>
          <w:color w:val="auto"/>
        </w:rPr>
        <w:t xml:space="preserve">Lp. </w:t>
      </w:r>
      <w:r w:rsidRPr="00177661">
        <w:rPr>
          <w:rFonts w:ascii="Arial" w:hAnsi="Arial" w:cs="Arial"/>
          <w:color w:val="auto"/>
        </w:rPr>
        <w:tab/>
        <w:t>Rodzaj odchyłki</w:t>
      </w:r>
      <w:r w:rsidRPr="00177661">
        <w:rPr>
          <w:rFonts w:ascii="Arial" w:hAnsi="Arial" w:cs="Arial"/>
          <w:color w:val="auto"/>
        </w:rPr>
        <w:tab/>
        <w:t>Dopuszczalna odchyłka</w:t>
      </w:r>
    </w:p>
    <w:p w:rsidR="00B60039" w:rsidRPr="00177661" w:rsidRDefault="00B60039" w:rsidP="00177661">
      <w:pPr>
        <w:pStyle w:val="znormal"/>
        <w:widowControl/>
        <w:tabs>
          <w:tab w:val="left" w:pos="1531"/>
          <w:tab w:val="center" w:pos="6498"/>
        </w:tabs>
        <w:ind w:left="933"/>
        <w:rPr>
          <w:rFonts w:ascii="Arial" w:hAnsi="Arial" w:cs="Arial"/>
          <w:color w:val="auto"/>
        </w:rPr>
      </w:pPr>
      <w:r w:rsidRPr="00177661">
        <w:rPr>
          <w:rFonts w:ascii="Arial" w:hAnsi="Arial" w:cs="Arial"/>
          <w:color w:val="auto"/>
        </w:rPr>
        <w:t xml:space="preserve"> 1 </w:t>
      </w:r>
      <w:r w:rsidRPr="00177661">
        <w:rPr>
          <w:rFonts w:ascii="Arial" w:hAnsi="Arial" w:cs="Arial"/>
          <w:color w:val="auto"/>
        </w:rPr>
        <w:tab/>
        <w:t>odchylenie osi słupa względem</w:t>
      </w:r>
      <w:r w:rsidR="00D0131E">
        <w:rPr>
          <w:rFonts w:ascii="Arial" w:hAnsi="Arial" w:cs="Arial"/>
          <w:color w:val="auto"/>
        </w:rPr>
        <w:t xml:space="preserve">             </w:t>
      </w:r>
      <w:r w:rsidRPr="00177661">
        <w:rPr>
          <w:rFonts w:ascii="Arial" w:hAnsi="Arial" w:cs="Arial"/>
          <w:color w:val="auto"/>
        </w:rPr>
        <w:t>5 mm</w:t>
      </w:r>
    </w:p>
    <w:p w:rsidR="00B60039" w:rsidRPr="00177661" w:rsidRDefault="00D0131E" w:rsidP="00177661">
      <w:pPr>
        <w:pStyle w:val="znormal"/>
        <w:widowControl/>
        <w:tabs>
          <w:tab w:val="left" w:pos="1531"/>
          <w:tab w:val="center" w:pos="6498"/>
        </w:tabs>
        <w:ind w:left="933"/>
        <w:rPr>
          <w:rFonts w:ascii="Arial" w:hAnsi="Arial" w:cs="Arial"/>
          <w:color w:val="auto"/>
        </w:rPr>
      </w:pPr>
      <w:r>
        <w:rPr>
          <w:rFonts w:ascii="Arial" w:hAnsi="Arial" w:cs="Arial"/>
          <w:color w:val="auto"/>
        </w:rPr>
        <w:t xml:space="preserve"> 2 </w:t>
      </w:r>
      <w:r>
        <w:rPr>
          <w:rFonts w:ascii="Arial" w:hAnsi="Arial" w:cs="Arial"/>
          <w:color w:val="auto"/>
        </w:rPr>
        <w:tab/>
        <w:t xml:space="preserve">odchylenie osi słupa                              </w:t>
      </w:r>
      <w:r w:rsidR="00B60039" w:rsidRPr="00177661">
        <w:rPr>
          <w:rFonts w:ascii="Arial" w:hAnsi="Arial" w:cs="Arial"/>
          <w:color w:val="auto"/>
        </w:rPr>
        <w:t>od pionu 15 mm</w:t>
      </w:r>
    </w:p>
    <w:p w:rsidR="00B60039" w:rsidRPr="00177661" w:rsidRDefault="00B60039" w:rsidP="00177661">
      <w:pPr>
        <w:pStyle w:val="znormal"/>
        <w:widowControl/>
        <w:tabs>
          <w:tab w:val="left" w:pos="1531"/>
          <w:tab w:val="center" w:pos="6498"/>
        </w:tabs>
        <w:ind w:left="933"/>
        <w:rPr>
          <w:rFonts w:ascii="Arial" w:hAnsi="Arial" w:cs="Arial"/>
          <w:color w:val="auto"/>
        </w:rPr>
      </w:pPr>
      <w:r w:rsidRPr="00177661">
        <w:rPr>
          <w:rFonts w:ascii="Arial" w:hAnsi="Arial" w:cs="Arial"/>
          <w:color w:val="auto"/>
        </w:rPr>
        <w:t xml:space="preserve"> 3 </w:t>
      </w:r>
      <w:r w:rsidRPr="00177661">
        <w:rPr>
          <w:rFonts w:ascii="Arial" w:hAnsi="Arial" w:cs="Arial"/>
          <w:color w:val="auto"/>
        </w:rPr>
        <w:tab/>
        <w:t xml:space="preserve">strzałka wygięcia </w:t>
      </w:r>
      <w:r w:rsidR="00D0131E" w:rsidRPr="00177661">
        <w:rPr>
          <w:rFonts w:ascii="Arial" w:hAnsi="Arial" w:cs="Arial"/>
          <w:color w:val="auto"/>
        </w:rPr>
        <w:t>słupa</w:t>
      </w:r>
      <w:r w:rsidRPr="00177661">
        <w:rPr>
          <w:rFonts w:ascii="Arial" w:hAnsi="Arial" w:cs="Arial"/>
          <w:color w:val="auto"/>
        </w:rPr>
        <w:tab/>
      </w:r>
      <w:r w:rsidR="00D0131E">
        <w:rPr>
          <w:rFonts w:ascii="Arial" w:hAnsi="Arial" w:cs="Arial"/>
          <w:color w:val="auto"/>
        </w:rPr>
        <w:t xml:space="preserve">              </w:t>
      </w:r>
      <w:r w:rsidRPr="00177661">
        <w:rPr>
          <w:rFonts w:ascii="Arial" w:hAnsi="Arial" w:cs="Arial"/>
          <w:color w:val="auto"/>
        </w:rPr>
        <w:t>h/750 lecz nie więcej</w:t>
      </w:r>
      <w:r w:rsidR="00D0131E">
        <w:rPr>
          <w:rFonts w:ascii="Arial" w:hAnsi="Arial" w:cs="Arial"/>
          <w:color w:val="auto"/>
        </w:rPr>
        <w:t xml:space="preserve"> </w:t>
      </w:r>
      <w:r w:rsidR="00D0131E" w:rsidRPr="00177661">
        <w:rPr>
          <w:rFonts w:ascii="Arial" w:hAnsi="Arial" w:cs="Arial"/>
          <w:color w:val="auto"/>
        </w:rPr>
        <w:t>niż 15 mm</w:t>
      </w:r>
      <w:r w:rsidRPr="00177661">
        <w:rPr>
          <w:rFonts w:ascii="Arial" w:hAnsi="Arial" w:cs="Arial"/>
          <w:color w:val="auto"/>
        </w:rPr>
        <w:tab/>
      </w:r>
    </w:p>
    <w:p w:rsidR="00B60039" w:rsidRPr="00177661" w:rsidRDefault="00B60039" w:rsidP="00177661">
      <w:pPr>
        <w:pStyle w:val="znormal"/>
        <w:widowControl/>
        <w:tabs>
          <w:tab w:val="left" w:pos="1531"/>
          <w:tab w:val="center" w:pos="6498"/>
        </w:tabs>
        <w:ind w:left="933"/>
        <w:rPr>
          <w:rFonts w:ascii="Arial" w:hAnsi="Arial" w:cs="Arial"/>
          <w:color w:val="auto"/>
        </w:rPr>
      </w:pPr>
      <w:r w:rsidRPr="00177661">
        <w:rPr>
          <w:rFonts w:ascii="Arial" w:hAnsi="Arial" w:cs="Arial"/>
          <w:color w:val="auto"/>
        </w:rPr>
        <w:t xml:space="preserve"> 4 </w:t>
      </w:r>
      <w:r w:rsidRPr="00177661">
        <w:rPr>
          <w:rFonts w:ascii="Arial" w:hAnsi="Arial" w:cs="Arial"/>
          <w:color w:val="auto"/>
        </w:rPr>
        <w:tab/>
        <w:t xml:space="preserve">wygięcie belki lub </w:t>
      </w:r>
      <w:r w:rsidR="00D0131E" w:rsidRPr="00177661">
        <w:rPr>
          <w:rFonts w:ascii="Arial" w:hAnsi="Arial" w:cs="Arial"/>
          <w:color w:val="auto"/>
        </w:rPr>
        <w:t>wiązara</w:t>
      </w:r>
      <w:r w:rsidRPr="00177661">
        <w:rPr>
          <w:rFonts w:ascii="Arial" w:hAnsi="Arial" w:cs="Arial"/>
          <w:color w:val="auto"/>
        </w:rPr>
        <w:tab/>
      </w:r>
      <w:r w:rsidR="00D0131E">
        <w:rPr>
          <w:rFonts w:ascii="Arial" w:hAnsi="Arial" w:cs="Arial"/>
          <w:color w:val="auto"/>
        </w:rPr>
        <w:t xml:space="preserve">             </w:t>
      </w:r>
      <w:r w:rsidRPr="00177661">
        <w:rPr>
          <w:rFonts w:ascii="Arial" w:hAnsi="Arial" w:cs="Arial"/>
          <w:color w:val="auto"/>
        </w:rPr>
        <w:t xml:space="preserve">l/750 lecz nie </w:t>
      </w:r>
      <w:r w:rsidR="00D0131E">
        <w:rPr>
          <w:rFonts w:ascii="Arial" w:hAnsi="Arial" w:cs="Arial"/>
          <w:color w:val="auto"/>
        </w:rPr>
        <w:t xml:space="preserve">więcej </w:t>
      </w:r>
      <w:r w:rsidR="00D0131E" w:rsidRPr="00177661">
        <w:rPr>
          <w:rFonts w:ascii="Arial" w:hAnsi="Arial" w:cs="Arial"/>
          <w:color w:val="auto"/>
        </w:rPr>
        <w:t>niż 15 mm</w:t>
      </w:r>
      <w:r w:rsidRPr="00177661">
        <w:rPr>
          <w:rFonts w:ascii="Arial" w:hAnsi="Arial" w:cs="Arial"/>
          <w:color w:val="auto"/>
        </w:rPr>
        <w:tab/>
      </w:r>
    </w:p>
    <w:p w:rsidR="00B60039" w:rsidRPr="00177661" w:rsidRDefault="00B60039" w:rsidP="00177661">
      <w:pPr>
        <w:pStyle w:val="znormal"/>
        <w:widowControl/>
        <w:tabs>
          <w:tab w:val="left" w:pos="1531"/>
          <w:tab w:val="center" w:pos="6498"/>
        </w:tabs>
        <w:ind w:left="933"/>
        <w:rPr>
          <w:rFonts w:ascii="Arial" w:hAnsi="Arial" w:cs="Arial"/>
          <w:color w:val="auto"/>
        </w:rPr>
      </w:pPr>
      <w:r w:rsidRPr="00177661">
        <w:rPr>
          <w:rFonts w:ascii="Arial" w:hAnsi="Arial" w:cs="Arial"/>
          <w:color w:val="auto"/>
        </w:rPr>
        <w:t xml:space="preserve"> 5 </w:t>
      </w:r>
      <w:r w:rsidRPr="00177661">
        <w:rPr>
          <w:rFonts w:ascii="Arial" w:hAnsi="Arial" w:cs="Arial"/>
          <w:color w:val="auto"/>
        </w:rPr>
        <w:tab/>
        <w:t xml:space="preserve">odchyłka strzałki </w:t>
      </w:r>
      <w:r w:rsidR="00D0131E">
        <w:rPr>
          <w:rFonts w:ascii="Arial" w:hAnsi="Arial" w:cs="Arial"/>
          <w:color w:val="auto"/>
        </w:rPr>
        <w:t xml:space="preserve">montażowej                </w:t>
      </w:r>
      <w:r w:rsidRPr="00177661">
        <w:rPr>
          <w:rFonts w:ascii="Arial" w:hAnsi="Arial" w:cs="Arial"/>
          <w:color w:val="auto"/>
        </w:rPr>
        <w:t>0,2 projektowanej</w:t>
      </w:r>
    </w:p>
    <w:p w:rsidR="00B60039" w:rsidRPr="00177661" w:rsidRDefault="007F7399" w:rsidP="007F7399">
      <w:pPr>
        <w:pStyle w:val="SPP1-poziom1"/>
      </w:pPr>
      <w:bookmarkStart w:id="381" w:name="_Toc215132784"/>
      <w:bookmarkStart w:id="382" w:name="_Toc223354538"/>
      <w:r>
        <w:t xml:space="preserve">6. </w:t>
      </w:r>
      <w:r w:rsidR="00B60039" w:rsidRPr="00177661">
        <w:t>Kontrola jakości robót</w:t>
      </w:r>
      <w:bookmarkEnd w:id="381"/>
      <w:bookmarkEnd w:id="382"/>
    </w:p>
    <w:p w:rsidR="00B60039" w:rsidRPr="00177661" w:rsidRDefault="00B60039" w:rsidP="00177661">
      <w:pPr>
        <w:pStyle w:val="znormal"/>
        <w:widowControl/>
        <w:rPr>
          <w:rFonts w:ascii="Arial" w:hAnsi="Arial" w:cs="Arial"/>
          <w:color w:val="auto"/>
        </w:rPr>
      </w:pPr>
      <w:r w:rsidRPr="00177661">
        <w:rPr>
          <w:rFonts w:ascii="Arial" w:hAnsi="Arial" w:cs="Arial"/>
          <w:color w:val="auto"/>
        </w:rPr>
        <w:t>Kontrola jakości polega na sprawdzeniu zgodności wykonania robót z projektem oraz wymaganiami podanymi w punkcie 5.</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podlegają odbiorowi.</w:t>
      </w:r>
    </w:p>
    <w:p w:rsidR="00B60039" w:rsidRPr="00177661" w:rsidRDefault="007F7399" w:rsidP="007F7399">
      <w:pPr>
        <w:pStyle w:val="SPP1-poziom1"/>
      </w:pPr>
      <w:bookmarkStart w:id="383" w:name="_Toc215132785"/>
      <w:bookmarkStart w:id="384" w:name="_Toc223354539"/>
      <w:r>
        <w:t xml:space="preserve">7. </w:t>
      </w:r>
      <w:r w:rsidR="00B60039" w:rsidRPr="00177661">
        <w:t>Obmiar robót</w:t>
      </w:r>
      <w:bookmarkEnd w:id="383"/>
      <w:bookmarkEnd w:id="384"/>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Jednostkami obmiaru są: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Dla pozycji B.07.00.00 – masa gotowej konstrukcji w tonach.</w:t>
      </w:r>
    </w:p>
    <w:p w:rsidR="00B60039" w:rsidRPr="00177661" w:rsidRDefault="00B60039" w:rsidP="007F7399">
      <w:pPr>
        <w:pStyle w:val="SPP1-poziom1"/>
      </w:pPr>
      <w:bookmarkStart w:id="385" w:name="_Toc215132786"/>
      <w:bookmarkStart w:id="386" w:name="_Toc223354540"/>
      <w:r w:rsidRPr="00177661">
        <w:t>8. Odbiór robót</w:t>
      </w:r>
      <w:bookmarkEnd w:id="385"/>
      <w:bookmarkEnd w:id="386"/>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objęte B.07.00.00 podlegają zasadom odbioru robót zanikających.</w:t>
      </w:r>
    </w:p>
    <w:p w:rsidR="00B60039" w:rsidRPr="00177661" w:rsidRDefault="007F7399" w:rsidP="007F7399">
      <w:pPr>
        <w:pStyle w:val="SPP1-poziom1"/>
      </w:pPr>
      <w:bookmarkStart w:id="387" w:name="_Toc215132787"/>
      <w:bookmarkStart w:id="388" w:name="_Toc223354541"/>
      <w:r>
        <w:t xml:space="preserve">9. </w:t>
      </w:r>
      <w:r w:rsidR="00B60039" w:rsidRPr="00177661">
        <w:t>Podstawa płatności</w:t>
      </w:r>
      <w:bookmarkEnd w:id="387"/>
      <w:bookmarkEnd w:id="388"/>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roboty wykonane w jednostkach podanych w punkcie 7.</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Cena obejmuje wszystkie czynności wymienione w SST.</w:t>
      </w:r>
    </w:p>
    <w:p w:rsidR="00B60039" w:rsidRPr="00177661" w:rsidRDefault="007F7399" w:rsidP="007F7399">
      <w:pPr>
        <w:pStyle w:val="SPP1-poziom1"/>
      </w:pPr>
      <w:bookmarkStart w:id="389" w:name="_Toc215132788"/>
      <w:bookmarkStart w:id="390" w:name="_Toc223354542"/>
      <w:r>
        <w:t xml:space="preserve">10. </w:t>
      </w:r>
      <w:r w:rsidR="00B60039" w:rsidRPr="00177661">
        <w:t>Przepisy związane</w:t>
      </w:r>
      <w:bookmarkEnd w:id="389"/>
      <w:bookmarkEnd w:id="390"/>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 xml:space="preserve">PN-B-06200:2002 </w:t>
      </w:r>
      <w:r w:rsidRPr="00177661">
        <w:rPr>
          <w:rFonts w:ascii="Arial" w:hAnsi="Arial" w:cs="Arial"/>
          <w:color w:val="auto"/>
        </w:rPr>
        <w:tab/>
        <w:t>Konstrukcje stalowe budowlane. Warunki wykonania i odbioru.</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 xml:space="preserve">PN-EN 10025:2002 </w:t>
      </w:r>
      <w:r w:rsidRPr="00177661">
        <w:rPr>
          <w:rFonts w:ascii="Arial" w:hAnsi="Arial" w:cs="Arial"/>
          <w:color w:val="auto"/>
        </w:rPr>
        <w:tab/>
        <w:t xml:space="preserve">Wyroby walcowane na gorąco z niestopowych stali </w:t>
      </w:r>
      <w:r w:rsidRPr="00177661">
        <w:rPr>
          <w:rFonts w:ascii="Arial" w:hAnsi="Arial" w:cs="Arial"/>
          <w:color w:val="auto"/>
        </w:rPr>
        <w:br/>
        <w:t>konstrukcyjnych. Warunki techniczne dostawy.</w:t>
      </w:r>
    </w:p>
    <w:p w:rsidR="00B60039" w:rsidRPr="00177661" w:rsidRDefault="00B60039" w:rsidP="00177661">
      <w:pPr>
        <w:pStyle w:val="znormal"/>
        <w:widowControl/>
        <w:tabs>
          <w:tab w:val="left" w:pos="2552"/>
        </w:tabs>
        <w:ind w:left="2552" w:hanging="1985"/>
        <w:rPr>
          <w:rFonts w:ascii="Arial" w:hAnsi="Arial" w:cs="Arial"/>
          <w:color w:val="auto"/>
        </w:rPr>
      </w:pPr>
      <w:r w:rsidRPr="00177661">
        <w:rPr>
          <w:rFonts w:ascii="Arial" w:hAnsi="Arial" w:cs="Arial"/>
          <w:color w:val="auto"/>
        </w:rPr>
        <w:t xml:space="preserve">PN-91/M-69430 </w:t>
      </w:r>
      <w:r w:rsidRPr="00177661">
        <w:rPr>
          <w:rFonts w:ascii="Arial" w:hAnsi="Arial" w:cs="Arial"/>
          <w:color w:val="auto"/>
        </w:rPr>
        <w:tab/>
        <w:t xml:space="preserve">Elektrody stalowe otulone do spawania i napawania. </w:t>
      </w:r>
      <w:r w:rsidRPr="00177661">
        <w:rPr>
          <w:rFonts w:ascii="Arial" w:hAnsi="Arial" w:cs="Arial"/>
          <w:color w:val="auto"/>
        </w:rPr>
        <w:br/>
        <w:t>Ogólne badania i wymagania.</w:t>
      </w:r>
    </w:p>
    <w:p w:rsidR="00B60039" w:rsidRPr="00177661" w:rsidRDefault="00B60039" w:rsidP="00177661">
      <w:pPr>
        <w:pStyle w:val="zal"/>
        <w:widowControl/>
        <w:tabs>
          <w:tab w:val="left" w:pos="2552"/>
        </w:tabs>
        <w:spacing w:line="360" w:lineRule="auto"/>
        <w:ind w:left="2552" w:hanging="1985"/>
        <w:jc w:val="both"/>
        <w:rPr>
          <w:rFonts w:ascii="Arial" w:hAnsi="Arial" w:cs="Arial"/>
          <w:b w:val="0"/>
          <w:bCs w:val="0"/>
          <w:color w:val="auto"/>
          <w:u w:val="none"/>
        </w:rPr>
      </w:pPr>
      <w:r w:rsidRPr="00177661">
        <w:rPr>
          <w:rFonts w:ascii="Arial" w:hAnsi="Arial" w:cs="Arial"/>
          <w:b w:val="0"/>
          <w:bCs w:val="0"/>
          <w:color w:val="auto"/>
          <w:u w:val="none"/>
        </w:rPr>
        <w:t>PN-75/M-69703</w:t>
      </w:r>
      <w:r w:rsidRPr="00177661">
        <w:rPr>
          <w:rFonts w:ascii="Arial" w:hAnsi="Arial" w:cs="Arial"/>
          <w:b w:val="0"/>
          <w:bCs w:val="0"/>
          <w:color w:val="auto"/>
          <w:u w:val="none"/>
        </w:rPr>
        <w:tab/>
        <w:t>Spawalnictwo. Wady złączy spawanych. Nazwy i określenia.</w:t>
      </w:r>
    </w:p>
    <w:p w:rsidR="00B60039" w:rsidRPr="00177661" w:rsidRDefault="00B60039" w:rsidP="00177661">
      <w:pPr>
        <w:pStyle w:val="znormal"/>
        <w:tabs>
          <w:tab w:val="left" w:pos="3828"/>
        </w:tabs>
        <w:ind w:left="567"/>
        <w:rPr>
          <w:rFonts w:ascii="Arial" w:hAnsi="Arial" w:cs="Arial"/>
        </w:rPr>
      </w:pPr>
    </w:p>
    <w:p w:rsidR="00B60039" w:rsidRPr="00177661" w:rsidRDefault="00B60039" w:rsidP="00177661">
      <w:pPr>
        <w:pStyle w:val="zal"/>
        <w:widowControl/>
        <w:tabs>
          <w:tab w:val="left" w:pos="2552"/>
        </w:tabs>
        <w:spacing w:line="360" w:lineRule="auto"/>
        <w:ind w:left="2552" w:hanging="1985"/>
        <w:jc w:val="both"/>
        <w:rPr>
          <w:rFonts w:ascii="Arial" w:hAnsi="Arial" w:cs="Arial"/>
          <w:b w:val="0"/>
          <w:bCs w:val="0"/>
          <w:color w:val="auto"/>
          <w:u w:val="none"/>
        </w:rPr>
      </w:pPr>
    </w:p>
    <w:p w:rsidR="00B60039" w:rsidRPr="00177661" w:rsidRDefault="00B60039" w:rsidP="003A4874">
      <w:pPr>
        <w:pStyle w:val="NRST"/>
        <w:rPr>
          <w:rFonts w:cs="Arial"/>
          <w:b w:val="0"/>
          <w:bCs/>
        </w:rPr>
      </w:pPr>
      <w:r w:rsidRPr="00177661">
        <w:rPr>
          <w:rFonts w:cs="Arial"/>
        </w:rPr>
        <w:br w:type="page"/>
      </w:r>
    </w:p>
    <w:p w:rsidR="00B60039" w:rsidRDefault="00B60039" w:rsidP="00CF25FD">
      <w:pPr>
        <w:pStyle w:val="NRST"/>
      </w:pPr>
      <w:bookmarkStart w:id="391" w:name="_Toc223354543"/>
      <w:r w:rsidRPr="00177661">
        <w:lastRenderedPageBreak/>
        <w:t>B.12.00.00 POSADZKI</w:t>
      </w:r>
      <w:bookmarkEnd w:id="391"/>
    </w:p>
    <w:p w:rsidR="002F6175" w:rsidRPr="002F6175" w:rsidRDefault="002F6175" w:rsidP="00CF25FD">
      <w:r w:rsidRPr="00CF25FD">
        <w:rPr>
          <w:b/>
        </w:rPr>
        <w:t>GRUPA ROBÓT:</w:t>
      </w:r>
      <w:r w:rsidRPr="009A3CD6">
        <w:t xml:space="preserve"> </w:t>
      </w:r>
      <w:r w:rsidRPr="00994DF2">
        <w:t>45400000-1 ROBOTY WYKOŃCZENIOWE W ZAKRESIE OBIEKTÓW BUDOWLANYCH</w:t>
      </w:r>
      <w:r>
        <w:br/>
      </w:r>
      <w:r w:rsidRPr="00CF25FD">
        <w:rPr>
          <w:b/>
        </w:rPr>
        <w:t>KATEGORIA ROBÓT:</w:t>
      </w:r>
      <w:r w:rsidRPr="009A3CD6">
        <w:t xml:space="preserve"> </w:t>
      </w:r>
      <w:r w:rsidRPr="00994DF2">
        <w:t>45430000-0 POKRYWANIE PODŁÓG I ŚCIAN</w:t>
      </w:r>
    </w:p>
    <w:p w:rsidR="00B60039" w:rsidRPr="00177661" w:rsidRDefault="007F7399" w:rsidP="007F7399">
      <w:pPr>
        <w:pStyle w:val="SPP1-poziom1"/>
      </w:pPr>
      <w:bookmarkStart w:id="392" w:name="_Toc215132942"/>
      <w:bookmarkStart w:id="393" w:name="_Toc223354544"/>
      <w:r>
        <w:t xml:space="preserve">1. </w:t>
      </w:r>
      <w:r w:rsidR="00B60039" w:rsidRPr="00177661">
        <w:t>Wstęp</w:t>
      </w:r>
      <w:bookmarkEnd w:id="392"/>
      <w:bookmarkEnd w:id="393"/>
    </w:p>
    <w:p w:rsidR="00B60039" w:rsidRPr="00177661" w:rsidRDefault="00B60039" w:rsidP="000701E5">
      <w:pPr>
        <w:pStyle w:val="SPP2-POZIOM2"/>
      </w:pPr>
      <w:bookmarkStart w:id="394" w:name="_Toc215132943"/>
      <w:bookmarkStart w:id="395" w:name="_Toc223354545"/>
      <w:r w:rsidRPr="00177661">
        <w:t>1.1. Przedmiot SST</w:t>
      </w:r>
      <w:bookmarkEnd w:id="394"/>
      <w:bookmarkEnd w:id="395"/>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posadzek dla zadania pn.:</w:t>
      </w:r>
    </w:p>
    <w:p w:rsidR="00B60039" w:rsidRPr="002755C5" w:rsidRDefault="002755C5" w:rsidP="002755C5">
      <w:pPr>
        <w:pStyle w:val="znormal"/>
        <w:widowControl/>
        <w:rPr>
          <w:rFonts w:ascii="Arial" w:hAnsi="Arial" w:cs="Arial"/>
        </w:rPr>
      </w:pPr>
      <w:r>
        <w:rPr>
          <w:rFonts w:ascii="Arial" w:hAnsi="Arial" w:cs="Arial"/>
        </w:rPr>
        <w:t>Zlikwidowanie barier dostępności dla osób ze szczególnymi potrzebami w placówkach ZOZ Ropczyce – przychodnia Zagorzyce.</w:t>
      </w:r>
    </w:p>
    <w:p w:rsidR="00B60039" w:rsidRPr="00177661" w:rsidRDefault="00B60039" w:rsidP="000701E5">
      <w:pPr>
        <w:pStyle w:val="SPP2-POZIOM2"/>
      </w:pPr>
      <w:bookmarkStart w:id="396" w:name="_Toc215132944"/>
      <w:bookmarkStart w:id="397" w:name="_Toc223354546"/>
      <w:r w:rsidRPr="00177661">
        <w:t>1.2. Zakres stosowania SST</w:t>
      </w:r>
      <w:bookmarkEnd w:id="396"/>
      <w:bookmarkEnd w:id="397"/>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2F6175">
        <w:rPr>
          <w:rFonts w:ascii="Arial" w:hAnsi="Arial" w:cs="Arial"/>
          <w:color w:val="auto"/>
        </w:rPr>
        <w:br/>
      </w:r>
      <w:r w:rsidRPr="00177661">
        <w:rPr>
          <w:rFonts w:ascii="Arial" w:hAnsi="Arial" w:cs="Arial"/>
          <w:color w:val="auto"/>
        </w:rPr>
        <w:t>i kontraktowy przy zlecaniu i realizacji robót wymienionych w pkt. 1.1.</w:t>
      </w:r>
    </w:p>
    <w:p w:rsidR="00B60039" w:rsidRPr="00177661" w:rsidRDefault="00B60039" w:rsidP="000701E5">
      <w:pPr>
        <w:pStyle w:val="SPP2-POZIOM2"/>
      </w:pPr>
      <w:bookmarkStart w:id="398" w:name="_Toc215132945"/>
      <w:bookmarkStart w:id="399" w:name="_Toc223354547"/>
      <w:r w:rsidRPr="00177661">
        <w:t>1.3. Zakres robót objętych SST</w:t>
      </w:r>
      <w:bookmarkEnd w:id="398"/>
      <w:bookmarkEnd w:id="399"/>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2F6175">
        <w:rPr>
          <w:rFonts w:ascii="Arial" w:hAnsi="Arial" w:cs="Arial"/>
          <w:color w:val="auto"/>
        </w:rPr>
        <w:br/>
      </w:r>
      <w:r w:rsidRPr="00177661">
        <w:rPr>
          <w:rFonts w:ascii="Arial" w:hAnsi="Arial" w:cs="Arial"/>
          <w:color w:val="auto"/>
        </w:rPr>
        <w:t>i mające na celu wykonanie posadzek w obiekcie przetargowym.</w:t>
      </w:r>
    </w:p>
    <w:p w:rsidR="00B60039" w:rsidRPr="00177661" w:rsidRDefault="00B60039" w:rsidP="00177661">
      <w:pPr>
        <w:pStyle w:val="znormal"/>
        <w:widowControl/>
        <w:tabs>
          <w:tab w:val="left" w:pos="1560"/>
        </w:tabs>
        <w:ind w:left="1560" w:hanging="1163"/>
        <w:rPr>
          <w:rFonts w:ascii="Arial" w:hAnsi="Arial" w:cs="Arial"/>
          <w:color w:val="auto"/>
        </w:rPr>
      </w:pPr>
      <w:r w:rsidRPr="00177661">
        <w:rPr>
          <w:rFonts w:ascii="Arial" w:hAnsi="Arial" w:cs="Arial"/>
          <w:color w:val="auto"/>
        </w:rPr>
        <w:t xml:space="preserve">B.12.01.00 </w:t>
      </w:r>
      <w:r w:rsidRPr="00177661">
        <w:rPr>
          <w:rFonts w:ascii="Arial" w:hAnsi="Arial" w:cs="Arial"/>
          <w:color w:val="auto"/>
        </w:rPr>
        <w:tab/>
        <w:t>Warstwy wyrównawcze pod posadzki.</w:t>
      </w:r>
    </w:p>
    <w:p w:rsidR="00B60039" w:rsidRPr="00177661" w:rsidRDefault="00B60039" w:rsidP="00177661">
      <w:pPr>
        <w:pStyle w:val="znormal"/>
        <w:widowControl/>
        <w:tabs>
          <w:tab w:val="left" w:pos="1560"/>
        </w:tabs>
        <w:ind w:left="1560" w:hanging="1163"/>
        <w:rPr>
          <w:rFonts w:ascii="Arial" w:hAnsi="Arial" w:cs="Arial"/>
          <w:color w:val="auto"/>
        </w:rPr>
      </w:pPr>
      <w:r w:rsidRPr="00177661">
        <w:rPr>
          <w:rFonts w:ascii="Arial" w:hAnsi="Arial" w:cs="Arial"/>
          <w:color w:val="auto"/>
        </w:rPr>
        <w:t xml:space="preserve">B.12.02.00 </w:t>
      </w:r>
      <w:r w:rsidRPr="00177661">
        <w:rPr>
          <w:rFonts w:ascii="Arial" w:hAnsi="Arial" w:cs="Arial"/>
          <w:color w:val="auto"/>
        </w:rPr>
        <w:tab/>
        <w:t>Posadzki właściwe.</w:t>
      </w:r>
    </w:p>
    <w:p w:rsidR="00B60039" w:rsidRPr="00177661" w:rsidRDefault="00B60039" w:rsidP="000701E5">
      <w:pPr>
        <w:pStyle w:val="SPP2-POZIOM2"/>
      </w:pPr>
      <w:bookmarkStart w:id="400" w:name="_Toc215132946"/>
      <w:bookmarkStart w:id="401" w:name="_Toc223354548"/>
      <w:r w:rsidRPr="00177661">
        <w:t>1.4. Określenia podstawowe</w:t>
      </w:r>
      <w:bookmarkEnd w:id="400"/>
      <w:bookmarkEnd w:id="401"/>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0701E5">
      <w:pPr>
        <w:pStyle w:val="SPP2-POZIOM2"/>
      </w:pPr>
      <w:bookmarkStart w:id="402" w:name="_Toc215132947"/>
      <w:bookmarkStart w:id="403" w:name="_Toc223354549"/>
      <w:r w:rsidRPr="00177661">
        <w:t>1.5. Ogólne wymagania dotyczące robót</w:t>
      </w:r>
      <w:bookmarkEnd w:id="402"/>
      <w:bookmarkEnd w:id="403"/>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2F6175">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404" w:name="_Toc215132948"/>
      <w:bookmarkStart w:id="405" w:name="_Toc223354550"/>
      <w:r>
        <w:t xml:space="preserve">2. </w:t>
      </w:r>
      <w:r w:rsidR="00B60039" w:rsidRPr="00177661">
        <w:t>Materiały</w:t>
      </w:r>
      <w:bookmarkEnd w:id="404"/>
      <w:bookmarkEnd w:id="405"/>
    </w:p>
    <w:p w:rsidR="00B60039" w:rsidRPr="00177661" w:rsidRDefault="00B60039" w:rsidP="000701E5">
      <w:pPr>
        <w:pStyle w:val="SPP2-POZIOM2"/>
      </w:pPr>
      <w:bookmarkStart w:id="406" w:name="_Toc215132949"/>
      <w:bookmarkStart w:id="407" w:name="_Toc223354551"/>
      <w:r w:rsidRPr="00177661">
        <w:t>2.1. Woda (PN-EN 1008:2004)</w:t>
      </w:r>
      <w:bookmarkEnd w:id="406"/>
      <w:bookmarkEnd w:id="407"/>
    </w:p>
    <w:p w:rsidR="00B60039" w:rsidRPr="00177661" w:rsidRDefault="00B60039" w:rsidP="00177661">
      <w:pPr>
        <w:pStyle w:val="znormal"/>
        <w:widowControl/>
        <w:rPr>
          <w:rFonts w:ascii="Arial" w:hAnsi="Arial" w:cs="Arial"/>
          <w:color w:val="auto"/>
        </w:rPr>
      </w:pPr>
      <w:r w:rsidRPr="00177661">
        <w:rPr>
          <w:rFonts w:ascii="Arial" w:hAnsi="Arial" w:cs="Arial"/>
          <w:color w:val="auto"/>
        </w:rPr>
        <w:t>Do przygotowania zapraw stosować można każdą wodę zdatną do picia, z rzeki lub jeziora.</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Niedozwolone jest użycie wód ściekowych, kanalizacyjnych bagiennych oraz wód zawierających tłuszcze organiczne, oleje i muł.</w:t>
      </w:r>
    </w:p>
    <w:p w:rsidR="00B60039" w:rsidRPr="00177661" w:rsidRDefault="00B60039" w:rsidP="000701E5">
      <w:pPr>
        <w:pStyle w:val="SPP2-POZIOM2"/>
        <w:rPr>
          <w:lang w:val="de-DE"/>
        </w:rPr>
      </w:pPr>
      <w:bookmarkStart w:id="408" w:name="_Toc215132950"/>
      <w:bookmarkStart w:id="409" w:name="_Toc223354552"/>
      <w:r w:rsidRPr="00177661">
        <w:rPr>
          <w:lang w:val="de-DE"/>
        </w:rPr>
        <w:lastRenderedPageBreak/>
        <w:t>2.2. Piasek (PN-EN 13139:2003)</w:t>
      </w:r>
      <w:bookmarkEnd w:id="408"/>
      <w:bookmarkEnd w:id="409"/>
    </w:p>
    <w:p w:rsidR="00B60039" w:rsidRPr="00177661" w:rsidRDefault="00B60039" w:rsidP="00177661">
      <w:pPr>
        <w:pStyle w:val="z3"/>
        <w:widowControl/>
        <w:rPr>
          <w:rFonts w:ascii="Arial" w:hAnsi="Arial" w:cs="Arial"/>
          <w:color w:val="auto"/>
        </w:rPr>
      </w:pPr>
      <w:bookmarkStart w:id="410" w:name="_Toc215132951"/>
      <w:bookmarkStart w:id="411" w:name="_Toc223354553"/>
      <w:r w:rsidRPr="00522279">
        <w:rPr>
          <w:rStyle w:val="SPP3-POZIOM3Znak"/>
        </w:rPr>
        <w:t>2.2.1. Piasek</w:t>
      </w:r>
      <w:bookmarkEnd w:id="410"/>
      <w:bookmarkEnd w:id="411"/>
      <w:r w:rsidRPr="00177661">
        <w:rPr>
          <w:rFonts w:ascii="Arial" w:hAnsi="Arial" w:cs="Arial"/>
          <w:color w:val="auto"/>
        </w:rPr>
        <w:t xml:space="preserve"> powinien spełniać wymagania obowiązującej normy przedmiotowe, </w:t>
      </w:r>
      <w:r w:rsidR="002F6175">
        <w:rPr>
          <w:rFonts w:ascii="Arial" w:hAnsi="Arial" w:cs="Arial"/>
          <w:color w:val="auto"/>
        </w:rPr>
        <w:br/>
      </w:r>
      <w:r w:rsidRPr="00177661">
        <w:rPr>
          <w:rFonts w:ascii="Arial" w:hAnsi="Arial" w:cs="Arial"/>
          <w:color w:val="auto"/>
        </w:rPr>
        <w:t>a w szczególności:</w:t>
      </w:r>
    </w:p>
    <w:p w:rsidR="00B60039" w:rsidRPr="00177661" w:rsidRDefault="00B60039" w:rsidP="00177661">
      <w:pPr>
        <w:pStyle w:val="KRESKA"/>
        <w:rPr>
          <w:rFonts w:ascii="Arial" w:hAnsi="Arial" w:cs="Arial"/>
        </w:rPr>
      </w:pPr>
      <w:r w:rsidRPr="00177661">
        <w:rPr>
          <w:rFonts w:ascii="Arial" w:hAnsi="Arial" w:cs="Arial"/>
        </w:rPr>
        <w:t>nie zawierać domieszek organicznych,</w:t>
      </w:r>
    </w:p>
    <w:p w:rsidR="00B60039" w:rsidRPr="00177661" w:rsidRDefault="00B60039" w:rsidP="00177661">
      <w:pPr>
        <w:pStyle w:val="KRESKA"/>
        <w:rPr>
          <w:rFonts w:ascii="Arial" w:hAnsi="Arial" w:cs="Arial"/>
        </w:rPr>
      </w:pPr>
      <w:r w:rsidRPr="00177661">
        <w:rPr>
          <w:rFonts w:ascii="Arial" w:hAnsi="Arial" w:cs="Arial"/>
        </w:rPr>
        <w:t>mieć frakcje różnych wymiarów, a mianowicie: piasek drobnoziarnisty 0,25-0,5 mm, piasek średnioziarnisty 0,5-1,0 mm, piasek gruboziarnisty 1,0-2,0 mm.</w:t>
      </w:r>
    </w:p>
    <w:p w:rsidR="00B60039" w:rsidRDefault="00B60039" w:rsidP="000701E5">
      <w:pPr>
        <w:pStyle w:val="SPP2-POZIOM2"/>
      </w:pPr>
      <w:bookmarkStart w:id="412" w:name="_Toc215132952"/>
      <w:bookmarkStart w:id="413" w:name="_Toc223354554"/>
      <w:r w:rsidRPr="00177661">
        <w:t>2.3. Cement wg normy PN-EN 191-1:2002 (patrz SST B.04.02.00)</w:t>
      </w:r>
      <w:bookmarkEnd w:id="412"/>
      <w:bookmarkEnd w:id="413"/>
    </w:p>
    <w:p w:rsidR="000701E5" w:rsidRPr="00177661" w:rsidRDefault="000701E5" w:rsidP="000701E5">
      <w:pPr>
        <w:pStyle w:val="SPP2-POZIOM2"/>
      </w:pPr>
    </w:p>
    <w:p w:rsidR="00B60039" w:rsidRPr="00177661" w:rsidRDefault="003A4874" w:rsidP="000701E5">
      <w:pPr>
        <w:pStyle w:val="SPP2-POZIOM2"/>
      </w:pPr>
      <w:bookmarkStart w:id="414" w:name="_Toc215132956"/>
      <w:bookmarkStart w:id="415" w:name="_Toc223354555"/>
      <w:r>
        <w:t>2.4</w:t>
      </w:r>
      <w:r w:rsidR="00B60039" w:rsidRPr="00177661">
        <w:t>. Kruszywo do posadzki cementowej</w:t>
      </w:r>
      <w:bookmarkEnd w:id="414"/>
      <w:bookmarkEnd w:id="415"/>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 posadzkach maksymalna wielkość ziaren kruszywa nie powinna przekroczyć </w:t>
      </w:r>
      <w:r w:rsidR="002F6175">
        <w:rPr>
          <w:rFonts w:ascii="Arial" w:hAnsi="Arial" w:cs="Arial"/>
          <w:color w:val="auto"/>
        </w:rPr>
        <w:br/>
      </w:r>
      <w:r w:rsidRPr="00177661">
        <w:rPr>
          <w:rFonts w:ascii="Arial" w:hAnsi="Arial" w:cs="Arial"/>
          <w:color w:val="auto"/>
        </w:rPr>
        <w:t xml:space="preserve">1/3 grubości posadzki. W posadzkach odpornych na ścieranie największe dopuszczalne wielkości ziaren kruszywa wynoszą przy grubości warstw 2,5 cm – 10 mm, 3,5 cm – </w:t>
      </w:r>
      <w:r w:rsidR="002F6175">
        <w:rPr>
          <w:rFonts w:ascii="Arial" w:hAnsi="Arial" w:cs="Arial"/>
          <w:color w:val="auto"/>
        </w:rPr>
        <w:br/>
      </w:r>
      <w:r w:rsidRPr="00177661">
        <w:rPr>
          <w:rFonts w:ascii="Arial" w:hAnsi="Arial" w:cs="Arial"/>
          <w:color w:val="auto"/>
        </w:rPr>
        <w:t>16 mm.</w:t>
      </w:r>
    </w:p>
    <w:p w:rsidR="00B60039" w:rsidRPr="00177661" w:rsidRDefault="003A4874" w:rsidP="000701E5">
      <w:pPr>
        <w:pStyle w:val="SPP2-POZIOM2"/>
      </w:pPr>
      <w:bookmarkStart w:id="416" w:name="_Toc215132957"/>
      <w:bookmarkStart w:id="417" w:name="_Toc223354556"/>
      <w:r>
        <w:t>2.5</w:t>
      </w:r>
      <w:r w:rsidR="00B60039" w:rsidRPr="00177661">
        <w:t>. Wyroby terakotowe</w:t>
      </w:r>
      <w:bookmarkEnd w:id="416"/>
      <w:bookmarkEnd w:id="417"/>
    </w:p>
    <w:p w:rsidR="00B60039" w:rsidRPr="00177661" w:rsidRDefault="00B60039" w:rsidP="00177661">
      <w:pPr>
        <w:pStyle w:val="znormal"/>
        <w:widowControl/>
        <w:rPr>
          <w:rFonts w:ascii="Arial" w:hAnsi="Arial" w:cs="Arial"/>
          <w:color w:val="auto"/>
        </w:rPr>
      </w:pPr>
      <w:r w:rsidRPr="00177661">
        <w:rPr>
          <w:rFonts w:ascii="Arial" w:hAnsi="Arial" w:cs="Arial"/>
          <w:color w:val="auto"/>
        </w:rPr>
        <w:t>Płytki podłogowe ceramiczne terakotowe i gresy.</w:t>
      </w:r>
    </w:p>
    <w:p w:rsidR="00B60039" w:rsidRPr="00177661" w:rsidRDefault="00B60039" w:rsidP="00E661AD">
      <w:pPr>
        <w:pStyle w:val="znormal"/>
        <w:widowControl/>
        <w:numPr>
          <w:ilvl w:val="0"/>
          <w:numId w:val="19"/>
        </w:numPr>
        <w:rPr>
          <w:rFonts w:ascii="Arial" w:hAnsi="Arial" w:cs="Arial"/>
          <w:color w:val="auto"/>
        </w:rPr>
      </w:pPr>
      <w:r w:rsidRPr="00177661">
        <w:rPr>
          <w:rFonts w:ascii="Arial" w:hAnsi="Arial" w:cs="Arial"/>
          <w:color w:val="auto"/>
        </w:rPr>
        <w:t>Właściwości płytek podłogowych terakotowych:</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barwa: wg wzorca producenta</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nasiąkliwość po wypaleniu nie mniej niż 2,5%</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wytrzymałość na zginanie nie mniejsza niż 25,0 MPa</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ścieralność nie więcej niż 1,5 mm</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mrozoodporność liczba cykli nie mniej niż 20</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kwasoodporność nie mniej niż 98%</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ługoodporność nie mniej niż 90%</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Dopuszczalne odchyłki wymiarowe:</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 xml:space="preserve">długość i szerokość: </w:t>
      </w:r>
      <w:r w:rsidRPr="00177661">
        <w:rPr>
          <w:rFonts w:ascii="Arial" w:hAnsi="Arial" w:cs="Arial"/>
        </w:rPr>
        <w:tab/>
        <w:t>±1,5 mm</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 xml:space="preserve">grubość: </w:t>
      </w:r>
      <w:r w:rsidRPr="00177661">
        <w:rPr>
          <w:rFonts w:ascii="Arial" w:hAnsi="Arial" w:cs="Arial"/>
        </w:rPr>
        <w:tab/>
        <w:t>± 0,5 mm</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krzywizna:</w:t>
      </w:r>
      <w:r w:rsidRPr="00177661">
        <w:rPr>
          <w:rFonts w:ascii="Arial" w:hAnsi="Arial" w:cs="Arial"/>
        </w:rPr>
        <w:tab/>
        <w:t>1,0 mm</w:t>
      </w:r>
    </w:p>
    <w:p w:rsidR="00B60039" w:rsidRPr="00177661" w:rsidRDefault="00B60039" w:rsidP="00E661AD">
      <w:pPr>
        <w:pStyle w:val="znormal"/>
        <w:widowControl/>
        <w:numPr>
          <w:ilvl w:val="0"/>
          <w:numId w:val="19"/>
        </w:numPr>
        <w:rPr>
          <w:rFonts w:ascii="Arial" w:hAnsi="Arial" w:cs="Arial"/>
          <w:color w:val="auto"/>
        </w:rPr>
      </w:pPr>
      <w:r w:rsidRPr="00177661">
        <w:rPr>
          <w:rFonts w:ascii="Arial" w:hAnsi="Arial" w:cs="Arial"/>
          <w:color w:val="auto"/>
        </w:rPr>
        <w:t>Gresy – wymagania dodatkowe:</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twardość wg skali Mahsa</w:t>
      </w:r>
      <w:r w:rsidRPr="00177661">
        <w:rPr>
          <w:rFonts w:ascii="Arial" w:hAnsi="Arial" w:cs="Arial"/>
        </w:rPr>
        <w:tab/>
        <w:t>8</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ścieralność</w:t>
      </w:r>
      <w:r w:rsidRPr="00177661">
        <w:rPr>
          <w:rFonts w:ascii="Arial" w:hAnsi="Arial" w:cs="Arial"/>
        </w:rPr>
        <w:tab/>
        <w:t>V klasa ścieralności</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na schodach i przy wejściach wykonane jako antypoślizgowe.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Płytki gresowe i terakotowe muszą być uzupełnione następującymi elementami:</w:t>
      </w:r>
    </w:p>
    <w:p w:rsidR="00B60039" w:rsidRPr="00177661" w:rsidRDefault="00B60039" w:rsidP="00177661">
      <w:pPr>
        <w:pStyle w:val="KRESKA"/>
        <w:rPr>
          <w:rFonts w:ascii="Arial" w:hAnsi="Arial" w:cs="Arial"/>
        </w:rPr>
      </w:pPr>
      <w:r w:rsidRPr="00177661">
        <w:rPr>
          <w:rFonts w:ascii="Arial" w:hAnsi="Arial" w:cs="Arial"/>
        </w:rPr>
        <w:t>stopnice schodów,</w:t>
      </w:r>
    </w:p>
    <w:p w:rsidR="00B60039" w:rsidRPr="00177661" w:rsidRDefault="00B60039" w:rsidP="00177661">
      <w:pPr>
        <w:pStyle w:val="KRESKA"/>
        <w:rPr>
          <w:rFonts w:ascii="Arial" w:hAnsi="Arial" w:cs="Arial"/>
        </w:rPr>
      </w:pPr>
      <w:r w:rsidRPr="00177661">
        <w:rPr>
          <w:rFonts w:ascii="Arial" w:hAnsi="Arial" w:cs="Arial"/>
        </w:rPr>
        <w:t>listwy przypodłogowe,</w:t>
      </w:r>
    </w:p>
    <w:p w:rsidR="00B60039" w:rsidRPr="00177661" w:rsidRDefault="00B60039" w:rsidP="00177661">
      <w:pPr>
        <w:pStyle w:val="KRESKA"/>
        <w:rPr>
          <w:rFonts w:ascii="Arial" w:hAnsi="Arial" w:cs="Arial"/>
        </w:rPr>
      </w:pPr>
      <w:r w:rsidRPr="00177661">
        <w:rPr>
          <w:rFonts w:ascii="Arial" w:hAnsi="Arial" w:cs="Arial"/>
        </w:rPr>
        <w:t>kątowniki,</w:t>
      </w:r>
    </w:p>
    <w:p w:rsidR="00B60039" w:rsidRPr="00177661" w:rsidRDefault="00B60039" w:rsidP="00177661">
      <w:pPr>
        <w:pStyle w:val="KRESKA"/>
        <w:rPr>
          <w:rFonts w:ascii="Arial" w:hAnsi="Arial" w:cs="Arial"/>
        </w:rPr>
      </w:pPr>
      <w:r w:rsidRPr="00177661">
        <w:rPr>
          <w:rFonts w:ascii="Arial" w:hAnsi="Arial" w:cs="Arial"/>
        </w:rPr>
        <w:t>narożniki.</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lastRenderedPageBreak/>
        <w:t>Dopuszczalne odchyłki wymiarowe:</w:t>
      </w:r>
    </w:p>
    <w:p w:rsidR="00B60039" w:rsidRPr="00177661" w:rsidRDefault="00B60039" w:rsidP="00177661">
      <w:pPr>
        <w:pStyle w:val="KRESKA"/>
        <w:rPr>
          <w:rFonts w:ascii="Arial" w:hAnsi="Arial" w:cs="Arial"/>
        </w:rPr>
      </w:pPr>
      <w:r w:rsidRPr="00177661">
        <w:rPr>
          <w:rFonts w:ascii="Arial" w:hAnsi="Arial" w:cs="Arial"/>
        </w:rPr>
        <w:t>długość i szerokość:</w:t>
      </w:r>
      <w:r w:rsidRPr="00177661">
        <w:rPr>
          <w:rFonts w:ascii="Arial" w:hAnsi="Arial" w:cs="Arial"/>
        </w:rPr>
        <w:tab/>
        <w:t>±1,5 mm</w:t>
      </w:r>
    </w:p>
    <w:p w:rsidR="00B60039" w:rsidRPr="00177661" w:rsidRDefault="00B60039" w:rsidP="00177661">
      <w:pPr>
        <w:pStyle w:val="KRESKA"/>
        <w:rPr>
          <w:rFonts w:ascii="Arial" w:hAnsi="Arial" w:cs="Arial"/>
        </w:rPr>
      </w:pPr>
      <w:r w:rsidRPr="00177661">
        <w:rPr>
          <w:rFonts w:ascii="Arial" w:hAnsi="Arial" w:cs="Arial"/>
        </w:rPr>
        <w:t>grubość:</w:t>
      </w:r>
      <w:r w:rsidRPr="00177661">
        <w:rPr>
          <w:rFonts w:ascii="Arial" w:hAnsi="Arial" w:cs="Arial"/>
        </w:rPr>
        <w:tab/>
        <w:t>±0,5 mm</w:t>
      </w:r>
    </w:p>
    <w:p w:rsidR="00B60039" w:rsidRPr="00177661" w:rsidRDefault="00B60039" w:rsidP="00177661">
      <w:pPr>
        <w:pStyle w:val="KRESKA"/>
        <w:rPr>
          <w:rFonts w:ascii="Arial" w:hAnsi="Arial" w:cs="Arial"/>
        </w:rPr>
      </w:pPr>
      <w:r w:rsidRPr="00177661">
        <w:rPr>
          <w:rFonts w:ascii="Arial" w:hAnsi="Arial" w:cs="Arial"/>
        </w:rPr>
        <w:t>krzywizna:</w:t>
      </w:r>
      <w:r w:rsidRPr="00177661">
        <w:rPr>
          <w:rFonts w:ascii="Arial" w:hAnsi="Arial" w:cs="Arial"/>
        </w:rPr>
        <w:tab/>
        <w:t xml:space="preserve"> 1,0 mm</w:t>
      </w:r>
    </w:p>
    <w:p w:rsidR="00B60039" w:rsidRPr="00177661" w:rsidRDefault="00B60039" w:rsidP="00E661AD">
      <w:pPr>
        <w:pStyle w:val="znormal"/>
        <w:widowControl/>
        <w:numPr>
          <w:ilvl w:val="0"/>
          <w:numId w:val="19"/>
        </w:numPr>
        <w:rPr>
          <w:rFonts w:ascii="Arial" w:hAnsi="Arial" w:cs="Arial"/>
          <w:color w:val="auto"/>
        </w:rPr>
      </w:pPr>
      <w:r w:rsidRPr="00177661">
        <w:rPr>
          <w:rFonts w:ascii="Arial" w:hAnsi="Arial" w:cs="Arial"/>
          <w:color w:val="auto"/>
        </w:rPr>
        <w:t>Materiały pomocnicze</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 xml:space="preserve">Do mocowania płytek można stosować zaprawy cementowe marki 5 MPa lub </w:t>
      </w:r>
      <w:r w:rsidR="002F6175">
        <w:rPr>
          <w:rFonts w:ascii="Arial" w:hAnsi="Arial" w:cs="Arial"/>
          <w:color w:val="auto"/>
        </w:rPr>
        <w:br/>
      </w:r>
      <w:r w:rsidRPr="00177661">
        <w:rPr>
          <w:rFonts w:ascii="Arial" w:hAnsi="Arial" w:cs="Arial"/>
          <w:color w:val="auto"/>
        </w:rPr>
        <w:t>8 MPa, albo klej.</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Do wypełnienia spoin stosować zaprawy wg. PN-75/B-10121:</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zaprawę z cementu portlandzkiego 35 – białego i mączki wapiennej</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zaprawę z cementu 25, kredy malarskiej i mączki wapiennej z dodatkiem sproszkowanej kazeiny.</w:t>
      </w:r>
    </w:p>
    <w:p w:rsidR="00B60039" w:rsidRPr="00177661" w:rsidRDefault="00B60039" w:rsidP="00E661AD">
      <w:pPr>
        <w:pStyle w:val="znormal"/>
        <w:widowControl/>
        <w:numPr>
          <w:ilvl w:val="0"/>
          <w:numId w:val="19"/>
        </w:numPr>
        <w:rPr>
          <w:rFonts w:ascii="Arial" w:hAnsi="Arial" w:cs="Arial"/>
          <w:color w:val="auto"/>
        </w:rPr>
      </w:pPr>
      <w:r w:rsidRPr="00177661">
        <w:rPr>
          <w:rFonts w:ascii="Arial" w:hAnsi="Arial" w:cs="Arial"/>
          <w:color w:val="auto"/>
        </w:rPr>
        <w:t>Pakowanie</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Płytki pakowane w pudła tekturowe zawierające ok. 1 m</w:t>
      </w:r>
      <w:r w:rsidRPr="00177661">
        <w:rPr>
          <w:rFonts w:ascii="Arial" w:hAnsi="Arial" w:cs="Arial"/>
          <w:color w:val="auto"/>
          <w:vertAlign w:val="superscript"/>
        </w:rPr>
        <w:t>2</w:t>
      </w:r>
      <w:r w:rsidRPr="00177661">
        <w:rPr>
          <w:rFonts w:ascii="Arial" w:hAnsi="Arial" w:cs="Arial"/>
          <w:color w:val="auto"/>
        </w:rPr>
        <w:t xml:space="preserve"> płytek.</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Na opakowaniu umieszcza się:</w:t>
      </w:r>
    </w:p>
    <w:p w:rsidR="00B60039" w:rsidRPr="00177661" w:rsidRDefault="00B60039" w:rsidP="00177661">
      <w:pPr>
        <w:pStyle w:val="KRESKA"/>
        <w:tabs>
          <w:tab w:val="clear" w:pos="851"/>
          <w:tab w:val="num" w:pos="1134"/>
        </w:tabs>
        <w:ind w:left="1134" w:hanging="283"/>
        <w:rPr>
          <w:rFonts w:ascii="Arial" w:hAnsi="Arial" w:cs="Arial"/>
        </w:rPr>
      </w:pPr>
      <w:r w:rsidRPr="00177661">
        <w:rPr>
          <w:rFonts w:ascii="Arial" w:hAnsi="Arial" w:cs="Arial"/>
        </w:rPr>
        <w:t>nazwę i adres Producenta, nazwę wyrobu, liczbę sztuk w opakowaniu, znak kontroli jakości, znaki ostrzegawcze dotyczące wyrobów łatwo tłukących się oraz napis „Wyrób dopuszczony do stosowania w bu</w:t>
      </w:r>
      <w:r w:rsidR="002F6175">
        <w:rPr>
          <w:rFonts w:ascii="Arial" w:hAnsi="Arial" w:cs="Arial"/>
        </w:rPr>
        <w:t>downictwie Świadectwem ITB</w:t>
      </w:r>
      <w:r w:rsidRPr="00177661">
        <w:rPr>
          <w:rFonts w:ascii="Arial" w:hAnsi="Arial" w:cs="Arial"/>
        </w:rPr>
        <w:t>”.</w:t>
      </w:r>
    </w:p>
    <w:p w:rsidR="00B60039" w:rsidRPr="00177661" w:rsidRDefault="00B60039" w:rsidP="00E661AD">
      <w:pPr>
        <w:pStyle w:val="znormal"/>
        <w:widowControl/>
        <w:numPr>
          <w:ilvl w:val="0"/>
          <w:numId w:val="19"/>
        </w:numPr>
        <w:rPr>
          <w:rFonts w:ascii="Arial" w:hAnsi="Arial" w:cs="Arial"/>
          <w:color w:val="auto"/>
        </w:rPr>
      </w:pPr>
      <w:r w:rsidRPr="00177661">
        <w:rPr>
          <w:rFonts w:ascii="Arial" w:hAnsi="Arial" w:cs="Arial"/>
          <w:color w:val="auto"/>
        </w:rPr>
        <w:t>Transport</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Płytki przewozić w opakowaniach krytymi środkami transportu.</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Podłogę wyłożyć materiałem wyściółkowym grubości ok. 5 cm.</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Opakowania układać ściśle obok siebie. Na środkach transportu umieścić nalepki ostrzegawcze dotyczące wyrobów łatwo tłukących.</w:t>
      </w:r>
    </w:p>
    <w:p w:rsidR="00B60039" w:rsidRPr="00177661" w:rsidRDefault="00B60039" w:rsidP="00E661AD">
      <w:pPr>
        <w:pStyle w:val="znormal"/>
        <w:widowControl/>
        <w:numPr>
          <w:ilvl w:val="0"/>
          <w:numId w:val="19"/>
        </w:numPr>
        <w:rPr>
          <w:rFonts w:ascii="Arial" w:hAnsi="Arial" w:cs="Arial"/>
          <w:color w:val="auto"/>
        </w:rPr>
      </w:pPr>
      <w:r w:rsidRPr="00177661">
        <w:rPr>
          <w:rFonts w:ascii="Arial" w:hAnsi="Arial" w:cs="Arial"/>
          <w:color w:val="auto"/>
        </w:rPr>
        <w:t>Składowanie</w:t>
      </w:r>
    </w:p>
    <w:p w:rsidR="00B60039" w:rsidRPr="00177661" w:rsidRDefault="00B60039" w:rsidP="00177661">
      <w:pPr>
        <w:pStyle w:val="znormal"/>
        <w:widowControl/>
        <w:ind w:left="851"/>
        <w:rPr>
          <w:rFonts w:ascii="Arial" w:hAnsi="Arial" w:cs="Arial"/>
          <w:color w:val="auto"/>
        </w:rPr>
      </w:pPr>
      <w:r w:rsidRPr="00177661">
        <w:rPr>
          <w:rFonts w:ascii="Arial" w:hAnsi="Arial" w:cs="Arial"/>
          <w:color w:val="auto"/>
        </w:rPr>
        <w:t>Płytki składować w pomieszczeniach zamkniętych w oryginalnych opakowaniach. Wysokość składowania do 1,8 m.</w:t>
      </w:r>
    </w:p>
    <w:p w:rsidR="00B60039" w:rsidRPr="00177661" w:rsidRDefault="007F7399" w:rsidP="007F7399">
      <w:pPr>
        <w:pStyle w:val="SPP1-poziom1"/>
      </w:pPr>
      <w:bookmarkStart w:id="418" w:name="_Toc215132965"/>
      <w:bookmarkStart w:id="419" w:name="_Toc223354557"/>
      <w:r>
        <w:t xml:space="preserve">3. </w:t>
      </w:r>
      <w:r w:rsidR="00B60039" w:rsidRPr="00177661">
        <w:t>Sprzęt</w:t>
      </w:r>
      <w:bookmarkEnd w:id="418"/>
      <w:bookmarkEnd w:id="419"/>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można wykonać przy użyciu dowolnego sprzętu.</w:t>
      </w:r>
    </w:p>
    <w:p w:rsidR="00B60039" w:rsidRPr="00177661" w:rsidRDefault="007F7399" w:rsidP="007F7399">
      <w:pPr>
        <w:pStyle w:val="SPP1-poziom1"/>
      </w:pPr>
      <w:bookmarkStart w:id="420" w:name="_Toc215132966"/>
      <w:bookmarkStart w:id="421" w:name="_Toc223354558"/>
      <w:r>
        <w:t xml:space="preserve">4. </w:t>
      </w:r>
      <w:r w:rsidR="00B60039" w:rsidRPr="00177661">
        <w:t>Transport</w:t>
      </w:r>
      <w:bookmarkEnd w:id="420"/>
      <w:bookmarkEnd w:id="421"/>
    </w:p>
    <w:p w:rsidR="00B60039" w:rsidRPr="00177661" w:rsidRDefault="00B60039" w:rsidP="00177661">
      <w:pPr>
        <w:pStyle w:val="znormal"/>
        <w:widowControl/>
        <w:rPr>
          <w:rFonts w:ascii="Arial" w:hAnsi="Arial" w:cs="Arial"/>
          <w:color w:val="auto"/>
        </w:rPr>
      </w:pPr>
      <w:r w:rsidRPr="00177661">
        <w:rPr>
          <w:rFonts w:ascii="Arial" w:hAnsi="Arial" w:cs="Arial"/>
          <w:color w:val="auto"/>
        </w:rPr>
        <w:t>Materiały i elementy mogą być przewożone dowolnymi środkami transportu.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Podczas transportu materiały i elementy konstrukcji powinny być zabezpieczone przed uszko</w:t>
      </w:r>
      <w:r w:rsidRPr="00177661">
        <w:rPr>
          <w:rFonts w:ascii="Arial" w:hAnsi="Arial" w:cs="Arial"/>
          <w:color w:val="auto"/>
        </w:rPr>
        <w:softHyphen/>
        <w:t>dze</w:t>
      </w:r>
      <w:r w:rsidRPr="00177661">
        <w:rPr>
          <w:rFonts w:ascii="Arial" w:hAnsi="Arial" w:cs="Arial"/>
          <w:color w:val="auto"/>
        </w:rPr>
        <w:softHyphen/>
        <w:t>niami lub utratą stateczności.</w:t>
      </w:r>
    </w:p>
    <w:p w:rsidR="00B60039" w:rsidRPr="00177661" w:rsidRDefault="007F7399" w:rsidP="007F7399">
      <w:pPr>
        <w:pStyle w:val="SPP1-poziom1"/>
      </w:pPr>
      <w:bookmarkStart w:id="422" w:name="_Toc215132967"/>
      <w:bookmarkStart w:id="423" w:name="_Toc223354559"/>
      <w:r>
        <w:t xml:space="preserve">5. </w:t>
      </w:r>
      <w:r w:rsidR="00B60039" w:rsidRPr="00177661">
        <w:t>Wykonanie robót</w:t>
      </w:r>
      <w:bookmarkEnd w:id="422"/>
      <w:bookmarkEnd w:id="423"/>
    </w:p>
    <w:p w:rsidR="00B60039" w:rsidRPr="00177661" w:rsidRDefault="00B60039" w:rsidP="000701E5">
      <w:pPr>
        <w:pStyle w:val="SPP2-POZIOM2"/>
      </w:pPr>
      <w:bookmarkStart w:id="424" w:name="_Toc215132968"/>
      <w:bookmarkStart w:id="425" w:name="_Toc223354560"/>
      <w:r w:rsidRPr="00177661">
        <w:t>5.1. Warstwy wyrównawcze pod posadzki</w:t>
      </w:r>
      <w:bookmarkEnd w:id="424"/>
      <w:bookmarkEnd w:id="425"/>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Warstwa wyrównawcza, wykonana z zaprawy cementowej marki 8 MPa, </w:t>
      </w:r>
      <w:r w:rsidR="002F6175">
        <w:rPr>
          <w:rFonts w:ascii="Arial" w:hAnsi="Arial" w:cs="Arial"/>
          <w:color w:val="auto"/>
        </w:rPr>
        <w:br/>
      </w:r>
      <w:r w:rsidRPr="00177661">
        <w:rPr>
          <w:rFonts w:ascii="Arial" w:hAnsi="Arial" w:cs="Arial"/>
          <w:color w:val="auto"/>
        </w:rPr>
        <w:t>z oczyszczeniem i zagrun</w:t>
      </w:r>
      <w:r w:rsidRPr="00177661">
        <w:rPr>
          <w:rFonts w:ascii="Arial" w:hAnsi="Arial" w:cs="Arial"/>
          <w:color w:val="auto"/>
        </w:rPr>
        <w:softHyphen/>
        <w:t>to</w:t>
      </w:r>
      <w:r w:rsidRPr="00177661">
        <w:rPr>
          <w:rFonts w:ascii="Arial" w:hAnsi="Arial" w:cs="Arial"/>
          <w:color w:val="auto"/>
        </w:rPr>
        <w:softHyphen/>
        <w:t xml:space="preserve">waniem podłoża mlekiem wapienno-cementowym, ułożeniem </w:t>
      </w:r>
      <w:r w:rsidRPr="00177661">
        <w:rPr>
          <w:rFonts w:ascii="Arial" w:hAnsi="Arial" w:cs="Arial"/>
          <w:color w:val="auto"/>
        </w:rPr>
        <w:lastRenderedPageBreak/>
        <w:t>zaprawy, z zatarciem powierzchni na gładko oraz wykonaniem i wypełnieniem masą asfaltową szczelin dylatacyjnych.</w:t>
      </w:r>
    </w:p>
    <w:p w:rsidR="00B60039" w:rsidRPr="00177661" w:rsidRDefault="00B60039" w:rsidP="00177661">
      <w:pPr>
        <w:pStyle w:val="znormal"/>
        <w:keepNext/>
        <w:widowControl/>
        <w:rPr>
          <w:rFonts w:ascii="Arial" w:hAnsi="Arial" w:cs="Arial"/>
          <w:color w:val="auto"/>
        </w:rPr>
      </w:pPr>
      <w:r w:rsidRPr="00177661">
        <w:rPr>
          <w:rFonts w:ascii="Arial" w:hAnsi="Arial" w:cs="Arial"/>
          <w:color w:val="auto"/>
        </w:rPr>
        <w:t>Wymagania podstawowe.</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Podkład cementowy powinien być wykonany zgodnie z projektem, który określa wymaganą wytrzymałość i grubość podkładu oraz rozstaw szczelin dylatacyjnych.</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Wytrzymałość podkładu cementowego badana wg PN-85/B-04500 nie powinna być mniejsza niż: na ściskanie – 12 MPa, na zginanie – 3 MPa.</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Podłoże, na którym wykonuje się podkład z warstwy wyrównawczej powinno być wolne od kurzu i zanieczyszczeń oraz nasycone wodą.</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Podkład cementowy powinien być oddzielony od pionowych stałych elementów budynku pas</w:t>
      </w:r>
      <w:r w:rsidRPr="00177661">
        <w:rPr>
          <w:rFonts w:ascii="Arial" w:hAnsi="Arial" w:cs="Arial"/>
        </w:rPr>
        <w:softHyphen/>
        <w:t>kiem papy.</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W podkładzie powinny być wykonane szczeliny dylatacyjne.</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Temperatura powietrza przy wykonywaniu podkładów cementowych oraz w ciągu co najmniej 3 dni nie powinna być niższa niż 5°C.</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Zaprawę cementową należy przygotowywać mechanicznie.</w:t>
      </w:r>
      <w:r w:rsidRPr="00177661">
        <w:rPr>
          <w:rFonts w:ascii="Arial" w:hAnsi="Arial" w:cs="Arial"/>
        </w:rPr>
        <w:tab/>
      </w:r>
      <w:r w:rsidRPr="00177661">
        <w:rPr>
          <w:rFonts w:ascii="Arial" w:hAnsi="Arial" w:cs="Arial"/>
        </w:rPr>
        <w:br/>
        <w:t>Zaprawa powinna mieć konsystencję gęstą – 5–7 cm zanurzenia stożka pomiarowego.</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Ilość spoiwa w podkładach cementowych powinna być ograniczona do ilości niezbędnej, ilość cementu nie powinna być większa niż 400 kg/m</w:t>
      </w:r>
      <w:r w:rsidRPr="00177661">
        <w:rPr>
          <w:rFonts w:ascii="Arial" w:hAnsi="Arial" w:cs="Arial"/>
          <w:vertAlign w:val="superscript"/>
        </w:rPr>
        <w:t>3</w:t>
      </w:r>
      <w:r w:rsidRPr="00177661">
        <w:rPr>
          <w:rFonts w:ascii="Arial" w:hAnsi="Arial" w:cs="Arial"/>
        </w:rPr>
        <w:t>.</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 xml:space="preserve">Zaprawę cementową należy układać niezwłocznie po przygotowaniu między listwami kierunkowymi o wysokości równej grubości podkładu z zastosowaniem ręcznego lub mechanicznego zagęszczenia z równoczesnym wyrównaniem </w:t>
      </w:r>
      <w:r w:rsidR="002F6175">
        <w:rPr>
          <w:rFonts w:ascii="Arial" w:hAnsi="Arial" w:cs="Arial"/>
        </w:rPr>
        <w:br/>
      </w:r>
      <w:r w:rsidRPr="00177661">
        <w:rPr>
          <w:rFonts w:ascii="Arial" w:hAnsi="Arial" w:cs="Arial"/>
        </w:rPr>
        <w:t>i zatarciem.</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Podkład powinien mieć powierzchnię równą, stanowiącą płaszczyznę lub pochyloną, zgodnie z ustalonym spadkiem.</w:t>
      </w:r>
      <w:r w:rsidRPr="00177661">
        <w:rPr>
          <w:rFonts w:ascii="Arial" w:hAnsi="Arial" w:cs="Arial"/>
        </w:rPr>
        <w:tab/>
      </w:r>
      <w:r w:rsidRPr="00177661">
        <w:rPr>
          <w:rFonts w:ascii="Arial" w:hAnsi="Arial" w:cs="Arial"/>
        </w:rPr>
        <w:br/>
        <w:t>Powierzchnia podkładu sprawdzana dwumetrową łatą przykładaną w dowolnym miejscu, nie powinna wykazywać większych prześwitów większych niż 5 mm. Odchylenie powierzchni podkładu od płaszczyzny (poziomej lub pochyłej) nie powinny przekraczać 2 mm/m i 5 mm na całej długości lub szerokości pomieszczenia.</w:t>
      </w:r>
    </w:p>
    <w:p w:rsidR="00B60039" w:rsidRPr="00177661" w:rsidRDefault="00B60039" w:rsidP="001E79EA">
      <w:pPr>
        <w:pStyle w:val="BOMBA"/>
        <w:widowControl/>
        <w:numPr>
          <w:ilvl w:val="0"/>
          <w:numId w:val="50"/>
        </w:numPr>
        <w:rPr>
          <w:rFonts w:ascii="Arial" w:hAnsi="Arial" w:cs="Arial"/>
        </w:rPr>
      </w:pPr>
      <w:r w:rsidRPr="00177661">
        <w:rPr>
          <w:rFonts w:ascii="Arial" w:hAnsi="Arial" w:cs="Arial"/>
        </w:rPr>
        <w:t>W ciągu pierwszych 7 dni podkład powinien być utrzymywany w stanie wilgotnym, np. przez pokrycie folią polietylenową lub wilgotnymi trocinami albo przez spryskiwanie powierzchni wodą.</w:t>
      </w:r>
    </w:p>
    <w:p w:rsidR="00A2200A" w:rsidRDefault="00A2200A" w:rsidP="00A2200A">
      <w:pPr>
        <w:pStyle w:val="SPP2-POZIOM2"/>
      </w:pPr>
      <w:bookmarkStart w:id="426" w:name="_Toc214277847"/>
      <w:bookmarkStart w:id="427" w:name="_Toc214362522"/>
      <w:bookmarkStart w:id="428" w:name="_Toc215132972"/>
      <w:bookmarkStart w:id="429" w:name="_Toc223354561"/>
      <w:r w:rsidRPr="00177661">
        <w:lastRenderedPageBreak/>
        <w:t>5.</w:t>
      </w:r>
      <w:r w:rsidR="003A4874">
        <w:t>2</w:t>
      </w:r>
      <w:r w:rsidRPr="00177661">
        <w:t>. </w:t>
      </w:r>
      <w:r>
        <w:t>Posadzki z płytek</w:t>
      </w:r>
      <w:bookmarkEnd w:id="426"/>
      <w:bookmarkEnd w:id="427"/>
      <w:bookmarkEnd w:id="428"/>
      <w:bookmarkEnd w:id="429"/>
      <w:r>
        <w:t xml:space="preserve"> </w:t>
      </w:r>
    </w:p>
    <w:p w:rsidR="000E3A3F" w:rsidRDefault="00A2200A" w:rsidP="002755C5">
      <w:pPr>
        <w:spacing w:line="360" w:lineRule="auto"/>
        <w:ind w:left="709"/>
        <w:jc w:val="both"/>
      </w:pPr>
      <w:r>
        <w:t xml:space="preserve">Przed przystąpieniem do zasadniczych robot wykładzinowych należy przygotować wszystkie niezbędne materiały, narzędzia i sprzęt, posegregować płytki według wymiarów, gatunku </w:t>
      </w:r>
      <w:r>
        <w:tab/>
        <w:t xml:space="preserve">i odcieni oraz rozplanować sposób układania płytek. Położenie płytek należy rozplanować uwzględniając ich wielkość i szerokość spoin. Na jednej płaszczyźnie płytki powinny być rozmieszczone symetrycznie a skrajne powinny mieć jednakowa szerokość większa niż połowa płytki. Kompozycja (zaprawa) klejąca musi być przygotowana zgodnie z instrukcja producenta. Układanie płytek rozpoczyna się od najbardziej eksponowanego narożnika w pomieszczeniu lub od wyznaczonej linii. Kompozycje klejąca nakłada się na podłoże gładka krawędzią pacy a następnie „przeczesuje” się zębata krawędzią ustawiona pod katem około 50°. Kompozycja klejąca powinna być nałożona równomiernie i pokrywać cała powierzchnie podłoża. Wielkość zębów pacy zależy od wielkości płytek. Prawidłowo dobrane wielkość zębów konsystencja kompozycji klejącej sprawiają, że kompozycja nie wypływa </w:t>
      </w:r>
      <w:r>
        <w:br/>
        <w:t xml:space="preserve">z pod płytek i pokrywa minimum 65% powierzchni płytki. </w:t>
      </w:r>
      <w:r>
        <w:tab/>
      </w:r>
      <w:r>
        <w:br/>
        <w:t xml:space="preserve">Powierzchnia z nałożoną warstwą kompozycji klejącej powinna wynosić około 1 m2 lub pozwolić na wykonanie okładziny w ciągu około 10-15 minut. Grubość warstwy kompozycji klejącej zależy od rodzaju i równości podłoża oraz rodzaju i wielkości płytek i wynosi średnio około 6-8 mm. W przypadku płytek układanych na zewnątrz warstwa kompozycji klejącej powinna wypełniać całą powierzchnię pod płytką. Można to osiągnąć nakładając dodatkowo cienką warstwę kleju na spodnią powierzchnię przyklejanych płytek. Dla uzyskania jednakowej wielkości spoin stosuje się wkładki (krzyżyki dystansowe). Zaleca się następujące szerokości spoin przy płytkach </w:t>
      </w:r>
      <w:r>
        <w:br/>
        <w:t xml:space="preserve">o długości boku: </w:t>
      </w:r>
      <w:r>
        <w:tab/>
      </w:r>
      <w:r>
        <w:br/>
        <w:t xml:space="preserve">- do 100 mm – około 2 mm </w:t>
      </w:r>
      <w:r>
        <w:tab/>
      </w:r>
      <w:r>
        <w:br/>
        <w:t xml:space="preserve">- od 100 do 200 mm </w:t>
      </w:r>
      <w:r>
        <w:tab/>
      </w:r>
      <w:r>
        <w:br/>
        <w:t xml:space="preserve">– około 3 mm - od 200 do 600 mm </w:t>
      </w:r>
      <w:r>
        <w:tab/>
      </w:r>
      <w:r>
        <w:br/>
        <w:t xml:space="preserve">– około 4 mm - powyżej 600 mm </w:t>
      </w:r>
      <w:r>
        <w:tab/>
      </w:r>
      <w:r>
        <w:br/>
        <w:t xml:space="preserve">– około 5-20 mm. </w:t>
      </w:r>
      <w:r>
        <w:tab/>
      </w:r>
      <w:r>
        <w:br/>
        <w:t xml:space="preserve">Przed całkowitym stwardnieniem kleju ze spoin pomiędzy płytkami należy usunąć jego nadmiar, można też usunąć wkładki dystansowe. W trakcie układania płytek należy także mocować listwy dylatacyjne i wykończeniowe. Po ułożeniu płytek na podłodze wykonuje się cokoły. Dla cokołów wykonywanych z płytek identycznych jak dla wykładziny podłogi stosuje się takie same kleje i zaprawy do spoinowania. Do spoinowania płytek można przystąpić nie wcześniej niż po 24 godzinach od ułożenie płytek. Dokładny czas powinien być określony przez producenta w instrukcji </w:t>
      </w:r>
      <w:r>
        <w:lastRenderedPageBreak/>
        <w:t xml:space="preserve">stosowania zaprawy klejowej. Spoinowanie wykonuje się rozprowadzając zaprawę do spoinowania (zaprawę fugowa) po powierzchni wykładziny paca gumowa. Zaprawę należy dokładnie wcisnąć w przestrzenie miedzy płytkami ruchami prostopadle </w:t>
      </w:r>
      <w:r>
        <w:br/>
        <w:t xml:space="preserve">i ukośnie do krawędzi płytek. Nadmiar zaprawy zbiera się z powierzchni płytek wilgotna gąbka. Świeża zaprawę można dodatkowo wygładzić zaokrąglonym narzędziem i uzyskać wklęsły kształt spoiny. Płaskie spoiny uzyskuje się poprzez przetarcie zaprawy paca z naklejona gładka gąbka. Jeżeli w pomieszczeniach występuje wysoka temperatura i niska wilgotność powietrza należy zapobiec zbyt szybkiemu wysychaniu spoin poprzez lekkie zwilżanie ich wilgotna gąbka. Przed przystąpieniem do spoinowania zaleca się sprawdzić czy pigment spoiny nie brudzi trwale str. 6 powierzchni płytek. Szczególnie dotyczy to płytek nieszkliwionych </w:t>
      </w:r>
      <w:r>
        <w:br/>
        <w:t xml:space="preserve">i innych o powierzchni porowatej. Dla podniesienia jakości wykładziny </w:t>
      </w:r>
      <w:r>
        <w:br/>
        <w:t xml:space="preserve">i zwiększenia odporności na czynniki zewnętrzne po stwardnieniu spoiny mogą być powleczone specjalnymi preparatami impregnującymi. Impregnowane mogą być także płytki. Przed przystąpieniem do układania posadzek należy: </w:t>
      </w:r>
      <w:r>
        <w:tab/>
      </w:r>
      <w:r>
        <w:br/>
        <w:t xml:space="preserve">a) posadzkę z płytek można wykonywać jedynie na podkładzie, </w:t>
      </w:r>
      <w:r>
        <w:tab/>
      </w:r>
      <w:r>
        <w:br/>
        <w:t xml:space="preserve">b) w miejscach przebiegu dylatacji konstrukcyjnych obiektu, również w posadzce powinna być wykonana szczelina dylatacyjna; w posadzce ze spadkiem szczelina dylatacyjna powinna być wykonana na linii wodo rozdziału, </w:t>
      </w:r>
      <w:r>
        <w:tab/>
      </w:r>
      <w:r>
        <w:br/>
        <w:t xml:space="preserve">c) posadzka powinna być czysta; ewentualne zabrudzenia zaprawą lub klejem należy usuwać niezwłocznie w trakcie wykonywania posadzki, </w:t>
      </w:r>
      <w:r>
        <w:tab/>
      </w:r>
      <w:r>
        <w:br/>
        <w:t xml:space="preserve">d) powierzchnia posadzki powinna być równa i pozioma z istniejącym spadkiem; dopuszczalne odchylenie posadzki od płaszczyzny poziomej, mierzone 2-metrową łatą </w:t>
      </w:r>
      <w:r>
        <w:br/>
        <w:t xml:space="preserve">w dowolnych kierunkach i w dowolnym miejscu, nie powinno być większe niż 3 mm na całej długości łaty, </w:t>
      </w:r>
      <w:r>
        <w:tab/>
      </w:r>
      <w:r>
        <w:br/>
        <w:t xml:space="preserve">e) spoiny między płytkami powinny tworzyć linie proste; dopuszczalne odchylenie spoin od linii prostej nie powinno wynosić więcej niż: </w:t>
      </w:r>
      <w:r>
        <w:tab/>
      </w:r>
      <w:r>
        <w:br/>
        <w:t xml:space="preserve">- 2 mm na 1 m i 3 mm na całej długości lub szerokości posadzki w przypadku płytek gatunku pierwszego, </w:t>
      </w:r>
      <w:r>
        <w:tab/>
      </w:r>
      <w:r>
        <w:tab/>
      </w:r>
      <w:r>
        <w:br/>
        <w:t xml:space="preserve">- 3 mm na 1 m i 5 mm na całej długości lub szerokości posadzki w przypadku płytek gatunku drugiego i trzeciego, </w:t>
      </w:r>
      <w:r>
        <w:tab/>
      </w:r>
      <w:r>
        <w:br/>
        <w:t xml:space="preserve">f) płytki powinny być związane z podkładem warstwą kleju na całej swej powierzchni, </w:t>
      </w:r>
      <w:r>
        <w:br/>
        <w:t xml:space="preserve">g) zaleca się, aby szerokość spoiny wynosiła przy płytkach o długości boku: </w:t>
      </w:r>
      <w:r>
        <w:br/>
        <w:t xml:space="preserve">- do 100 mm - około 2 mm, </w:t>
      </w:r>
      <w:r>
        <w:tab/>
      </w:r>
      <w:r>
        <w:br/>
        <w:t xml:space="preserve">- od 100 mm do 200 mm - około 3 mm, </w:t>
      </w:r>
      <w:r>
        <w:tab/>
      </w:r>
      <w:r>
        <w:br/>
      </w:r>
      <w:r>
        <w:lastRenderedPageBreak/>
        <w:t xml:space="preserve">- od 200 mm do 600 mm - około 4 mm, </w:t>
      </w:r>
      <w:r>
        <w:tab/>
      </w:r>
      <w:r>
        <w:br/>
        <w:t>- powyżej 600 mm - około 5 –20 mm.</w:t>
      </w:r>
    </w:p>
    <w:p w:rsidR="00B60039" w:rsidRPr="00177661" w:rsidRDefault="007F7399" w:rsidP="007F7399">
      <w:pPr>
        <w:pStyle w:val="SPP1-poziom1"/>
      </w:pPr>
      <w:bookmarkStart w:id="430" w:name="_Toc215132976"/>
      <w:bookmarkStart w:id="431" w:name="_Toc223354562"/>
      <w:r>
        <w:t xml:space="preserve">6. </w:t>
      </w:r>
      <w:r w:rsidR="00B60039" w:rsidRPr="00177661">
        <w:t>Kontrola jakości</w:t>
      </w:r>
      <w:bookmarkEnd w:id="430"/>
      <w:bookmarkEnd w:id="431"/>
    </w:p>
    <w:p w:rsidR="000701E5" w:rsidRDefault="00B60039" w:rsidP="000701E5">
      <w:pPr>
        <w:pStyle w:val="SPP2-POZIOM2"/>
      </w:pPr>
      <w:bookmarkStart w:id="432" w:name="_Toc215132977"/>
      <w:bookmarkStart w:id="433" w:name="_Toc223354563"/>
      <w:r w:rsidRPr="00177661">
        <w:t>6.1. Wymagana jakość materiałów</w:t>
      </w:r>
      <w:bookmarkEnd w:id="432"/>
      <w:bookmarkEnd w:id="433"/>
      <w:r w:rsidRPr="00177661">
        <w:t xml:space="preserve"> </w:t>
      </w:r>
    </w:p>
    <w:p w:rsidR="00B60039" w:rsidRPr="000701E5" w:rsidRDefault="000701E5" w:rsidP="000701E5">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 xml:space="preserve">Wymagana jakość materiałów </w:t>
      </w:r>
      <w:r w:rsidR="00B60039" w:rsidRPr="000701E5">
        <w:rPr>
          <w:rFonts w:ascii="Arial" w:hAnsi="Arial" w:cs="Arial"/>
          <w:color w:val="auto"/>
          <w:sz w:val="22"/>
          <w:u w:val="none"/>
        </w:rPr>
        <w:t>powinna być potwierdzona przez producenta przez zaświadczenie o ja</w:t>
      </w:r>
      <w:r w:rsidR="00B60039" w:rsidRPr="000701E5">
        <w:rPr>
          <w:rFonts w:ascii="Arial" w:hAnsi="Arial" w:cs="Arial"/>
          <w:color w:val="auto"/>
          <w:sz w:val="22"/>
          <w:u w:val="none"/>
        </w:rPr>
        <w:softHyphen/>
        <w:t>kości lub znakiem kontroli jakości zamieszczonym na opakowaniu lub innym równorzędnym dokumentem.</w:t>
      </w:r>
    </w:p>
    <w:p w:rsidR="000701E5" w:rsidRDefault="00B60039" w:rsidP="000701E5">
      <w:pPr>
        <w:pStyle w:val="SPP2-POZIOM2"/>
      </w:pPr>
      <w:bookmarkStart w:id="434" w:name="_Toc215132978"/>
      <w:bookmarkStart w:id="435" w:name="_Toc223354564"/>
      <w:r w:rsidRPr="00177661">
        <w:t>6.2. Nie dopuszcza się stosowania do robót materiałów</w:t>
      </w:r>
      <w:bookmarkEnd w:id="434"/>
      <w:bookmarkEnd w:id="435"/>
    </w:p>
    <w:p w:rsidR="00B60039" w:rsidRPr="000701E5" w:rsidRDefault="000701E5" w:rsidP="000701E5">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 xml:space="preserve">Nie dopuszcza się stosowania do robót materiałów </w:t>
      </w:r>
      <w:r w:rsidR="00B60039" w:rsidRPr="000701E5">
        <w:rPr>
          <w:rFonts w:ascii="Arial" w:hAnsi="Arial" w:cs="Arial"/>
          <w:color w:val="auto"/>
          <w:sz w:val="22"/>
          <w:u w:val="none"/>
        </w:rPr>
        <w:t>których właściwości nie odpowiadają wymaganiom technicznym. Nie należy stosować również materiałów przeterminowanych (po okresie gwarancyjnym).</w:t>
      </w:r>
    </w:p>
    <w:p w:rsidR="000701E5" w:rsidRPr="000701E5" w:rsidRDefault="00B60039" w:rsidP="000701E5">
      <w:pPr>
        <w:pStyle w:val="SPP2-POZIOM2"/>
      </w:pPr>
      <w:bookmarkStart w:id="436" w:name="_Toc215132979"/>
      <w:bookmarkStart w:id="437" w:name="_Toc223354565"/>
      <w:r w:rsidRPr="000701E5">
        <w:t>6.3. </w:t>
      </w:r>
      <w:r w:rsidR="000701E5" w:rsidRPr="000701E5">
        <w:t>Kontrola</w:t>
      </w:r>
      <w:r w:rsidRPr="000701E5">
        <w:t xml:space="preserve"> dotrzymania warunków ogólnych wykonania robót</w:t>
      </w:r>
      <w:bookmarkEnd w:id="436"/>
      <w:bookmarkEnd w:id="437"/>
      <w:r w:rsidRPr="000701E5">
        <w:t xml:space="preserve"> </w:t>
      </w:r>
    </w:p>
    <w:p w:rsidR="00B60039" w:rsidRPr="000701E5" w:rsidRDefault="000701E5" w:rsidP="000701E5">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 xml:space="preserve">Należy przeprowadzić kontrolę dotrzymania warunków ogólnych wykonania robót </w:t>
      </w:r>
      <w:r w:rsidR="00B60039" w:rsidRPr="000701E5">
        <w:rPr>
          <w:rFonts w:ascii="Arial" w:hAnsi="Arial" w:cs="Arial"/>
          <w:color w:val="auto"/>
          <w:sz w:val="22"/>
          <w:u w:val="none"/>
        </w:rPr>
        <w:t>(cieplnych, wilgotnościowych).</w:t>
      </w:r>
    </w:p>
    <w:p w:rsidR="00B60039" w:rsidRPr="000701E5" w:rsidRDefault="00B60039" w:rsidP="000701E5">
      <w:pPr>
        <w:pStyle w:val="znormal"/>
        <w:widowControl/>
        <w:rPr>
          <w:rFonts w:ascii="Arial" w:hAnsi="Arial" w:cs="Arial"/>
          <w:color w:val="auto"/>
        </w:rPr>
      </w:pPr>
      <w:r w:rsidRPr="000701E5">
        <w:rPr>
          <w:rFonts w:ascii="Arial" w:hAnsi="Arial" w:cs="Arial"/>
          <w:color w:val="auto"/>
        </w:rPr>
        <w:t>Sprawdzić prawidłowość wykonania podkładu, posadzki, dylatacji.</w:t>
      </w:r>
    </w:p>
    <w:p w:rsidR="00B60039" w:rsidRPr="00177661" w:rsidRDefault="007F7399" w:rsidP="007F7399">
      <w:pPr>
        <w:pStyle w:val="SPP1-poziom1"/>
      </w:pPr>
      <w:bookmarkStart w:id="438" w:name="_Toc215132980"/>
      <w:bookmarkStart w:id="439" w:name="_Toc223354566"/>
      <w:r>
        <w:t xml:space="preserve">7. </w:t>
      </w:r>
      <w:r w:rsidR="00B60039" w:rsidRPr="00177661">
        <w:t>Obmiar robót</w:t>
      </w:r>
      <w:bookmarkEnd w:id="438"/>
      <w:bookmarkEnd w:id="439"/>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jest m</w:t>
      </w:r>
      <w:r w:rsidRPr="00177661">
        <w:rPr>
          <w:rFonts w:ascii="Arial" w:hAnsi="Arial" w:cs="Arial"/>
          <w:vertAlign w:val="superscript"/>
        </w:rPr>
        <w:t>2</w:t>
      </w:r>
      <w:r w:rsidRPr="00177661">
        <w:rPr>
          <w:rFonts w:ascii="Arial" w:hAnsi="Arial" w:cs="Arial"/>
          <w:color w:val="auto"/>
        </w:rPr>
        <w:t xml:space="preserve">. Ilość robót określa się na podstawie projektu </w:t>
      </w:r>
      <w:r w:rsidR="002F6175">
        <w:rPr>
          <w:rFonts w:ascii="Arial" w:hAnsi="Arial" w:cs="Arial"/>
          <w:color w:val="auto"/>
        </w:rPr>
        <w:br/>
      </w:r>
      <w:r w:rsidRPr="00177661">
        <w:rPr>
          <w:rFonts w:ascii="Arial" w:hAnsi="Arial" w:cs="Arial"/>
          <w:color w:val="auto"/>
        </w:rPr>
        <w:t>z uwzględnieniem zmian zaaprobowanych przez Inżyniera i sprawdzonych w naturze.</w:t>
      </w:r>
    </w:p>
    <w:p w:rsidR="00B60039" w:rsidRPr="00177661" w:rsidRDefault="007F7399" w:rsidP="007F7399">
      <w:pPr>
        <w:pStyle w:val="SPP1-poziom1"/>
      </w:pPr>
      <w:bookmarkStart w:id="440" w:name="_Toc215132981"/>
      <w:bookmarkStart w:id="441" w:name="_Toc223354567"/>
      <w:r>
        <w:t xml:space="preserve">8. </w:t>
      </w:r>
      <w:r w:rsidR="00B60039" w:rsidRPr="00177661">
        <w:t>Odbiór robót</w:t>
      </w:r>
      <w:bookmarkEnd w:id="440"/>
      <w:bookmarkEnd w:id="441"/>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podlegają odbiorowi wg. zasad podanych poniżej.</w:t>
      </w:r>
    </w:p>
    <w:p w:rsidR="000701E5" w:rsidRDefault="00B60039" w:rsidP="000701E5">
      <w:pPr>
        <w:pStyle w:val="SPP2-POZIOM2"/>
      </w:pPr>
      <w:bookmarkStart w:id="442" w:name="_Toc215132982"/>
      <w:bookmarkStart w:id="443" w:name="_Toc223354568"/>
      <w:r w:rsidRPr="00177661">
        <w:t>8.1. Odbiór materiałów i robót</w:t>
      </w:r>
      <w:bookmarkEnd w:id="442"/>
      <w:bookmarkEnd w:id="443"/>
      <w:r w:rsidRPr="00177661">
        <w:t xml:space="preserve"> </w:t>
      </w:r>
    </w:p>
    <w:p w:rsidR="00B60039" w:rsidRPr="00177661" w:rsidRDefault="000701E5" w:rsidP="000701E5">
      <w:pPr>
        <w:pStyle w:val="z11"/>
        <w:widowControl/>
        <w:spacing w:line="360" w:lineRule="auto"/>
        <w:ind w:left="426"/>
        <w:rPr>
          <w:rFonts w:ascii="Arial" w:hAnsi="Arial" w:cs="Arial"/>
          <w:color w:val="auto"/>
          <w:sz w:val="22"/>
        </w:rPr>
      </w:pPr>
      <w:r w:rsidRPr="000701E5">
        <w:rPr>
          <w:rFonts w:ascii="Arial" w:hAnsi="Arial" w:cs="Arial"/>
          <w:color w:val="auto"/>
          <w:sz w:val="22"/>
          <w:u w:val="none"/>
        </w:rPr>
        <w:t xml:space="preserve">Odbiór materiałów i robót </w:t>
      </w:r>
      <w:r w:rsidR="00B60039" w:rsidRPr="000701E5">
        <w:rPr>
          <w:rFonts w:ascii="Arial" w:hAnsi="Arial" w:cs="Arial"/>
          <w:color w:val="auto"/>
          <w:sz w:val="22"/>
          <w:u w:val="none"/>
        </w:rPr>
        <w:t xml:space="preserve">powinien obejmować zgodności z dokumentacją projektową oraz sprawdzenie właściwości technicznych tych materiałów z wystawionymi atestami wytwórcy. W przypadku zastrzeżeń co do zgodności materiału z zaświadczeniem </w:t>
      </w:r>
      <w:r w:rsidR="002F6175" w:rsidRPr="000701E5">
        <w:rPr>
          <w:rFonts w:ascii="Arial" w:hAnsi="Arial" w:cs="Arial"/>
          <w:color w:val="auto"/>
          <w:sz w:val="22"/>
          <w:u w:val="none"/>
        </w:rPr>
        <w:br/>
      </w:r>
      <w:r w:rsidR="00B60039" w:rsidRPr="000701E5">
        <w:rPr>
          <w:rFonts w:ascii="Arial" w:hAnsi="Arial" w:cs="Arial"/>
          <w:color w:val="auto"/>
          <w:sz w:val="22"/>
          <w:u w:val="none"/>
        </w:rPr>
        <w:t>o jakości wystawionym przez producenta – powinien być on zbadany laboratoryjnie</w:t>
      </w:r>
      <w:r w:rsidR="00B60039" w:rsidRPr="00177661">
        <w:rPr>
          <w:rFonts w:ascii="Arial" w:hAnsi="Arial" w:cs="Arial"/>
          <w:color w:val="auto"/>
          <w:sz w:val="22"/>
          <w:u w:val="none"/>
        </w:rPr>
        <w:t>.</w:t>
      </w:r>
    </w:p>
    <w:p w:rsidR="000701E5" w:rsidRDefault="00B60039" w:rsidP="000701E5">
      <w:pPr>
        <w:pStyle w:val="SPP2-POZIOM2"/>
      </w:pPr>
      <w:bookmarkStart w:id="444" w:name="_Toc215132983"/>
      <w:bookmarkStart w:id="445" w:name="_Toc223354569"/>
      <w:r w:rsidRPr="00177661">
        <w:t>8.2. Nie dopuszcza się stosowania do robót mater</w:t>
      </w:r>
      <w:r w:rsidR="000701E5">
        <w:t>iałów</w:t>
      </w:r>
      <w:bookmarkEnd w:id="444"/>
      <w:bookmarkEnd w:id="445"/>
    </w:p>
    <w:p w:rsidR="00B60039" w:rsidRPr="000701E5" w:rsidRDefault="000701E5" w:rsidP="000701E5">
      <w:pPr>
        <w:pStyle w:val="z11"/>
        <w:widowControl/>
        <w:spacing w:line="360" w:lineRule="auto"/>
        <w:ind w:left="426"/>
        <w:rPr>
          <w:rFonts w:ascii="Arial" w:hAnsi="Arial" w:cs="Arial"/>
          <w:color w:val="auto"/>
          <w:sz w:val="22"/>
          <w:szCs w:val="22"/>
          <w:u w:val="none"/>
        </w:rPr>
      </w:pPr>
      <w:r w:rsidRPr="000701E5">
        <w:rPr>
          <w:rFonts w:ascii="Arial" w:hAnsi="Arial" w:cs="Arial"/>
          <w:color w:val="auto"/>
          <w:sz w:val="22"/>
          <w:szCs w:val="22"/>
          <w:u w:val="none"/>
        </w:rPr>
        <w:t xml:space="preserve">Nie dopuszcza się stosowania do robót materiałów, </w:t>
      </w:r>
      <w:r w:rsidR="00B60039" w:rsidRPr="000701E5">
        <w:rPr>
          <w:rFonts w:ascii="Arial" w:hAnsi="Arial" w:cs="Arial"/>
          <w:color w:val="auto"/>
          <w:sz w:val="22"/>
          <w:szCs w:val="22"/>
          <w:u w:val="none"/>
        </w:rPr>
        <w:t>których właściwości nie odpo</w:t>
      </w:r>
      <w:r w:rsidRPr="000701E5">
        <w:rPr>
          <w:rFonts w:ascii="Arial" w:hAnsi="Arial" w:cs="Arial"/>
          <w:color w:val="auto"/>
          <w:sz w:val="22"/>
          <w:szCs w:val="22"/>
          <w:u w:val="none"/>
        </w:rPr>
        <w:t xml:space="preserve">wiadają wymaganiom technicznym. </w:t>
      </w:r>
      <w:r w:rsidR="00B60039" w:rsidRPr="000701E5">
        <w:rPr>
          <w:rFonts w:ascii="Arial" w:hAnsi="Arial" w:cs="Arial"/>
          <w:color w:val="auto"/>
          <w:sz w:val="22"/>
          <w:szCs w:val="22"/>
          <w:u w:val="none"/>
        </w:rPr>
        <w:t>Nie należy stosować również materiałów przeterminowanych (po okresie gwarancyjnym).</w:t>
      </w:r>
    </w:p>
    <w:p w:rsidR="000701E5" w:rsidRDefault="00B60039" w:rsidP="000701E5">
      <w:pPr>
        <w:pStyle w:val="SPP2-POZIOM2"/>
      </w:pPr>
      <w:bookmarkStart w:id="446" w:name="_Toc215132984"/>
      <w:bookmarkStart w:id="447" w:name="_Toc223354570"/>
      <w:r w:rsidRPr="00177661">
        <w:t>8.3. Wyniki odbiorów materiałów i wyrobów</w:t>
      </w:r>
      <w:bookmarkEnd w:id="446"/>
      <w:bookmarkEnd w:id="447"/>
      <w:r w:rsidRPr="00177661">
        <w:t xml:space="preserve"> </w:t>
      </w:r>
    </w:p>
    <w:p w:rsidR="00B60039" w:rsidRPr="000701E5" w:rsidRDefault="000701E5" w:rsidP="000701E5">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 xml:space="preserve">Wyniki odbiorów materiałów i wyrobów </w:t>
      </w:r>
      <w:r w:rsidR="00B60039" w:rsidRPr="000701E5">
        <w:rPr>
          <w:rFonts w:ascii="Arial" w:hAnsi="Arial" w:cs="Arial"/>
          <w:color w:val="auto"/>
          <w:sz w:val="22"/>
          <w:u w:val="none"/>
        </w:rPr>
        <w:t>powinny być każdorazowo wpisywane do dziennika budowy.</w:t>
      </w:r>
    </w:p>
    <w:p w:rsidR="00B60039" w:rsidRDefault="00B60039" w:rsidP="000701E5">
      <w:pPr>
        <w:pStyle w:val="SPP2-POZIOM2"/>
      </w:pPr>
      <w:bookmarkStart w:id="448" w:name="_Toc215132985"/>
      <w:bookmarkStart w:id="449" w:name="_Toc223354571"/>
      <w:r w:rsidRPr="00177661">
        <w:lastRenderedPageBreak/>
        <w:t>8.4. Odbiór</w:t>
      </w:r>
      <w:bookmarkEnd w:id="448"/>
      <w:bookmarkEnd w:id="449"/>
    </w:p>
    <w:p w:rsidR="000701E5" w:rsidRPr="000701E5" w:rsidRDefault="000701E5" w:rsidP="000701E5">
      <w:pPr>
        <w:pStyle w:val="z11"/>
        <w:widowControl/>
        <w:spacing w:line="360" w:lineRule="auto"/>
        <w:ind w:left="426"/>
        <w:rPr>
          <w:rFonts w:ascii="Arial" w:hAnsi="Arial" w:cs="Arial"/>
          <w:color w:val="auto"/>
          <w:sz w:val="22"/>
          <w:u w:val="none"/>
        </w:rPr>
      </w:pPr>
      <w:r w:rsidRPr="000701E5">
        <w:rPr>
          <w:rFonts w:ascii="Arial" w:hAnsi="Arial" w:cs="Arial"/>
          <w:color w:val="auto"/>
          <w:sz w:val="22"/>
          <w:u w:val="none"/>
        </w:rPr>
        <w:t>Odbiór powinien obejmować:</w:t>
      </w:r>
    </w:p>
    <w:p w:rsidR="00B60039" w:rsidRPr="00177661" w:rsidRDefault="00B60039" w:rsidP="00177661">
      <w:pPr>
        <w:pStyle w:val="KRESKA"/>
        <w:rPr>
          <w:rFonts w:ascii="Arial" w:hAnsi="Arial" w:cs="Arial"/>
        </w:rPr>
      </w:pPr>
      <w:r w:rsidRPr="00177661">
        <w:rPr>
          <w:rFonts w:ascii="Arial" w:hAnsi="Arial" w:cs="Arial"/>
        </w:rPr>
        <w:t>sprawdzenie wyglądu zewnętrznego; badanie należy wykonać przez ocenę wzrokową,</w:t>
      </w:r>
    </w:p>
    <w:p w:rsidR="00B60039" w:rsidRPr="00177661" w:rsidRDefault="00B60039" w:rsidP="00177661">
      <w:pPr>
        <w:pStyle w:val="KRESKA"/>
        <w:widowControl/>
        <w:ind w:left="850"/>
        <w:rPr>
          <w:rFonts w:ascii="Arial" w:hAnsi="Arial" w:cs="Arial"/>
        </w:rPr>
      </w:pPr>
      <w:r w:rsidRPr="00177661">
        <w:rPr>
          <w:rFonts w:ascii="Arial" w:hAnsi="Arial" w:cs="Arial"/>
        </w:rPr>
        <w:t>sprawdzenie prawidłowości ukształtowania powierzchni posadzki; badanie należy wykonać przez ocenę wzrokową,</w:t>
      </w:r>
    </w:p>
    <w:p w:rsidR="00B60039" w:rsidRPr="00177661" w:rsidRDefault="00B60039" w:rsidP="00177661">
      <w:pPr>
        <w:pStyle w:val="KRESKA"/>
        <w:rPr>
          <w:rFonts w:ascii="Arial" w:hAnsi="Arial" w:cs="Arial"/>
        </w:rPr>
      </w:pPr>
      <w:r w:rsidRPr="00177661">
        <w:rPr>
          <w:rFonts w:ascii="Arial" w:hAnsi="Arial" w:cs="Arial"/>
        </w:rPr>
        <w:t>sprawdzenie grubości posadzki cementowej lub z lastryka należy przeprowadzić na podstawie wyników pomiarów dokonanych w czasie wykonywania posadzki.</w:t>
      </w:r>
    </w:p>
    <w:p w:rsidR="00B60039" w:rsidRPr="00177661" w:rsidRDefault="00B60039" w:rsidP="00177661">
      <w:pPr>
        <w:pStyle w:val="KRESKA"/>
        <w:rPr>
          <w:rFonts w:ascii="Arial" w:hAnsi="Arial" w:cs="Arial"/>
        </w:rPr>
      </w:pPr>
      <w:r w:rsidRPr="00177661">
        <w:rPr>
          <w:rFonts w:ascii="Arial" w:hAnsi="Arial" w:cs="Arial"/>
        </w:rPr>
        <w:t>sprawdzenie prawidłowości wykonania styków materiałów posadzkowych; badania prosto</w:t>
      </w:r>
      <w:r w:rsidRPr="00177661">
        <w:rPr>
          <w:rFonts w:ascii="Arial" w:hAnsi="Arial" w:cs="Arial"/>
        </w:rPr>
        <w:softHyphen/>
        <w:t>liniowości należy wykonać za pomocą naciągniętego drutu i pomiaru odchyleń z dokładnością 1 mm, a szerokości spoin – za pomocą szczelinomierza lub suwmiarki.</w:t>
      </w:r>
    </w:p>
    <w:p w:rsidR="00B60039" w:rsidRPr="00177661" w:rsidRDefault="00B60039" w:rsidP="00177661">
      <w:pPr>
        <w:pStyle w:val="KRESKA"/>
        <w:rPr>
          <w:rFonts w:ascii="Arial" w:hAnsi="Arial" w:cs="Arial"/>
        </w:rPr>
      </w:pPr>
      <w:r w:rsidRPr="00177661">
        <w:rPr>
          <w:rFonts w:ascii="Arial" w:hAnsi="Arial" w:cs="Arial"/>
        </w:rPr>
        <w:t>sprawdzenie prawidłowości wykonania cokołów lub listew podłogowych; badanie należy wykonać przez ocenę wzrokową.</w:t>
      </w:r>
    </w:p>
    <w:p w:rsidR="00B60039" w:rsidRPr="00177661" w:rsidRDefault="007F7399" w:rsidP="007F7399">
      <w:pPr>
        <w:pStyle w:val="SPP1-poziom1"/>
      </w:pPr>
      <w:bookmarkStart w:id="450" w:name="_Toc215132986"/>
      <w:bookmarkStart w:id="451" w:name="_Toc223354572"/>
      <w:r>
        <w:t xml:space="preserve">9. </w:t>
      </w:r>
      <w:r w:rsidR="00B60039" w:rsidRPr="00177661">
        <w:t>Podstawa płatności</w:t>
      </w:r>
      <w:bookmarkEnd w:id="450"/>
      <w:bookmarkEnd w:id="451"/>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za ustaloną ilość m</w:t>
      </w:r>
      <w:r w:rsidRPr="00177661">
        <w:rPr>
          <w:rFonts w:ascii="Arial" w:hAnsi="Arial" w:cs="Arial"/>
          <w:vertAlign w:val="superscript"/>
        </w:rPr>
        <w:t>2</w:t>
      </w:r>
      <w:r w:rsidRPr="00177661">
        <w:rPr>
          <w:rFonts w:ascii="Arial" w:hAnsi="Arial" w:cs="Arial"/>
          <w:color w:val="auto"/>
        </w:rPr>
        <w:t xml:space="preserve"> powierzchni ułożonej posadzki wg ceny jednostkowej, która obejmuje przygotowanie podłoża, dostarczenie materiałów i sprzętu, oczyszczenie stanowiska pracy.</w:t>
      </w:r>
    </w:p>
    <w:p w:rsidR="00B60039" w:rsidRPr="00177661" w:rsidRDefault="007F7399" w:rsidP="007F7399">
      <w:pPr>
        <w:pStyle w:val="SPP1-poziom1"/>
      </w:pPr>
      <w:bookmarkStart w:id="452" w:name="_Toc215132987"/>
      <w:bookmarkStart w:id="453" w:name="_Toc223354573"/>
      <w:r>
        <w:t xml:space="preserve">10. </w:t>
      </w:r>
      <w:r w:rsidR="00B60039" w:rsidRPr="00177661">
        <w:t>Przepisy związane</w:t>
      </w:r>
      <w:bookmarkEnd w:id="452"/>
      <w:bookmarkEnd w:id="453"/>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PN-EN 1008:2004 </w:t>
      </w:r>
      <w:r w:rsidRPr="00177661">
        <w:rPr>
          <w:rFonts w:ascii="Arial" w:hAnsi="Arial" w:cs="Arial"/>
          <w:color w:val="auto"/>
        </w:rPr>
        <w:tab/>
        <w:t>Woda zarobowa do betonu. Specyfikacja pobierania próbek.</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lang w:val="de-DE"/>
        </w:rPr>
        <w:t>PN-EN 197-1:2002</w:t>
      </w:r>
      <w:r w:rsidRPr="00177661">
        <w:rPr>
          <w:rFonts w:ascii="Arial" w:hAnsi="Arial" w:cs="Arial"/>
          <w:color w:val="auto"/>
          <w:lang w:val="de-DE"/>
        </w:rPr>
        <w:tab/>
        <w:t xml:space="preserve">Cement. </w:t>
      </w:r>
      <w:r w:rsidRPr="00177661">
        <w:rPr>
          <w:rFonts w:ascii="Arial" w:hAnsi="Arial" w:cs="Arial"/>
          <w:color w:val="auto"/>
        </w:rPr>
        <w:t xml:space="preserve">Skład, wymagania i kryteria zgodności dotyczące </w:t>
      </w:r>
      <w:r w:rsidRPr="00177661">
        <w:rPr>
          <w:rFonts w:ascii="Arial" w:hAnsi="Arial" w:cs="Arial"/>
          <w:color w:val="auto"/>
        </w:rPr>
        <w:br/>
        <w:t>cementów powszechnego użytku.</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PN-EN 13139:2003</w:t>
      </w:r>
      <w:r w:rsidRPr="00177661">
        <w:rPr>
          <w:rFonts w:ascii="Arial" w:hAnsi="Arial" w:cs="Arial"/>
          <w:color w:val="auto"/>
        </w:rPr>
        <w:tab/>
        <w:t>Kruszywa do zaprawy.</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PN-87/B-01100</w:t>
      </w:r>
      <w:r w:rsidRPr="00177661">
        <w:rPr>
          <w:rFonts w:ascii="Arial" w:hAnsi="Arial" w:cs="Arial"/>
          <w:color w:val="auto"/>
        </w:rPr>
        <w:tab/>
        <w:t xml:space="preserve">Kruszywa mineralne. Kruszywa skalne. Podział, nazwy </w:t>
      </w:r>
      <w:r w:rsidR="002F6175">
        <w:rPr>
          <w:rFonts w:ascii="Arial" w:hAnsi="Arial" w:cs="Arial"/>
          <w:color w:val="auto"/>
        </w:rPr>
        <w:br/>
      </w:r>
      <w:r w:rsidRPr="00177661">
        <w:rPr>
          <w:rFonts w:ascii="Arial" w:hAnsi="Arial" w:cs="Arial"/>
          <w:color w:val="auto"/>
        </w:rPr>
        <w:t>i określenia.</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PN-74/B-30175</w:t>
      </w:r>
      <w:r w:rsidRPr="00177661">
        <w:rPr>
          <w:rFonts w:ascii="Arial" w:hAnsi="Arial" w:cs="Arial"/>
          <w:color w:val="auto"/>
        </w:rPr>
        <w:tab/>
        <w:t>Kit asfaltowy uszczelniający.</w:t>
      </w:r>
    </w:p>
    <w:p w:rsidR="00B60039" w:rsidRPr="00177661" w:rsidRDefault="00B60039" w:rsidP="00177661">
      <w:pPr>
        <w:pStyle w:val="zal"/>
        <w:widowControl/>
        <w:spacing w:line="360" w:lineRule="auto"/>
        <w:ind w:left="2694" w:hanging="2127"/>
        <w:jc w:val="both"/>
        <w:rPr>
          <w:rFonts w:ascii="Arial" w:hAnsi="Arial" w:cs="Arial"/>
          <w:b w:val="0"/>
          <w:bCs w:val="0"/>
          <w:color w:val="auto"/>
          <w:u w:val="none"/>
        </w:rPr>
      </w:pPr>
      <w:r w:rsidRPr="00177661">
        <w:rPr>
          <w:rFonts w:ascii="Arial" w:hAnsi="Arial" w:cs="Arial"/>
          <w:b w:val="0"/>
          <w:bCs w:val="0"/>
          <w:color w:val="auto"/>
          <w:u w:val="none"/>
        </w:rPr>
        <w:t>PN-EN 649:2002</w:t>
      </w:r>
      <w:r w:rsidRPr="00177661">
        <w:rPr>
          <w:rFonts w:ascii="Arial" w:hAnsi="Arial" w:cs="Arial"/>
          <w:b w:val="0"/>
          <w:bCs w:val="0"/>
          <w:color w:val="auto"/>
          <w:u w:val="none"/>
        </w:rPr>
        <w:tab/>
        <w:t>Elastyczne pokrycia podłogowe. Homogeniczne i heterageniczne pokrycia podłogowe z polichlorku winylu.</w:t>
      </w:r>
    </w:p>
    <w:p w:rsidR="00B60039" w:rsidRPr="00177661" w:rsidRDefault="00B60039" w:rsidP="00177661">
      <w:pPr>
        <w:pStyle w:val="znormal"/>
        <w:tabs>
          <w:tab w:val="left" w:pos="3828"/>
        </w:tabs>
        <w:ind w:left="567"/>
        <w:rPr>
          <w:rFonts w:ascii="Arial" w:hAnsi="Arial" w:cs="Arial"/>
        </w:rPr>
      </w:pPr>
    </w:p>
    <w:p w:rsidR="00B60039" w:rsidRPr="00177661" w:rsidRDefault="002F6175" w:rsidP="003A4874">
      <w:pPr>
        <w:pStyle w:val="NRST"/>
        <w:rPr>
          <w:rFonts w:cs="Arial"/>
          <w:b w:val="0"/>
          <w:bCs/>
        </w:rPr>
      </w:pPr>
      <w:r>
        <w:br w:type="page"/>
      </w:r>
    </w:p>
    <w:p w:rsidR="00B60039" w:rsidRDefault="00B60039" w:rsidP="008316FA">
      <w:pPr>
        <w:pStyle w:val="NRST"/>
      </w:pPr>
      <w:bookmarkStart w:id="454" w:name="_Toc223354574"/>
      <w:r w:rsidRPr="00177661">
        <w:lastRenderedPageBreak/>
        <w:t>B.14.00.00 ŚLUSARKA</w:t>
      </w:r>
      <w:bookmarkEnd w:id="454"/>
    </w:p>
    <w:p w:rsidR="00F82A7A" w:rsidRPr="008316FA" w:rsidRDefault="00F82A7A" w:rsidP="008316FA">
      <w:r w:rsidRPr="008316FA">
        <w:rPr>
          <w:b/>
        </w:rPr>
        <w:t>GRUPA ROBÓT:</w:t>
      </w:r>
      <w:r w:rsidRPr="009A3CD6">
        <w:t xml:space="preserve"> </w:t>
      </w:r>
      <w:r w:rsidRPr="00994DF2">
        <w:t>45400000-1 ROBOTY WYKOŃCZENIOWE W ZAKRESIE OBIEKTÓW BUDOWLANYCH</w:t>
      </w:r>
      <w:r w:rsidRPr="00994DF2">
        <w:br/>
      </w:r>
      <w:r w:rsidRPr="008316FA">
        <w:rPr>
          <w:b/>
        </w:rPr>
        <w:t>KLASA ROBÓT:</w:t>
      </w:r>
      <w:r w:rsidRPr="009A3CD6">
        <w:t xml:space="preserve"> </w:t>
      </w:r>
      <w:r w:rsidRPr="002F6175">
        <w:t>45420000-7 ROBOTY W ZAKRESIE STOLARKI BUDOWLANEJ ORAZ ROBOTY CIESIELSKIE</w:t>
      </w:r>
      <w:r>
        <w:br/>
      </w:r>
      <w:r w:rsidRPr="008316FA">
        <w:rPr>
          <w:b/>
        </w:rPr>
        <w:t>KATEGORIA ROBÓT:</w:t>
      </w:r>
      <w:r w:rsidRPr="009A3CD6">
        <w:t xml:space="preserve"> </w:t>
      </w:r>
      <w:r w:rsidRPr="002F6175">
        <w:t>45421100-5 INSTALOWANIE DRZWI I OKIEN, I PODOBNYCH ELEMENTÓW</w:t>
      </w:r>
      <w:r w:rsidR="008316FA">
        <w:br/>
      </w:r>
      <w:r w:rsidRPr="008316FA">
        <w:rPr>
          <w:rFonts w:cs="Arial"/>
          <w:b/>
        </w:rPr>
        <w:t>KATEGORIA ROBÓT:</w:t>
      </w:r>
      <w:r w:rsidRPr="00F82A7A">
        <w:rPr>
          <w:rFonts w:cs="Arial"/>
        </w:rPr>
        <w:t xml:space="preserve"> 45421140-7 INSTALOWANIE STOLARKI METALOWEJ, Z WYJĄTKIEM DRZWI I OKIEN</w:t>
      </w:r>
      <w:r w:rsidR="008316FA">
        <w:rPr>
          <w:rFonts w:cs="Arial"/>
        </w:rPr>
        <w:br/>
      </w:r>
      <w:r w:rsidRPr="008316FA">
        <w:rPr>
          <w:rFonts w:cs="Arial"/>
          <w:b/>
        </w:rPr>
        <w:t>KATEGORIA ROBÓT:</w:t>
      </w:r>
      <w:r w:rsidRPr="00F82A7A">
        <w:rPr>
          <w:rFonts w:cs="Arial"/>
        </w:rPr>
        <w:t xml:space="preserve"> 45422000-1 ROBOTY CIESIELSKIE</w:t>
      </w:r>
    </w:p>
    <w:p w:rsidR="00B60039" w:rsidRPr="00177661" w:rsidRDefault="007F7399" w:rsidP="007F7399">
      <w:pPr>
        <w:pStyle w:val="SPP1-poziom1"/>
      </w:pPr>
      <w:bookmarkStart w:id="455" w:name="_Toc215133025"/>
      <w:bookmarkStart w:id="456" w:name="_Toc223354575"/>
      <w:r>
        <w:t xml:space="preserve">1. </w:t>
      </w:r>
      <w:r w:rsidR="00B60039" w:rsidRPr="00177661">
        <w:t>Wstęp</w:t>
      </w:r>
      <w:bookmarkEnd w:id="455"/>
      <w:bookmarkEnd w:id="456"/>
    </w:p>
    <w:p w:rsidR="00B60039" w:rsidRPr="00177661" w:rsidRDefault="000701E5" w:rsidP="000701E5">
      <w:pPr>
        <w:pStyle w:val="SPP2-POZIOM2"/>
      </w:pPr>
      <w:bookmarkStart w:id="457" w:name="_Toc215133026"/>
      <w:bookmarkStart w:id="458" w:name="_Toc223354576"/>
      <w:r>
        <w:t>1.1. Przedmiot SST</w:t>
      </w:r>
      <w:bookmarkEnd w:id="457"/>
      <w:bookmarkEnd w:id="458"/>
    </w:p>
    <w:p w:rsidR="00B60039" w:rsidRPr="00177661" w:rsidRDefault="00B60039" w:rsidP="00177661">
      <w:pPr>
        <w:pStyle w:val="znormal"/>
        <w:rPr>
          <w:rFonts w:ascii="Arial" w:hAnsi="Arial" w:cs="Arial"/>
          <w:color w:val="auto"/>
        </w:rPr>
      </w:pPr>
      <w:r w:rsidRPr="00177661">
        <w:rPr>
          <w:rFonts w:ascii="Arial" w:hAnsi="Arial" w:cs="Arial"/>
          <w:color w:val="auto"/>
        </w:rPr>
        <w:t>Przedmiotem niniejszej szczegółowej specyfikacji technicznej są wymagania dotyczące wykonania i odbioru ślusarki dla zadania pn.:</w:t>
      </w:r>
    </w:p>
    <w:p w:rsidR="00B60039" w:rsidRPr="002755C5" w:rsidRDefault="002755C5" w:rsidP="002755C5">
      <w:pPr>
        <w:pStyle w:val="znormal"/>
        <w:widowControl/>
        <w:rPr>
          <w:rFonts w:ascii="Arial" w:hAnsi="Arial" w:cs="Arial"/>
        </w:rPr>
      </w:pPr>
      <w:r>
        <w:rPr>
          <w:rFonts w:ascii="Arial" w:hAnsi="Arial" w:cs="Arial"/>
        </w:rPr>
        <w:t>Zlikwidowanie barier dostępności dla osób ze szczególnymi potrzebami w placówkach ZOZ Ropczyce – przychodnia Zagorzyce.</w:t>
      </w:r>
    </w:p>
    <w:p w:rsidR="00B60039" w:rsidRPr="00177661" w:rsidRDefault="000701E5" w:rsidP="000701E5">
      <w:pPr>
        <w:pStyle w:val="SPP2-POZIOM2"/>
      </w:pPr>
      <w:bookmarkStart w:id="459" w:name="_Toc215133027"/>
      <w:bookmarkStart w:id="460" w:name="_Toc223354577"/>
      <w:r>
        <w:t>1.2. Zakres stosowania SST</w:t>
      </w:r>
      <w:bookmarkEnd w:id="459"/>
      <w:bookmarkEnd w:id="460"/>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sidR="00F82A7A">
        <w:rPr>
          <w:rFonts w:ascii="Arial" w:hAnsi="Arial" w:cs="Arial"/>
          <w:color w:val="auto"/>
        </w:rPr>
        <w:br/>
      </w:r>
      <w:r w:rsidRPr="00177661">
        <w:rPr>
          <w:rFonts w:ascii="Arial" w:hAnsi="Arial" w:cs="Arial"/>
          <w:color w:val="auto"/>
        </w:rPr>
        <w:t>i kontraktowy przy zlecaniu i realizacji robót wymienionych w pkt.1.1.</w:t>
      </w:r>
    </w:p>
    <w:p w:rsidR="00B60039" w:rsidRPr="00177661" w:rsidRDefault="000701E5" w:rsidP="000701E5">
      <w:pPr>
        <w:pStyle w:val="SPP2-POZIOM2"/>
      </w:pPr>
      <w:bookmarkStart w:id="461" w:name="_Toc215133028"/>
      <w:bookmarkStart w:id="462" w:name="_Toc223354578"/>
      <w:r>
        <w:t>1.3. Zakres robót objętych SST</w:t>
      </w:r>
      <w:bookmarkEnd w:id="461"/>
      <w:bookmarkEnd w:id="462"/>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Roboty, których dotyczy specyfikacja, obejmują wszystkie czynności umożliwiające </w:t>
      </w:r>
      <w:r w:rsidR="00F82A7A">
        <w:rPr>
          <w:rFonts w:ascii="Arial" w:hAnsi="Arial" w:cs="Arial"/>
          <w:color w:val="auto"/>
        </w:rPr>
        <w:br/>
      </w:r>
      <w:r w:rsidRPr="00177661">
        <w:rPr>
          <w:rFonts w:ascii="Arial" w:hAnsi="Arial" w:cs="Arial"/>
          <w:color w:val="auto"/>
        </w:rPr>
        <w:t>i mające na celu wykonanie montażu ślusarki drzwiowej i okiennej do obiektu wg poniższego.</w:t>
      </w:r>
    </w:p>
    <w:p w:rsidR="00B60039" w:rsidRPr="00177661" w:rsidRDefault="00B60039" w:rsidP="00177661">
      <w:pPr>
        <w:pStyle w:val="znormal"/>
        <w:widowControl/>
        <w:ind w:left="1560" w:hanging="1134"/>
        <w:rPr>
          <w:rFonts w:ascii="Arial" w:hAnsi="Arial" w:cs="Arial"/>
          <w:color w:val="auto"/>
        </w:rPr>
      </w:pPr>
      <w:r w:rsidRPr="00177661">
        <w:rPr>
          <w:rFonts w:ascii="Arial" w:hAnsi="Arial" w:cs="Arial"/>
          <w:color w:val="auto"/>
        </w:rPr>
        <w:t xml:space="preserve">B.14.03.00 </w:t>
      </w:r>
      <w:r w:rsidRPr="00177661">
        <w:rPr>
          <w:rFonts w:ascii="Arial" w:hAnsi="Arial" w:cs="Arial"/>
          <w:color w:val="auto"/>
        </w:rPr>
        <w:tab/>
      </w:r>
      <w:r w:rsidR="007679FF">
        <w:rPr>
          <w:rFonts w:ascii="Arial" w:hAnsi="Arial" w:cs="Arial"/>
          <w:color w:val="auto"/>
        </w:rPr>
        <w:t>Balustrady</w:t>
      </w:r>
    </w:p>
    <w:p w:rsidR="00B60039" w:rsidRPr="00177661" w:rsidRDefault="000701E5" w:rsidP="000701E5">
      <w:pPr>
        <w:pStyle w:val="SPP2-POZIOM2"/>
      </w:pPr>
      <w:bookmarkStart w:id="463" w:name="_Toc215133029"/>
      <w:bookmarkStart w:id="464" w:name="_Toc223354579"/>
      <w:r>
        <w:t>1.4. Określenia podstawowe</w:t>
      </w:r>
      <w:bookmarkEnd w:id="463"/>
      <w:bookmarkEnd w:id="464"/>
    </w:p>
    <w:p w:rsidR="00B60039" w:rsidRPr="00177661" w:rsidRDefault="00B60039" w:rsidP="00177661">
      <w:pPr>
        <w:pStyle w:val="znormal"/>
        <w:widowControl/>
        <w:rPr>
          <w:rFonts w:ascii="Arial" w:hAnsi="Arial" w:cs="Arial"/>
          <w:color w:val="auto"/>
        </w:rPr>
      </w:pPr>
      <w:r w:rsidRPr="00177661">
        <w:rPr>
          <w:rFonts w:ascii="Arial" w:hAnsi="Arial" w:cs="Arial"/>
          <w:color w:val="auto"/>
        </w:rPr>
        <w:t>Określenia podane w niniejszej SST są zgodne z obowiązującymi odpowiednimi normami.</w:t>
      </w:r>
    </w:p>
    <w:p w:rsidR="00B60039" w:rsidRPr="00177661" w:rsidRDefault="00B60039" w:rsidP="000701E5">
      <w:pPr>
        <w:pStyle w:val="SPP2-POZIOM2"/>
      </w:pPr>
      <w:bookmarkStart w:id="465" w:name="_Toc215133030"/>
      <w:bookmarkStart w:id="466" w:name="_Toc223354580"/>
      <w:r w:rsidRPr="00177661">
        <w:t>1.5. O</w:t>
      </w:r>
      <w:r w:rsidR="000701E5">
        <w:t>gólne wymagania dotyczące robót</w:t>
      </w:r>
      <w:bookmarkEnd w:id="465"/>
      <w:bookmarkEnd w:id="466"/>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sidR="00F82A7A">
        <w:rPr>
          <w:rFonts w:ascii="Arial" w:hAnsi="Arial" w:cs="Arial"/>
          <w:color w:val="auto"/>
        </w:rPr>
        <w:br/>
      </w:r>
      <w:r w:rsidRPr="00177661">
        <w:rPr>
          <w:rFonts w:ascii="Arial" w:hAnsi="Arial" w:cs="Arial"/>
          <w:color w:val="auto"/>
        </w:rPr>
        <w:t>z dokumentacją projektową, SST i poleceniami Inżyniera.</w:t>
      </w:r>
    </w:p>
    <w:p w:rsidR="00B60039" w:rsidRPr="00177661" w:rsidRDefault="007F7399" w:rsidP="007F7399">
      <w:pPr>
        <w:pStyle w:val="SPP1-poziom1"/>
      </w:pPr>
      <w:bookmarkStart w:id="467" w:name="_Toc215133031"/>
      <w:bookmarkStart w:id="468" w:name="_Toc223354581"/>
      <w:r>
        <w:t xml:space="preserve">2. </w:t>
      </w:r>
      <w:r w:rsidR="00B60039" w:rsidRPr="00177661">
        <w:t>Materiały</w:t>
      </w:r>
      <w:bookmarkEnd w:id="467"/>
      <w:bookmarkEnd w:id="468"/>
    </w:p>
    <w:p w:rsidR="00B60039" w:rsidRPr="00177661" w:rsidRDefault="00B60039" w:rsidP="000701E5">
      <w:pPr>
        <w:pStyle w:val="SPP2-POZIOM2"/>
      </w:pPr>
      <w:bookmarkStart w:id="469" w:name="_Toc215133032"/>
      <w:bookmarkStart w:id="470" w:name="_Toc223354582"/>
      <w:r w:rsidRPr="00177661">
        <w:t>2.1. Stal</w:t>
      </w:r>
      <w:bookmarkEnd w:id="469"/>
      <w:bookmarkEnd w:id="470"/>
    </w:p>
    <w:p w:rsidR="00B60039" w:rsidRPr="00177661" w:rsidRDefault="00B60039" w:rsidP="00177661">
      <w:pPr>
        <w:pStyle w:val="znormal"/>
        <w:widowControl/>
        <w:rPr>
          <w:rFonts w:ascii="Arial" w:hAnsi="Arial" w:cs="Arial"/>
          <w:color w:val="auto"/>
        </w:rPr>
      </w:pPr>
      <w:r w:rsidRPr="00177661">
        <w:rPr>
          <w:rFonts w:ascii="Arial" w:hAnsi="Arial" w:cs="Arial"/>
          <w:color w:val="auto"/>
        </w:rPr>
        <w:t>Do konstrukcji stalowych stosuje się:</w:t>
      </w:r>
    </w:p>
    <w:p w:rsidR="00B60039" w:rsidRPr="00177661" w:rsidRDefault="00B60039" w:rsidP="00177661">
      <w:pPr>
        <w:pStyle w:val="KRESKA"/>
        <w:rPr>
          <w:rFonts w:ascii="Arial" w:hAnsi="Arial" w:cs="Arial"/>
        </w:rPr>
      </w:pPr>
      <w:r w:rsidRPr="00177661">
        <w:rPr>
          <w:rFonts w:ascii="Arial" w:hAnsi="Arial" w:cs="Arial"/>
        </w:rPr>
        <w:t>wyroby walcowane gotowe ze stali klasy 1 w gatunkach St3S; St3SX; St</w:t>
      </w:r>
    </w:p>
    <w:p w:rsidR="00B60039" w:rsidRPr="00177661" w:rsidRDefault="00B60039" w:rsidP="00177661">
      <w:pPr>
        <w:pStyle w:val="KRESKA"/>
        <w:numPr>
          <w:ilvl w:val="0"/>
          <w:numId w:val="0"/>
        </w:numPr>
        <w:ind w:left="851"/>
        <w:rPr>
          <w:rFonts w:ascii="Arial" w:hAnsi="Arial" w:cs="Arial"/>
          <w:lang w:val="de-DE"/>
        </w:rPr>
      </w:pPr>
      <w:r w:rsidRPr="00177661">
        <w:rPr>
          <w:rFonts w:ascii="Arial" w:hAnsi="Arial" w:cs="Arial"/>
          <w:lang w:val="de-DE"/>
        </w:rPr>
        <w:t>wg PN-EN 10025:2002 (patrz SST B.07.00.00).</w:t>
      </w:r>
    </w:p>
    <w:p w:rsidR="00B60039" w:rsidRPr="00177661" w:rsidRDefault="00B60039" w:rsidP="000701E5">
      <w:pPr>
        <w:pStyle w:val="SPP2-POZIOM2"/>
      </w:pPr>
      <w:bookmarkStart w:id="471" w:name="_Toc215133033"/>
      <w:bookmarkStart w:id="472" w:name="_Toc223354583"/>
      <w:r w:rsidRPr="00177661">
        <w:lastRenderedPageBreak/>
        <w:t>2.2. Powłoki malarskie</w:t>
      </w:r>
      <w:bookmarkEnd w:id="471"/>
      <w:bookmarkEnd w:id="472"/>
    </w:p>
    <w:p w:rsidR="00B60039" w:rsidRPr="00177661" w:rsidRDefault="00B60039" w:rsidP="00177661">
      <w:pPr>
        <w:pStyle w:val="znormal"/>
        <w:widowControl/>
        <w:rPr>
          <w:rFonts w:ascii="Arial" w:hAnsi="Arial" w:cs="Arial"/>
          <w:color w:val="auto"/>
        </w:rPr>
      </w:pPr>
      <w:r w:rsidRPr="00177661">
        <w:rPr>
          <w:rFonts w:ascii="Arial" w:hAnsi="Arial" w:cs="Arial"/>
          <w:color w:val="auto"/>
        </w:rPr>
        <w:t>Materiały na powłoki malarskie wg B.15.00.00 niniejszych SST.</w:t>
      </w:r>
    </w:p>
    <w:p w:rsidR="00B60039" w:rsidRPr="00177661" w:rsidRDefault="00B60039" w:rsidP="000701E5">
      <w:pPr>
        <w:pStyle w:val="SPP2-POZIOM2"/>
      </w:pPr>
      <w:bookmarkStart w:id="473" w:name="_Toc215133034"/>
      <w:bookmarkStart w:id="474" w:name="_Toc223354584"/>
      <w:r w:rsidRPr="00177661">
        <w:t>2.3. Okucia</w:t>
      </w:r>
      <w:bookmarkEnd w:id="473"/>
      <w:bookmarkEnd w:id="47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Wyroby ślusarskie powinny być wyposażone w okucia zamykające, zabezpieczające </w:t>
      </w:r>
      <w:r w:rsidR="00F82A7A">
        <w:rPr>
          <w:rFonts w:ascii="Arial" w:hAnsi="Arial" w:cs="Arial"/>
          <w:color w:val="auto"/>
        </w:rPr>
        <w:br/>
        <w:t>i</w:t>
      </w:r>
      <w:r w:rsidRPr="00177661">
        <w:rPr>
          <w:rFonts w:ascii="Arial" w:hAnsi="Arial" w:cs="Arial"/>
          <w:color w:val="auto"/>
        </w:rPr>
        <w:t xml:space="preserve"> uchwytowe zgodnie z dokumentacją.</w:t>
      </w:r>
    </w:p>
    <w:p w:rsidR="00B60039" w:rsidRPr="00177661" w:rsidRDefault="00B60039" w:rsidP="000701E5">
      <w:pPr>
        <w:pStyle w:val="SPP2-POZIOM2"/>
      </w:pPr>
      <w:bookmarkStart w:id="475" w:name="_Toc215133035"/>
      <w:bookmarkStart w:id="476" w:name="_Toc223354585"/>
      <w:r w:rsidRPr="00177661">
        <w:t>2.4. Składowanie materiałów i konstrukcji</w:t>
      </w:r>
      <w:bookmarkEnd w:id="475"/>
      <w:bookmarkEnd w:id="476"/>
    </w:p>
    <w:p w:rsidR="00B60039" w:rsidRPr="00177661" w:rsidRDefault="00B60039" w:rsidP="00177661">
      <w:pPr>
        <w:pStyle w:val="znormal"/>
        <w:widowControl/>
        <w:rPr>
          <w:rFonts w:ascii="Arial" w:hAnsi="Arial" w:cs="Arial"/>
          <w:color w:val="auto"/>
        </w:rPr>
      </w:pPr>
      <w:r w:rsidRPr="00177661">
        <w:rPr>
          <w:rFonts w:ascii="Arial" w:hAnsi="Arial" w:cs="Arial"/>
          <w:color w:val="auto"/>
        </w:rPr>
        <w:t>Składowanie wyrobów ślusarki stalowej wg B.13.00.00 punkt 2.8 niniejszych SST.</w:t>
      </w:r>
    </w:p>
    <w:p w:rsidR="00B60039" w:rsidRPr="00177661" w:rsidRDefault="00B60039" w:rsidP="000701E5">
      <w:pPr>
        <w:pStyle w:val="SPP2-POZIOM2"/>
      </w:pPr>
      <w:bookmarkStart w:id="477" w:name="_Toc215133036"/>
      <w:bookmarkStart w:id="478" w:name="_Toc223354586"/>
      <w:r w:rsidRPr="00177661">
        <w:t>2.5. Badania na budowie</w:t>
      </w:r>
      <w:bookmarkEnd w:id="477"/>
      <w:bookmarkEnd w:id="478"/>
    </w:p>
    <w:p w:rsidR="00B60039" w:rsidRPr="00177661" w:rsidRDefault="00B60039" w:rsidP="00EF4D06">
      <w:pPr>
        <w:pStyle w:val="SPP3-POZIOM3"/>
      </w:pPr>
      <w:bookmarkStart w:id="479" w:name="_Toc215133037"/>
      <w:bookmarkStart w:id="480" w:name="_Toc223354587"/>
      <w:r w:rsidRPr="00177661">
        <w:t>2.5.1. Każda partia materiału dostarczona na budowę przed jej wbudowaniem musi uzyskać akceptacje Inżyniera.</w:t>
      </w:r>
      <w:bookmarkEnd w:id="479"/>
      <w:bookmarkEnd w:id="480"/>
    </w:p>
    <w:p w:rsidR="00B60039" w:rsidRPr="00177661" w:rsidRDefault="00B60039" w:rsidP="00177661">
      <w:pPr>
        <w:pStyle w:val="z3"/>
        <w:widowControl/>
        <w:rPr>
          <w:rFonts w:ascii="Arial" w:hAnsi="Arial" w:cs="Arial"/>
          <w:color w:val="auto"/>
        </w:rPr>
      </w:pPr>
      <w:bookmarkStart w:id="481" w:name="_Toc215133038"/>
      <w:bookmarkStart w:id="482" w:name="_Toc223354588"/>
      <w:r w:rsidRPr="00522279">
        <w:rPr>
          <w:rStyle w:val="SPP3-POZIOM3Znak"/>
        </w:rPr>
        <w:t>2.5.2. Każdy element dostarczony na budowę podlega odbiorowi pod względem</w:t>
      </w:r>
      <w:bookmarkEnd w:id="481"/>
      <w:bookmarkEnd w:id="482"/>
      <w:r w:rsidRPr="00177661">
        <w:rPr>
          <w:rFonts w:ascii="Arial" w:hAnsi="Arial" w:cs="Arial"/>
          <w:color w:val="auto"/>
        </w:rPr>
        <w:t>:</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materiałów, spoin, otworów na śruby,</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zgodności z projektem,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zgodności z atestem wytwórni,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wykonania z uwzględnieniem dopuszczalnych tolerancji,</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jakości powłok antykorozyjnych.</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Odbiór konstrukcji oraz ewentualne zalecenia co do sposobu naprawy powstałych uszkodzeń w czasie transportu potwierdza Inżynier wpisem do dziennika budowy.</w:t>
      </w:r>
    </w:p>
    <w:p w:rsidR="00B60039" w:rsidRPr="00177661" w:rsidRDefault="00B60039" w:rsidP="000701E5">
      <w:pPr>
        <w:pStyle w:val="SPP2-POZIOM2"/>
      </w:pPr>
      <w:bookmarkStart w:id="483" w:name="_Toc215133039"/>
      <w:bookmarkStart w:id="484" w:name="_Toc223354589"/>
      <w:r w:rsidRPr="00177661">
        <w:t>2.6. Ślusarka aluminiowa</w:t>
      </w:r>
      <w:bookmarkEnd w:id="483"/>
      <w:bookmarkEnd w:id="48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Wbudować należy ślusarkę kompletnie wykończoną wraz z okuciami, uszczelkami </w:t>
      </w:r>
      <w:r w:rsidR="00F82A7A">
        <w:rPr>
          <w:rFonts w:ascii="Arial" w:hAnsi="Arial" w:cs="Arial"/>
          <w:color w:val="auto"/>
        </w:rPr>
        <w:br/>
      </w:r>
      <w:r w:rsidRPr="00177661">
        <w:rPr>
          <w:rFonts w:ascii="Arial" w:hAnsi="Arial" w:cs="Arial"/>
          <w:color w:val="auto"/>
        </w:rPr>
        <w:t>i powłokami anodowymi.</w:t>
      </w:r>
    </w:p>
    <w:p w:rsidR="00B60039" w:rsidRPr="00177661" w:rsidRDefault="00B60039" w:rsidP="00177661">
      <w:pPr>
        <w:pStyle w:val="z3"/>
        <w:widowControl/>
        <w:ind w:left="993" w:hanging="596"/>
        <w:rPr>
          <w:rFonts w:ascii="Arial" w:hAnsi="Arial" w:cs="Arial"/>
          <w:color w:val="auto"/>
        </w:rPr>
      </w:pPr>
      <w:bookmarkStart w:id="485" w:name="_Toc215133040"/>
      <w:bookmarkStart w:id="486" w:name="_Toc223354590"/>
      <w:r w:rsidRPr="00522279">
        <w:rPr>
          <w:rStyle w:val="SPP3-POZIOM3Znak"/>
        </w:rPr>
        <w:t>2.6.1. Na elementy ślusarki stosować kształtowniki</w:t>
      </w:r>
      <w:bookmarkEnd w:id="485"/>
      <w:bookmarkEnd w:id="486"/>
      <w:r w:rsidRPr="00177661">
        <w:rPr>
          <w:rFonts w:ascii="Arial" w:hAnsi="Arial" w:cs="Arial"/>
          <w:color w:val="auto"/>
        </w:rPr>
        <w:t xml:space="preserve"> ze stopów aluminium PA3 wg PN-EN 755-1:2001, PN-EN 755-2:2001 i PN-EN 755-9:2004.</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Połączenia elementów wykonywać jako spawane (druty do spawania PA3), nitowane lub skręcane na śruby.</w:t>
      </w:r>
    </w:p>
    <w:p w:rsidR="00B60039" w:rsidRPr="00177661" w:rsidRDefault="00B60039" w:rsidP="00177661">
      <w:pPr>
        <w:pStyle w:val="znormal"/>
        <w:widowControl/>
        <w:ind w:left="993"/>
        <w:rPr>
          <w:rFonts w:ascii="Arial" w:hAnsi="Arial" w:cs="Arial"/>
          <w:color w:val="auto"/>
        </w:rPr>
      </w:pPr>
      <w:r w:rsidRPr="00177661">
        <w:rPr>
          <w:rFonts w:ascii="Arial" w:hAnsi="Arial" w:cs="Arial"/>
          <w:color w:val="auto"/>
        </w:rPr>
        <w:t>Dopuszczalne błędy wykonania elementów powinny odpowiadać wymaganiom normy PN-80/M-02138.</w:t>
      </w:r>
    </w:p>
    <w:p w:rsidR="00B60039" w:rsidRPr="00177661" w:rsidRDefault="00B60039" w:rsidP="00EF4D06">
      <w:pPr>
        <w:pStyle w:val="SPP3-POZIOM3"/>
      </w:pPr>
      <w:bookmarkStart w:id="487" w:name="_Toc215133041"/>
      <w:bookmarkStart w:id="488" w:name="_Toc223354591"/>
      <w:r w:rsidRPr="00177661">
        <w:t>2.6.2. Okucia wg punktu 2.3.</w:t>
      </w:r>
      <w:bookmarkEnd w:id="487"/>
      <w:bookmarkEnd w:id="488"/>
    </w:p>
    <w:p w:rsidR="00B60039" w:rsidRPr="00177661" w:rsidRDefault="00B60039" w:rsidP="00177661">
      <w:pPr>
        <w:pStyle w:val="z3"/>
        <w:widowControl/>
        <w:rPr>
          <w:rFonts w:ascii="Arial" w:hAnsi="Arial" w:cs="Arial"/>
          <w:color w:val="auto"/>
        </w:rPr>
      </w:pPr>
      <w:bookmarkStart w:id="489" w:name="_Toc215133042"/>
      <w:bookmarkStart w:id="490" w:name="_Toc223354592"/>
      <w:r w:rsidRPr="00522279">
        <w:rPr>
          <w:rStyle w:val="SPP3-POZIOM3Znak"/>
        </w:rPr>
        <w:t>2.6.3. Uszczelki i przekładki</w:t>
      </w:r>
      <w:bookmarkEnd w:id="489"/>
      <w:bookmarkEnd w:id="490"/>
      <w:r w:rsidRPr="00177661">
        <w:rPr>
          <w:rFonts w:ascii="Arial" w:hAnsi="Arial" w:cs="Arial"/>
          <w:color w:val="auto"/>
        </w:rPr>
        <w:t xml:space="preserve"> powinny odpowiadać następującym wymaganiom:</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twardość Shor’a min. 35-40</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wytrzymałość na rozciąganie ok. 8,5 MPa</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odporność na temperaturę od –30 do +80°C</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palność – nie powinny rozprzestrzeniać ognia</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t>nasiąkliwość – nie nasiąkliwe</w:t>
      </w:r>
    </w:p>
    <w:p w:rsidR="00B60039" w:rsidRPr="00177661" w:rsidRDefault="00B60039" w:rsidP="00177661">
      <w:pPr>
        <w:pStyle w:val="KRESKA"/>
        <w:tabs>
          <w:tab w:val="clear" w:pos="851"/>
          <w:tab w:val="num" w:pos="1276"/>
        </w:tabs>
        <w:ind w:left="1276" w:hanging="283"/>
        <w:rPr>
          <w:rFonts w:ascii="Arial" w:hAnsi="Arial" w:cs="Arial"/>
        </w:rPr>
      </w:pPr>
      <w:r w:rsidRPr="00177661">
        <w:rPr>
          <w:rFonts w:ascii="Arial" w:hAnsi="Arial" w:cs="Arial"/>
        </w:rPr>
        <w:lastRenderedPageBreak/>
        <w:t>trwałość min. 20 lat.</w:t>
      </w:r>
    </w:p>
    <w:p w:rsidR="00B60039" w:rsidRPr="00177661" w:rsidRDefault="00B60039" w:rsidP="00177661">
      <w:pPr>
        <w:pStyle w:val="z3"/>
        <w:widowControl/>
        <w:ind w:left="993" w:hanging="596"/>
        <w:rPr>
          <w:rFonts w:ascii="Arial" w:hAnsi="Arial" w:cs="Arial"/>
          <w:color w:val="auto"/>
        </w:rPr>
      </w:pPr>
      <w:bookmarkStart w:id="491" w:name="_Toc215133043"/>
      <w:bookmarkStart w:id="492" w:name="_Toc223354593"/>
      <w:r w:rsidRPr="00522279">
        <w:rPr>
          <w:rStyle w:val="SPP3-POZIOM3Znak"/>
        </w:rPr>
        <w:t>2.6.4. Powierzchnie elementów należy pokryć anodową powłoką tlenkową typu Al/An15u wg PN-80/H-97023</w:t>
      </w:r>
      <w:bookmarkEnd w:id="491"/>
      <w:bookmarkEnd w:id="492"/>
      <w:r w:rsidRPr="00177661">
        <w:rPr>
          <w:rFonts w:ascii="Arial" w:hAnsi="Arial" w:cs="Arial"/>
          <w:color w:val="auto"/>
        </w:rPr>
        <w:t>.</w:t>
      </w:r>
    </w:p>
    <w:p w:rsidR="00B60039" w:rsidRPr="00177661" w:rsidRDefault="00B60039" w:rsidP="000701E5">
      <w:pPr>
        <w:pStyle w:val="SPP2-POZIOM2"/>
      </w:pPr>
      <w:bookmarkStart w:id="493" w:name="_Toc215133044"/>
      <w:bookmarkStart w:id="494" w:name="_Toc223354594"/>
      <w:r w:rsidRPr="00177661">
        <w:t>2.7. Ślusarka stalowa</w:t>
      </w:r>
      <w:bookmarkEnd w:id="493"/>
      <w:bookmarkEnd w:id="494"/>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Wbudować należy ślusarkę kompletnie wykończoną wraz z okuciami, uszczelkami </w:t>
      </w:r>
      <w:r w:rsidR="00F82A7A">
        <w:rPr>
          <w:rFonts w:ascii="Arial" w:hAnsi="Arial" w:cs="Arial"/>
          <w:color w:val="auto"/>
        </w:rPr>
        <w:br/>
      </w:r>
      <w:r w:rsidRPr="00177661">
        <w:rPr>
          <w:rFonts w:ascii="Arial" w:hAnsi="Arial" w:cs="Arial"/>
          <w:color w:val="auto"/>
        </w:rPr>
        <w:t>i powłokami antykorozyjnymi.</w:t>
      </w:r>
    </w:p>
    <w:p w:rsidR="00B60039" w:rsidRPr="00177661" w:rsidRDefault="00B60039" w:rsidP="00177661">
      <w:pPr>
        <w:pStyle w:val="z3"/>
        <w:widowControl/>
        <w:ind w:left="993" w:hanging="596"/>
        <w:rPr>
          <w:rFonts w:ascii="Arial" w:hAnsi="Arial" w:cs="Arial"/>
          <w:color w:val="auto"/>
        </w:rPr>
      </w:pPr>
      <w:bookmarkStart w:id="495" w:name="_Toc215133045"/>
      <w:bookmarkStart w:id="496" w:name="_Toc223354595"/>
      <w:r w:rsidRPr="00522279">
        <w:rPr>
          <w:rStyle w:val="SPP3-POZIOM3Znak"/>
        </w:rPr>
        <w:t>2.7.1. Na elementy ślusarki</w:t>
      </w:r>
      <w:bookmarkEnd w:id="495"/>
      <w:bookmarkEnd w:id="496"/>
      <w:r w:rsidRPr="00177661">
        <w:rPr>
          <w:rFonts w:ascii="Arial" w:hAnsi="Arial" w:cs="Arial"/>
          <w:color w:val="auto"/>
        </w:rPr>
        <w:t xml:space="preserve"> stosować kształtowniki stalowe ze stali St3SX </w:t>
      </w:r>
      <w:r w:rsidRPr="00177661">
        <w:rPr>
          <w:rFonts w:ascii="Arial" w:hAnsi="Arial" w:cs="Arial"/>
          <w:color w:val="auto"/>
        </w:rPr>
        <w:br/>
        <w:t>wg PN-EN 10025:2002.</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Połączenia elementów wykonywać jako spawane, nitowane lub skręcane na śruby.</w:t>
      </w:r>
    </w:p>
    <w:p w:rsidR="00B60039" w:rsidRPr="00177661" w:rsidRDefault="00B60039" w:rsidP="00177661">
      <w:pPr>
        <w:pStyle w:val="znormal"/>
        <w:widowControl/>
        <w:ind w:left="933"/>
        <w:rPr>
          <w:rFonts w:ascii="Arial" w:hAnsi="Arial" w:cs="Arial"/>
          <w:color w:val="auto"/>
        </w:rPr>
      </w:pPr>
      <w:r w:rsidRPr="00177661">
        <w:rPr>
          <w:rFonts w:ascii="Arial" w:hAnsi="Arial" w:cs="Arial"/>
          <w:color w:val="auto"/>
        </w:rPr>
        <w:t xml:space="preserve">Dopuszczalne błędy wykonania elementów powinny odpowiadać wymaganiom normy </w:t>
      </w:r>
      <w:r w:rsidRPr="00177661">
        <w:rPr>
          <w:rFonts w:ascii="Arial" w:hAnsi="Arial" w:cs="Arial"/>
          <w:color w:val="auto"/>
        </w:rPr>
        <w:br/>
        <w:t>PN-80/M-02138.</w:t>
      </w:r>
    </w:p>
    <w:p w:rsidR="00B60039" w:rsidRPr="00177661" w:rsidRDefault="00B60039" w:rsidP="00177661">
      <w:pPr>
        <w:pStyle w:val="z3"/>
        <w:widowControl/>
        <w:ind w:left="993" w:hanging="596"/>
        <w:rPr>
          <w:rFonts w:ascii="Arial" w:hAnsi="Arial" w:cs="Arial"/>
          <w:color w:val="auto"/>
        </w:rPr>
      </w:pPr>
      <w:bookmarkStart w:id="497" w:name="_Toc215133046"/>
      <w:bookmarkStart w:id="498" w:name="_Toc223354596"/>
      <w:r w:rsidRPr="00522279">
        <w:rPr>
          <w:rStyle w:val="SPP3-POZIOM3Znak"/>
        </w:rPr>
        <w:t>2.7.2. Uszczelki i przekładki</w:t>
      </w:r>
      <w:bookmarkEnd w:id="497"/>
      <w:bookmarkEnd w:id="498"/>
      <w:r w:rsidRPr="00177661">
        <w:rPr>
          <w:rFonts w:ascii="Arial" w:hAnsi="Arial" w:cs="Arial"/>
          <w:color w:val="auto"/>
        </w:rPr>
        <w:t xml:space="preserve"> powinny odpowiadać następującym wymaganiom podanym w punkcie 2.6.3.</w:t>
      </w:r>
    </w:p>
    <w:p w:rsidR="00B60039" w:rsidRPr="00177661" w:rsidRDefault="00B60039" w:rsidP="00EF4D06">
      <w:pPr>
        <w:pStyle w:val="SPP3-POZIOM3"/>
      </w:pPr>
      <w:bookmarkStart w:id="499" w:name="_Toc215133047"/>
      <w:bookmarkStart w:id="500" w:name="_Toc223354597"/>
      <w:r w:rsidRPr="00177661">
        <w:t>2.7.3. Powierzchnie elementów należy pokryć farbami ftalowymi wg punktu 2.12.4.</w:t>
      </w:r>
      <w:bookmarkEnd w:id="499"/>
      <w:bookmarkEnd w:id="500"/>
    </w:p>
    <w:p w:rsidR="00B60039" w:rsidRPr="00177661" w:rsidRDefault="007F7399" w:rsidP="007F7399">
      <w:pPr>
        <w:pStyle w:val="SPP1-poziom1"/>
      </w:pPr>
      <w:bookmarkStart w:id="501" w:name="_Toc215133048"/>
      <w:bookmarkStart w:id="502" w:name="_Toc223354598"/>
      <w:r>
        <w:t xml:space="preserve">3. </w:t>
      </w:r>
      <w:r w:rsidR="00B60039" w:rsidRPr="00177661">
        <w:t>Sprzęt</w:t>
      </w:r>
      <w:bookmarkEnd w:id="501"/>
      <w:bookmarkEnd w:id="502"/>
    </w:p>
    <w:p w:rsidR="00B60039" w:rsidRPr="00177661" w:rsidRDefault="00B60039" w:rsidP="00177661">
      <w:pPr>
        <w:pStyle w:val="znormal"/>
        <w:widowControl/>
        <w:rPr>
          <w:rFonts w:ascii="Arial" w:hAnsi="Arial" w:cs="Arial"/>
          <w:color w:val="auto"/>
        </w:rPr>
      </w:pPr>
      <w:r w:rsidRPr="00177661">
        <w:rPr>
          <w:rFonts w:ascii="Arial" w:hAnsi="Arial" w:cs="Arial"/>
          <w:color w:val="auto"/>
        </w:rPr>
        <w:t>Do wykonania i montażu ślusarki może być użyty dowolny sprzęt.</w:t>
      </w:r>
    </w:p>
    <w:p w:rsidR="00B60039" w:rsidRPr="00177661" w:rsidRDefault="007F7399" w:rsidP="007F7399">
      <w:pPr>
        <w:pStyle w:val="SPP1-poziom1"/>
      </w:pPr>
      <w:bookmarkStart w:id="503" w:name="_Toc215133049"/>
      <w:bookmarkStart w:id="504" w:name="_Toc223354599"/>
      <w:r>
        <w:t xml:space="preserve">4. </w:t>
      </w:r>
      <w:r w:rsidR="00B60039" w:rsidRPr="00177661">
        <w:t>Transport</w:t>
      </w:r>
      <w:bookmarkEnd w:id="503"/>
      <w:bookmarkEnd w:id="504"/>
    </w:p>
    <w:p w:rsidR="00B60039" w:rsidRPr="00177661" w:rsidRDefault="00B60039" w:rsidP="00177661">
      <w:pPr>
        <w:pStyle w:val="znormal"/>
        <w:widowControl/>
        <w:rPr>
          <w:rFonts w:ascii="Arial" w:hAnsi="Arial" w:cs="Arial"/>
          <w:color w:val="auto"/>
        </w:rPr>
      </w:pPr>
      <w:r w:rsidRPr="00177661">
        <w:rPr>
          <w:rFonts w:ascii="Arial" w:hAnsi="Arial" w:cs="Arial"/>
          <w:color w:val="auto"/>
        </w:rPr>
        <w:t>Każda partia wyrobów powinna zawierać wszystkie elementy przewidziane projektem lub odpowiednią normą.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do transportu należy zabezpieczyć przed uszkodzeniem.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Elementy mogą być przewożone dowolnym środkiem transportu, oraz zabezpieczone przed uszkodzeniem, przesunięciem oraz utratą stateczności.</w:t>
      </w:r>
    </w:p>
    <w:p w:rsidR="00B60039" w:rsidRPr="00177661" w:rsidRDefault="007F7399" w:rsidP="007F7399">
      <w:pPr>
        <w:pStyle w:val="SPP1-poziom1"/>
      </w:pPr>
      <w:bookmarkStart w:id="505" w:name="_Toc215133050"/>
      <w:bookmarkStart w:id="506" w:name="_Toc223354600"/>
      <w:r>
        <w:t xml:space="preserve">5. </w:t>
      </w:r>
      <w:r w:rsidR="00B60039" w:rsidRPr="00177661">
        <w:t>Wykonanie robót</w:t>
      </w:r>
      <w:bookmarkEnd w:id="505"/>
      <w:bookmarkEnd w:id="506"/>
    </w:p>
    <w:p w:rsidR="00B63F45" w:rsidRDefault="00B60039" w:rsidP="00B63F45">
      <w:pPr>
        <w:pStyle w:val="SPP2-POZIOM2"/>
      </w:pPr>
      <w:bookmarkStart w:id="507" w:name="_Toc215133051"/>
      <w:bookmarkStart w:id="508" w:name="_Toc223354601"/>
      <w:r w:rsidRPr="00177661">
        <w:t>5.1. Przed rozpoczęciem montażu</w:t>
      </w:r>
      <w:bookmarkEnd w:id="507"/>
      <w:bookmarkEnd w:id="508"/>
      <w:r w:rsidRPr="00177661">
        <w:t xml:space="preserve"> </w:t>
      </w:r>
    </w:p>
    <w:p w:rsidR="00B60039" w:rsidRPr="00B63F45" w:rsidRDefault="00B63F45" w:rsidP="00B63F45">
      <w:pPr>
        <w:pStyle w:val="z2"/>
        <w:widowControl/>
        <w:ind w:firstLine="426"/>
        <w:rPr>
          <w:rFonts w:ascii="Arial" w:hAnsi="Arial" w:cs="Arial"/>
          <w:color w:val="auto"/>
          <w:u w:val="none"/>
        </w:rPr>
      </w:pPr>
      <w:r w:rsidRPr="00B63F45">
        <w:rPr>
          <w:rFonts w:ascii="Arial" w:hAnsi="Arial" w:cs="Arial"/>
          <w:color w:val="auto"/>
          <w:u w:val="none"/>
        </w:rPr>
        <w:t xml:space="preserve">Przed rozpoczęciem montażu </w:t>
      </w:r>
      <w:r w:rsidR="00B60039" w:rsidRPr="00B63F45">
        <w:rPr>
          <w:rFonts w:ascii="Arial" w:hAnsi="Arial" w:cs="Arial"/>
          <w:color w:val="auto"/>
          <w:u w:val="none"/>
        </w:rPr>
        <w:t>należy sprawdzić:</w:t>
      </w:r>
    </w:p>
    <w:p w:rsidR="00B60039" w:rsidRPr="00177661" w:rsidRDefault="00B60039" w:rsidP="00177661">
      <w:pPr>
        <w:pStyle w:val="KRESKA"/>
        <w:rPr>
          <w:rFonts w:ascii="Arial" w:hAnsi="Arial" w:cs="Arial"/>
        </w:rPr>
      </w:pPr>
      <w:r w:rsidRPr="00177661">
        <w:rPr>
          <w:rFonts w:ascii="Arial" w:hAnsi="Arial" w:cs="Arial"/>
        </w:rPr>
        <w:t>prawidłowość wykonania ościeży,</w:t>
      </w:r>
    </w:p>
    <w:p w:rsidR="00B60039" w:rsidRPr="00177661" w:rsidRDefault="00B60039" w:rsidP="00177661">
      <w:pPr>
        <w:pStyle w:val="KRESKA"/>
        <w:rPr>
          <w:rFonts w:ascii="Arial" w:hAnsi="Arial" w:cs="Arial"/>
        </w:rPr>
      </w:pPr>
      <w:r w:rsidRPr="00177661">
        <w:rPr>
          <w:rFonts w:ascii="Arial" w:hAnsi="Arial" w:cs="Arial"/>
        </w:rPr>
        <w:t>możliwość mocowania elementów do ścian,</w:t>
      </w:r>
    </w:p>
    <w:p w:rsidR="00B60039" w:rsidRPr="00177661" w:rsidRDefault="00B60039" w:rsidP="00177661">
      <w:pPr>
        <w:pStyle w:val="KRESKA"/>
        <w:rPr>
          <w:rFonts w:ascii="Arial" w:hAnsi="Arial" w:cs="Arial"/>
        </w:rPr>
      </w:pPr>
      <w:r w:rsidRPr="00177661">
        <w:rPr>
          <w:rFonts w:ascii="Arial" w:hAnsi="Arial" w:cs="Arial"/>
        </w:rPr>
        <w:t>jakość dostarczonych elementów do wbudowania.</w:t>
      </w:r>
    </w:p>
    <w:p w:rsidR="00B60039" w:rsidRDefault="00B60039" w:rsidP="00B63F45">
      <w:pPr>
        <w:pStyle w:val="SPP2-POZIOM2"/>
        <w:numPr>
          <w:ilvl w:val="1"/>
          <w:numId w:val="20"/>
        </w:numPr>
      </w:pPr>
      <w:bookmarkStart w:id="509" w:name="_Toc215133052"/>
      <w:bookmarkStart w:id="510" w:name="_Toc223354602"/>
      <w:r w:rsidRPr="00177661">
        <w:t>Elementy powinny być osadzone zgodnie z dokumentacją techniczną lub instrukcją zaakceptowaną przez Inżyniera.</w:t>
      </w:r>
      <w:bookmarkEnd w:id="509"/>
      <w:bookmarkEnd w:id="510"/>
    </w:p>
    <w:p w:rsidR="00B63F45" w:rsidRPr="00177661" w:rsidRDefault="00B63F45" w:rsidP="00B63F45">
      <w:pPr>
        <w:pStyle w:val="SPP2-POZIOM2"/>
        <w:ind w:left="558"/>
      </w:pPr>
    </w:p>
    <w:p w:rsidR="00B60039" w:rsidRPr="00177661" w:rsidRDefault="00B60039" w:rsidP="00B63F45">
      <w:pPr>
        <w:pStyle w:val="SPP2-POZIOM2"/>
        <w:ind w:hanging="142"/>
      </w:pPr>
      <w:bookmarkStart w:id="511" w:name="_Toc215133053"/>
      <w:bookmarkStart w:id="512" w:name="_Toc223354603"/>
      <w:r w:rsidRPr="00177661">
        <w:t>5.3. Elementy powinny być trwale zakotwione w ścianach budynku.</w:t>
      </w:r>
      <w:bookmarkEnd w:id="511"/>
      <w:bookmarkEnd w:id="512"/>
    </w:p>
    <w:p w:rsidR="00B60039" w:rsidRPr="00177661" w:rsidRDefault="00B60039" w:rsidP="00177661">
      <w:pPr>
        <w:pStyle w:val="znormal"/>
        <w:widowControl/>
        <w:rPr>
          <w:rFonts w:ascii="Arial" w:hAnsi="Arial" w:cs="Arial"/>
          <w:color w:val="auto"/>
        </w:rPr>
      </w:pPr>
      <w:r w:rsidRPr="00177661">
        <w:rPr>
          <w:rFonts w:ascii="Arial" w:hAnsi="Arial" w:cs="Arial"/>
          <w:color w:val="auto"/>
        </w:rPr>
        <w:t>Zamiast kotwienia dopuszcza się osadzanie elementów za pomocą kołków rozporowych lub kołków wstrzeliwanych.</w:t>
      </w:r>
    </w:p>
    <w:p w:rsidR="00B60039" w:rsidRPr="00177661" w:rsidRDefault="00B60039" w:rsidP="00B63F45">
      <w:pPr>
        <w:pStyle w:val="z11"/>
        <w:widowControl/>
        <w:spacing w:line="360" w:lineRule="auto"/>
        <w:ind w:left="426" w:hanging="284"/>
        <w:rPr>
          <w:rFonts w:ascii="Arial" w:hAnsi="Arial" w:cs="Arial"/>
          <w:color w:val="auto"/>
          <w:sz w:val="22"/>
          <w:u w:val="none"/>
        </w:rPr>
      </w:pPr>
      <w:bookmarkStart w:id="513" w:name="_Toc215133054"/>
      <w:bookmarkStart w:id="514" w:name="_Toc223354604"/>
      <w:r w:rsidRPr="00B63F45">
        <w:rPr>
          <w:rStyle w:val="SPP2-POZIOM2Znak"/>
          <w:u w:val="none"/>
        </w:rPr>
        <w:lastRenderedPageBreak/>
        <w:t>5.4. Osadzone elementy powinny być uszczelnione</w:t>
      </w:r>
      <w:bookmarkEnd w:id="513"/>
      <w:bookmarkEnd w:id="514"/>
      <w:r w:rsidRPr="00177661">
        <w:rPr>
          <w:rFonts w:ascii="Arial" w:hAnsi="Arial" w:cs="Arial"/>
          <w:color w:val="auto"/>
          <w:sz w:val="22"/>
          <w:u w:val="none"/>
        </w:rPr>
        <w:t xml:space="preserve"> między ościeżem </w:t>
      </w:r>
      <w:r w:rsidR="00B63F45">
        <w:rPr>
          <w:rFonts w:ascii="Arial" w:hAnsi="Arial" w:cs="Arial"/>
          <w:color w:val="auto"/>
          <w:sz w:val="22"/>
          <w:u w:val="none"/>
        </w:rPr>
        <w:br/>
      </w:r>
      <w:r w:rsidRPr="00177661">
        <w:rPr>
          <w:rFonts w:ascii="Arial" w:hAnsi="Arial" w:cs="Arial"/>
          <w:color w:val="auto"/>
          <w:sz w:val="22"/>
          <w:u w:val="none"/>
        </w:rPr>
        <w:t>a ościeżnicą lub ścianą tak aby nie następowało przewiewanie, przemarzanie lub przecieki wody opadowej. Uszczelnienia wykonywać z elastycznej masy uszczelniającej.</w:t>
      </w:r>
    </w:p>
    <w:p w:rsidR="00B60039" w:rsidRPr="00177661" w:rsidRDefault="00B60039" w:rsidP="00B63F45">
      <w:pPr>
        <w:pStyle w:val="z11"/>
        <w:widowControl/>
        <w:spacing w:line="360" w:lineRule="auto"/>
        <w:ind w:left="426" w:hanging="284"/>
        <w:rPr>
          <w:rFonts w:ascii="Arial" w:hAnsi="Arial" w:cs="Arial"/>
          <w:color w:val="auto"/>
          <w:sz w:val="22"/>
          <w:u w:val="none"/>
        </w:rPr>
      </w:pPr>
      <w:bookmarkStart w:id="515" w:name="_Toc215133055"/>
      <w:bookmarkStart w:id="516" w:name="_Toc223354605"/>
      <w:r w:rsidRPr="00B63F45">
        <w:rPr>
          <w:rStyle w:val="SPP2-POZIOM2Znak"/>
          <w:u w:val="none"/>
        </w:rPr>
        <w:t>5.5. Powłoki malarskie powinny być jednolite</w:t>
      </w:r>
      <w:bookmarkEnd w:id="515"/>
      <w:bookmarkEnd w:id="516"/>
      <w:r w:rsidRPr="00177661">
        <w:rPr>
          <w:rFonts w:ascii="Arial" w:hAnsi="Arial" w:cs="Arial"/>
          <w:color w:val="auto"/>
          <w:sz w:val="22"/>
        </w:rPr>
        <w:t>,</w:t>
      </w:r>
      <w:r w:rsidRPr="00177661">
        <w:rPr>
          <w:rFonts w:ascii="Arial" w:hAnsi="Arial" w:cs="Arial"/>
          <w:color w:val="auto"/>
          <w:sz w:val="22"/>
          <w:u w:val="none"/>
        </w:rPr>
        <w:t xml:space="preserve"> bez widocznych poprawek, śladów pędzla, rys i odprysków i spełniać wymagania podane dla robót malarskich wg SST B.15.00.00.</w:t>
      </w:r>
    </w:p>
    <w:p w:rsidR="00B60039" w:rsidRPr="00177661" w:rsidRDefault="007F7399" w:rsidP="007F7399">
      <w:pPr>
        <w:pStyle w:val="SPP1-poziom1"/>
      </w:pPr>
      <w:bookmarkStart w:id="517" w:name="_Toc215133056"/>
      <w:bookmarkStart w:id="518" w:name="_Toc223354606"/>
      <w:r>
        <w:t xml:space="preserve">6. </w:t>
      </w:r>
      <w:r w:rsidR="00B60039" w:rsidRPr="00177661">
        <w:t>Kontrola jakości</w:t>
      </w:r>
      <w:bookmarkEnd w:id="517"/>
      <w:bookmarkEnd w:id="518"/>
    </w:p>
    <w:p w:rsidR="00B60039" w:rsidRPr="00177661" w:rsidRDefault="00B60039" w:rsidP="00B63F45">
      <w:pPr>
        <w:pStyle w:val="z11"/>
        <w:widowControl/>
        <w:tabs>
          <w:tab w:val="left" w:pos="426"/>
        </w:tabs>
        <w:spacing w:line="360" w:lineRule="auto"/>
        <w:ind w:left="426" w:hanging="284"/>
        <w:rPr>
          <w:rFonts w:ascii="Arial" w:hAnsi="Arial" w:cs="Arial"/>
          <w:color w:val="auto"/>
          <w:sz w:val="22"/>
          <w:u w:val="none"/>
        </w:rPr>
      </w:pPr>
      <w:bookmarkStart w:id="519" w:name="_Toc215133057"/>
      <w:bookmarkStart w:id="520" w:name="_Toc223354607"/>
      <w:r w:rsidRPr="00B63F45">
        <w:rPr>
          <w:rStyle w:val="SPP2-POZIOM2Znak"/>
          <w:u w:val="none"/>
        </w:rPr>
        <w:t>6.1. Badanie materiałów</w:t>
      </w:r>
      <w:bookmarkEnd w:id="519"/>
      <w:bookmarkEnd w:id="520"/>
      <w:r w:rsidRPr="00177661">
        <w:rPr>
          <w:rFonts w:ascii="Arial" w:hAnsi="Arial" w:cs="Arial"/>
          <w:color w:val="auto"/>
          <w:sz w:val="22"/>
          <w:u w:val="none"/>
        </w:rPr>
        <w:t xml:space="preserve"> użytych na konstrukcję należy przeprowadzić na podstawie załączonych zaświadczeń o jakości wystawionych przez producenta stwierdzających zgodność z wymaganiami dokumentacji i normami państwowymi.</w:t>
      </w:r>
    </w:p>
    <w:p w:rsidR="00B60039" w:rsidRPr="00177661" w:rsidRDefault="00B60039" w:rsidP="00B63F45">
      <w:pPr>
        <w:pStyle w:val="SPP2-POZIOM2"/>
      </w:pPr>
      <w:bookmarkStart w:id="521" w:name="_Toc215133058"/>
      <w:bookmarkStart w:id="522" w:name="_Toc223354608"/>
      <w:r w:rsidRPr="00177661">
        <w:t>6.2. Badanie gotowych elementów powinno obejmować:</w:t>
      </w:r>
      <w:bookmarkEnd w:id="521"/>
      <w:bookmarkEnd w:id="522"/>
    </w:p>
    <w:p w:rsidR="00B60039" w:rsidRPr="00177661" w:rsidRDefault="00B60039" w:rsidP="00177661">
      <w:pPr>
        <w:pStyle w:val="KRESKA"/>
        <w:rPr>
          <w:rFonts w:ascii="Arial" w:hAnsi="Arial" w:cs="Arial"/>
        </w:rPr>
      </w:pPr>
      <w:r w:rsidRPr="00177661">
        <w:rPr>
          <w:rFonts w:ascii="Arial" w:hAnsi="Arial" w:cs="Arial"/>
        </w:rPr>
        <w:t>sprawdzenie wymiarów, wykończenia powierzchni, zabezpieczenia antykorozyjnego, połączeń konstrukcyjnych, prawidłowego działania części ruchomych.</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Z przeprowadzonych badań należy sporządzić protokół odbioru.</w:t>
      </w:r>
    </w:p>
    <w:p w:rsidR="00B60039" w:rsidRPr="00177661" w:rsidRDefault="00B60039" w:rsidP="00B63F45">
      <w:pPr>
        <w:pStyle w:val="SPP2-POZIOM2"/>
      </w:pPr>
      <w:bookmarkStart w:id="523" w:name="_Toc215133059"/>
      <w:bookmarkStart w:id="524" w:name="_Toc223354609"/>
      <w:r w:rsidRPr="00177661">
        <w:t>6.3. Badanie jakości wbudowania powinno obejmować:</w:t>
      </w:r>
      <w:bookmarkEnd w:id="523"/>
      <w:bookmarkEnd w:id="524"/>
    </w:p>
    <w:p w:rsidR="00B60039" w:rsidRPr="00177661" w:rsidRDefault="00B60039" w:rsidP="00177661">
      <w:pPr>
        <w:pStyle w:val="KRESKA"/>
        <w:rPr>
          <w:rFonts w:ascii="Arial" w:hAnsi="Arial" w:cs="Arial"/>
        </w:rPr>
      </w:pPr>
      <w:r w:rsidRPr="00177661">
        <w:rPr>
          <w:rFonts w:ascii="Arial" w:hAnsi="Arial" w:cs="Arial"/>
        </w:rPr>
        <w:t xml:space="preserve">sprawdzenie stanu i wyglądu elementów pod względem równości, pionowości </w:t>
      </w:r>
      <w:r w:rsidR="007F7399">
        <w:rPr>
          <w:rFonts w:ascii="Arial" w:hAnsi="Arial" w:cs="Arial"/>
        </w:rPr>
        <w:br/>
      </w:r>
      <w:r w:rsidRPr="00177661">
        <w:rPr>
          <w:rFonts w:ascii="Arial" w:hAnsi="Arial" w:cs="Arial"/>
        </w:rPr>
        <w:t>i spozio</w:t>
      </w:r>
      <w:r w:rsidRPr="00177661">
        <w:rPr>
          <w:rFonts w:ascii="Arial" w:hAnsi="Arial" w:cs="Arial"/>
        </w:rPr>
        <w:softHyphen/>
        <w:t>mowania,</w:t>
      </w:r>
    </w:p>
    <w:p w:rsidR="00B60039" w:rsidRPr="00177661" w:rsidRDefault="00B60039" w:rsidP="00177661">
      <w:pPr>
        <w:pStyle w:val="KRESKA"/>
        <w:rPr>
          <w:rFonts w:ascii="Arial" w:hAnsi="Arial" w:cs="Arial"/>
        </w:rPr>
      </w:pPr>
      <w:r w:rsidRPr="00177661">
        <w:rPr>
          <w:rFonts w:ascii="Arial" w:hAnsi="Arial" w:cs="Arial"/>
        </w:rPr>
        <w:t>sprawdzenie rozmieszczenia miejsc i sposobu mocowania,</w:t>
      </w:r>
    </w:p>
    <w:p w:rsidR="00B60039" w:rsidRPr="00177661" w:rsidRDefault="00B60039" w:rsidP="00177661">
      <w:pPr>
        <w:pStyle w:val="KRESKA"/>
        <w:rPr>
          <w:rFonts w:ascii="Arial" w:hAnsi="Arial" w:cs="Arial"/>
        </w:rPr>
      </w:pPr>
      <w:r w:rsidRPr="00177661">
        <w:rPr>
          <w:rFonts w:ascii="Arial" w:hAnsi="Arial" w:cs="Arial"/>
        </w:rPr>
        <w:t>sprawdzenie uszczelnienia pomiędzy elementami a ościeżami,</w:t>
      </w:r>
    </w:p>
    <w:p w:rsidR="00B60039" w:rsidRPr="00177661" w:rsidRDefault="00B60039" w:rsidP="00177661">
      <w:pPr>
        <w:pStyle w:val="KRESKA"/>
        <w:rPr>
          <w:rFonts w:ascii="Arial" w:hAnsi="Arial" w:cs="Arial"/>
        </w:rPr>
      </w:pPr>
      <w:r w:rsidRPr="00177661">
        <w:rPr>
          <w:rFonts w:ascii="Arial" w:hAnsi="Arial" w:cs="Arial"/>
        </w:rPr>
        <w:t>sprawdzenie działania części ruchomych,</w:t>
      </w:r>
    </w:p>
    <w:p w:rsidR="00B60039" w:rsidRPr="00177661" w:rsidRDefault="00B60039" w:rsidP="00177661">
      <w:pPr>
        <w:pStyle w:val="KRESKA"/>
        <w:rPr>
          <w:rFonts w:ascii="Arial" w:hAnsi="Arial" w:cs="Arial"/>
        </w:rPr>
      </w:pPr>
      <w:r w:rsidRPr="00177661">
        <w:rPr>
          <w:rFonts w:ascii="Arial" w:hAnsi="Arial" w:cs="Arial"/>
        </w:rPr>
        <w:t>stan i wygląd wbudowanych elementów oraz ich zgodność z dokumentacją.</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Roboty podlegają odbiorowi.</w:t>
      </w:r>
    </w:p>
    <w:p w:rsidR="00B60039" w:rsidRPr="00177661" w:rsidRDefault="007F7399" w:rsidP="007F7399">
      <w:pPr>
        <w:pStyle w:val="SPP1-poziom1"/>
      </w:pPr>
      <w:bookmarkStart w:id="525" w:name="_Toc215133060"/>
      <w:bookmarkStart w:id="526" w:name="_Toc223354610"/>
      <w:r>
        <w:t xml:space="preserve">7. </w:t>
      </w:r>
      <w:r w:rsidR="00B60039" w:rsidRPr="00177661">
        <w:t>Obmiar robót</w:t>
      </w:r>
      <w:bookmarkEnd w:id="525"/>
      <w:bookmarkEnd w:id="526"/>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robót dla B.14.01.00 i B.14.02.00 jest ilość m</w:t>
      </w:r>
      <w:r w:rsidRPr="00177661">
        <w:rPr>
          <w:rFonts w:ascii="Arial" w:hAnsi="Arial" w:cs="Arial"/>
          <w:color w:val="auto"/>
          <w:vertAlign w:val="superscript"/>
        </w:rPr>
        <w:t>2</w:t>
      </w:r>
      <w:r w:rsidRPr="00177661">
        <w:rPr>
          <w:rFonts w:ascii="Arial" w:hAnsi="Arial" w:cs="Arial"/>
          <w:color w:val="auto"/>
        </w:rPr>
        <w:t xml:space="preserve"> elementów zamontowanych wraz z uszczelnieniem.</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Ilość robót określa się na podstawie projektu z uwzględnieniem zmian zaaprobowanych przez Inżyniera i sprawdzonych w naturze.</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Jednostką obmiarową dla B.14.03.00 jest 1 mb.</w:t>
      </w:r>
    </w:p>
    <w:p w:rsidR="00B60039" w:rsidRPr="00177661" w:rsidRDefault="007F7399" w:rsidP="007F7399">
      <w:pPr>
        <w:pStyle w:val="SPP1-poziom1"/>
      </w:pPr>
      <w:bookmarkStart w:id="527" w:name="_Toc215133061"/>
      <w:bookmarkStart w:id="528" w:name="_Toc223354611"/>
      <w:r>
        <w:t xml:space="preserve">8. </w:t>
      </w:r>
      <w:r w:rsidR="00B60039" w:rsidRPr="00177661">
        <w:t>Odbiór robót</w:t>
      </w:r>
      <w:bookmarkEnd w:id="527"/>
      <w:bookmarkEnd w:id="528"/>
    </w:p>
    <w:p w:rsidR="00B60039" w:rsidRPr="00177661" w:rsidRDefault="00B60039" w:rsidP="00177661">
      <w:pPr>
        <w:pStyle w:val="znormal"/>
        <w:widowControl/>
        <w:rPr>
          <w:rFonts w:ascii="Arial" w:hAnsi="Arial" w:cs="Arial"/>
          <w:color w:val="auto"/>
        </w:rPr>
      </w:pPr>
      <w:r w:rsidRPr="00177661">
        <w:rPr>
          <w:rFonts w:ascii="Arial" w:hAnsi="Arial" w:cs="Arial"/>
          <w:color w:val="auto"/>
        </w:rPr>
        <w:t>Wszystkie roboty podlegają zasadom odbioru robót zanikających lub ulegających zakryciu.</w:t>
      </w:r>
    </w:p>
    <w:p w:rsidR="00B60039" w:rsidRPr="00177661" w:rsidRDefault="00B60039" w:rsidP="00177661">
      <w:pPr>
        <w:pStyle w:val="znormal"/>
        <w:widowControl/>
        <w:rPr>
          <w:rFonts w:ascii="Arial" w:hAnsi="Arial" w:cs="Arial"/>
          <w:color w:val="auto"/>
        </w:rPr>
      </w:pPr>
      <w:r w:rsidRPr="00177661">
        <w:rPr>
          <w:rFonts w:ascii="Arial" w:hAnsi="Arial" w:cs="Arial"/>
          <w:color w:val="auto"/>
        </w:rPr>
        <w:t xml:space="preserve">Odbiór obejmuje wszystkie materiały podane w punkcie 2, oraz czynności podane </w:t>
      </w:r>
      <w:r w:rsidR="007F7399">
        <w:rPr>
          <w:rFonts w:ascii="Arial" w:hAnsi="Arial" w:cs="Arial"/>
          <w:color w:val="auto"/>
        </w:rPr>
        <w:br/>
      </w:r>
      <w:r w:rsidRPr="00177661">
        <w:rPr>
          <w:rFonts w:ascii="Arial" w:hAnsi="Arial" w:cs="Arial"/>
          <w:color w:val="auto"/>
        </w:rPr>
        <w:t>w punktach 5 i 6.</w:t>
      </w:r>
    </w:p>
    <w:p w:rsidR="00B60039" w:rsidRPr="00177661" w:rsidRDefault="007F7399" w:rsidP="007F7399">
      <w:pPr>
        <w:pStyle w:val="SPP1-poziom1"/>
      </w:pPr>
      <w:bookmarkStart w:id="529" w:name="_Toc215133062"/>
      <w:bookmarkStart w:id="530" w:name="_Toc223354612"/>
      <w:r>
        <w:lastRenderedPageBreak/>
        <w:t xml:space="preserve">9. </w:t>
      </w:r>
      <w:r w:rsidR="00B60039" w:rsidRPr="00177661">
        <w:t>Podstawa płatności</w:t>
      </w:r>
      <w:bookmarkEnd w:id="529"/>
      <w:bookmarkEnd w:id="530"/>
    </w:p>
    <w:p w:rsidR="00B60039" w:rsidRPr="00177661" w:rsidRDefault="00B60039" w:rsidP="00177661">
      <w:pPr>
        <w:pStyle w:val="znormal"/>
        <w:widowControl/>
        <w:rPr>
          <w:rFonts w:ascii="Arial" w:hAnsi="Arial" w:cs="Arial"/>
          <w:color w:val="auto"/>
        </w:rPr>
      </w:pPr>
      <w:r w:rsidRPr="00177661">
        <w:rPr>
          <w:rFonts w:ascii="Arial" w:hAnsi="Arial" w:cs="Arial"/>
          <w:color w:val="auto"/>
        </w:rPr>
        <w:t>Płaci się w jednostkach wg punktu 7 za przygotowanie i dostarczenie na miejsce montażu, zamontowanie, uszczelnienie otworów, oczyszczenie stanowiska pracy.</w:t>
      </w:r>
    </w:p>
    <w:p w:rsidR="00B60039" w:rsidRPr="00177661" w:rsidRDefault="007F7399" w:rsidP="007F7399">
      <w:pPr>
        <w:pStyle w:val="SPP1-poziom1"/>
      </w:pPr>
      <w:bookmarkStart w:id="531" w:name="_Toc215133063"/>
      <w:bookmarkStart w:id="532" w:name="_Toc223354613"/>
      <w:r>
        <w:t xml:space="preserve">10. </w:t>
      </w:r>
      <w:r w:rsidR="00B60039" w:rsidRPr="00177661">
        <w:t>Przepisy z</w:t>
      </w:r>
      <w:r>
        <w:t>wiązane</w:t>
      </w:r>
      <w:bookmarkEnd w:id="531"/>
      <w:bookmarkEnd w:id="532"/>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PN-80/M-02138. </w:t>
      </w:r>
      <w:r w:rsidRPr="00177661">
        <w:rPr>
          <w:rFonts w:ascii="Arial" w:hAnsi="Arial" w:cs="Arial"/>
          <w:color w:val="auto"/>
        </w:rPr>
        <w:tab/>
        <w:t>Tolerancje kształtu i położenia. Wartości.</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PN-87/B-06200 </w:t>
      </w:r>
      <w:r w:rsidRPr="00177661">
        <w:rPr>
          <w:rFonts w:ascii="Arial" w:hAnsi="Arial" w:cs="Arial"/>
          <w:color w:val="auto"/>
        </w:rPr>
        <w:tab/>
        <w:t>Konstrukcje stalowe budowlane. Warunki wykonania i odbioru.</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PN-EN 10025:2002 </w:t>
      </w:r>
      <w:r w:rsidRPr="00177661">
        <w:rPr>
          <w:rFonts w:ascii="Arial" w:hAnsi="Arial" w:cs="Arial"/>
          <w:color w:val="auto"/>
        </w:rPr>
        <w:tab/>
        <w:t>Wyroby walcowane na gorąco z niestopowych stali  konstrukcyjnych.</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PN-91/M-69430 </w:t>
      </w:r>
      <w:r w:rsidRPr="00177661">
        <w:rPr>
          <w:rFonts w:ascii="Arial" w:hAnsi="Arial" w:cs="Arial"/>
          <w:color w:val="auto"/>
        </w:rPr>
        <w:tab/>
        <w:t xml:space="preserve">Elektrody stalowe otulone do spawania i napawania. </w:t>
      </w:r>
      <w:r w:rsidRPr="00177661">
        <w:rPr>
          <w:rFonts w:ascii="Arial" w:hAnsi="Arial" w:cs="Arial"/>
          <w:color w:val="auto"/>
        </w:rPr>
        <w:br/>
        <w:t>Ogólne badania i wymagania.</w:t>
      </w:r>
    </w:p>
    <w:p w:rsidR="00B60039" w:rsidRPr="00177661" w:rsidRDefault="00B60039" w:rsidP="00177661">
      <w:pPr>
        <w:pStyle w:val="znormal"/>
        <w:widowControl/>
        <w:ind w:left="2694" w:hanging="2127"/>
        <w:rPr>
          <w:rFonts w:ascii="Arial" w:hAnsi="Arial" w:cs="Arial"/>
          <w:color w:val="auto"/>
        </w:rPr>
      </w:pPr>
      <w:r w:rsidRPr="00177661">
        <w:rPr>
          <w:rFonts w:ascii="Arial" w:hAnsi="Arial" w:cs="Arial"/>
          <w:color w:val="auto"/>
        </w:rPr>
        <w:t xml:space="preserve">PN-75/M-69703 </w:t>
      </w:r>
      <w:r w:rsidRPr="00177661">
        <w:rPr>
          <w:rFonts w:ascii="Arial" w:hAnsi="Arial" w:cs="Arial"/>
          <w:color w:val="auto"/>
        </w:rPr>
        <w:tab/>
        <w:t>Spawalnictwo. Wady złączy spawanych. Nazwy i określenia.</w:t>
      </w:r>
    </w:p>
    <w:p w:rsidR="00B60039" w:rsidRPr="00177661" w:rsidRDefault="00B60039" w:rsidP="00177661">
      <w:pPr>
        <w:pStyle w:val="zal"/>
        <w:widowControl/>
        <w:spacing w:line="360" w:lineRule="auto"/>
        <w:ind w:left="2694" w:hanging="2127"/>
        <w:jc w:val="both"/>
        <w:rPr>
          <w:rFonts w:ascii="Arial" w:hAnsi="Arial" w:cs="Arial"/>
          <w:b w:val="0"/>
          <w:bCs w:val="0"/>
          <w:color w:val="auto"/>
          <w:u w:val="none"/>
        </w:rPr>
      </w:pPr>
      <w:r w:rsidRPr="00177661">
        <w:rPr>
          <w:rFonts w:ascii="Arial" w:hAnsi="Arial" w:cs="Arial"/>
          <w:b w:val="0"/>
          <w:bCs w:val="0"/>
          <w:color w:val="auto"/>
          <w:u w:val="none"/>
        </w:rPr>
        <w:t>Pozostałe przepisy wg B.07.00.00; B.13.00.00 oraz B.15.00.00.</w:t>
      </w:r>
    </w:p>
    <w:p w:rsidR="0051082A" w:rsidRPr="002755C5" w:rsidRDefault="00F82A7A" w:rsidP="0051082A">
      <w:pPr>
        <w:pStyle w:val="NRST"/>
        <w:rPr>
          <w:rFonts w:cs="Arial"/>
          <w:b w:val="0"/>
          <w:bCs/>
        </w:rPr>
      </w:pPr>
      <w:r>
        <w:br w:type="page"/>
      </w:r>
      <w:bookmarkStart w:id="533" w:name="_Toc223354614"/>
      <w:r w:rsidR="0051082A" w:rsidRPr="00177661">
        <w:lastRenderedPageBreak/>
        <w:t>B.1</w:t>
      </w:r>
      <w:r w:rsidR="000F71AF">
        <w:t>9</w:t>
      </w:r>
      <w:r w:rsidR="0051082A" w:rsidRPr="00177661">
        <w:t xml:space="preserve">.00.00 </w:t>
      </w:r>
      <w:r w:rsidR="0051082A">
        <w:t>PZT</w:t>
      </w:r>
      <w:bookmarkEnd w:id="533"/>
    </w:p>
    <w:p w:rsidR="0051082A" w:rsidRPr="008316FA" w:rsidRDefault="0051082A" w:rsidP="0051082A">
      <w:r w:rsidRPr="008316FA">
        <w:rPr>
          <w:b/>
        </w:rPr>
        <w:t>GRUPA ROBÓT:</w:t>
      </w:r>
      <w:r w:rsidRPr="009A3CD6">
        <w:t xml:space="preserve"> </w:t>
      </w:r>
      <w:r>
        <w:t>45200000-9 ROBOTY BUDOWLANE W ZAKRESIE WZNOSZENIA KOMPLETNYCH OBIEKTÓW BUDOWLANYCH LUB ICH CZĘŚCI ORAZ ROBOTY W ZAKRESIE INŻYNIERII LĄDOWEJI WODNEJ</w:t>
      </w:r>
      <w:r w:rsidRPr="00994DF2">
        <w:br/>
      </w:r>
      <w:r w:rsidRPr="008316FA">
        <w:rPr>
          <w:b/>
        </w:rPr>
        <w:t>KLASA ROBÓT:</w:t>
      </w:r>
      <w:r w:rsidRPr="009A3CD6">
        <w:t xml:space="preserve"> </w:t>
      </w:r>
      <w:r>
        <w:t xml:space="preserve">45230000-8 ROBOTY BUDOWLANE W ZAKRESIE BUDOWY RUROCIĄGÓW, LINII KOMUNIKACYJNYCH I ELEKTROENERGETYCZNYCH, AUTOSTRAD, DRÓG, LOTNISK I KOLEI, WYRÓWNANIE TERENU </w:t>
      </w:r>
      <w:r>
        <w:br/>
      </w:r>
      <w:r w:rsidRPr="008316FA">
        <w:rPr>
          <w:b/>
        </w:rPr>
        <w:t>KATEGORIA ROBÓT:</w:t>
      </w:r>
      <w:r w:rsidRPr="009A3CD6">
        <w:t xml:space="preserve"> </w:t>
      </w:r>
      <w:r>
        <w:t>45233222-1 ROBOTY BUDOWLANE W ZAKRESIE UKŁADANIA CHODNIKÓW I ASFALTOWANIA</w:t>
      </w:r>
    </w:p>
    <w:p w:rsidR="006E49F1" w:rsidRPr="00177661" w:rsidRDefault="006E49F1" w:rsidP="006E49F1">
      <w:pPr>
        <w:pStyle w:val="SPP1-poziom1"/>
      </w:pPr>
      <w:bookmarkStart w:id="534" w:name="_Toc215133268"/>
      <w:bookmarkStart w:id="535" w:name="_Toc223354615"/>
      <w:r>
        <w:t xml:space="preserve">1. </w:t>
      </w:r>
      <w:r w:rsidRPr="00177661">
        <w:t>Wstęp</w:t>
      </w:r>
      <w:bookmarkEnd w:id="534"/>
      <w:bookmarkEnd w:id="535"/>
    </w:p>
    <w:p w:rsidR="006E49F1" w:rsidRPr="00177661" w:rsidRDefault="006E49F1" w:rsidP="006E49F1">
      <w:pPr>
        <w:pStyle w:val="SPP2-POZIOM2"/>
      </w:pPr>
      <w:bookmarkStart w:id="536" w:name="_Toc215133269"/>
      <w:bookmarkStart w:id="537" w:name="_Toc223354616"/>
      <w:r>
        <w:t>1.1. Przedmiot SST</w:t>
      </w:r>
      <w:bookmarkEnd w:id="536"/>
      <w:bookmarkEnd w:id="537"/>
    </w:p>
    <w:p w:rsidR="006E49F1" w:rsidRPr="0051082A" w:rsidRDefault="006E49F1" w:rsidP="006E49F1">
      <w:pPr>
        <w:pStyle w:val="znormal"/>
        <w:rPr>
          <w:rFonts w:ascii="Arial" w:hAnsi="Arial" w:cs="Arial"/>
        </w:rPr>
      </w:pPr>
      <w:r w:rsidRPr="0051082A">
        <w:rPr>
          <w:rFonts w:ascii="Arial" w:hAnsi="Arial" w:cs="Arial"/>
        </w:rPr>
        <w:t>Przedmiotem niniejszej szczegółowej specyfikacji technicznej są wymagania dotyczące wykonania i odbioru robót związanych z zagospodarowaniem terenu i małą architekturą dla zadania pn.:</w:t>
      </w:r>
    </w:p>
    <w:p w:rsidR="006E49F1" w:rsidRPr="002755C5" w:rsidRDefault="002755C5" w:rsidP="002755C5">
      <w:pPr>
        <w:pStyle w:val="znormal"/>
        <w:widowControl/>
        <w:rPr>
          <w:rFonts w:ascii="Arial" w:hAnsi="Arial" w:cs="Arial"/>
        </w:rPr>
      </w:pPr>
      <w:r>
        <w:rPr>
          <w:rFonts w:ascii="Arial" w:hAnsi="Arial" w:cs="Arial"/>
        </w:rPr>
        <w:t>Zlikwidowanie barier dostępności dla osób ze szczególnymi potrzebami w placówkach ZOZ Ropczyce – przychodnia Zagorzyce.</w:t>
      </w:r>
    </w:p>
    <w:p w:rsidR="006E49F1" w:rsidRPr="00177661" w:rsidRDefault="006E49F1" w:rsidP="006E49F1">
      <w:pPr>
        <w:pStyle w:val="SPP2-POZIOM2"/>
      </w:pPr>
      <w:bookmarkStart w:id="538" w:name="_Toc215133270"/>
      <w:bookmarkStart w:id="539" w:name="_Toc223354617"/>
      <w:r>
        <w:t>1.2. Zakres stosowania SST</w:t>
      </w:r>
      <w:bookmarkEnd w:id="538"/>
      <w:bookmarkEnd w:id="539"/>
    </w:p>
    <w:p w:rsidR="006E49F1" w:rsidRPr="00177661" w:rsidRDefault="006E49F1" w:rsidP="006E49F1">
      <w:pPr>
        <w:pStyle w:val="znormal"/>
        <w:widowControl/>
        <w:rPr>
          <w:rFonts w:ascii="Arial" w:hAnsi="Arial" w:cs="Arial"/>
          <w:color w:val="auto"/>
        </w:rPr>
      </w:pPr>
      <w:r w:rsidRPr="00177661">
        <w:rPr>
          <w:rFonts w:ascii="Arial" w:hAnsi="Arial" w:cs="Arial"/>
          <w:color w:val="auto"/>
        </w:rPr>
        <w:t xml:space="preserve">Szczegółowa specyfikacja techniczna jest stosowana jako dokument przetargowy </w:t>
      </w:r>
      <w:r>
        <w:rPr>
          <w:rFonts w:ascii="Arial" w:hAnsi="Arial" w:cs="Arial"/>
          <w:color w:val="auto"/>
        </w:rPr>
        <w:br/>
      </w:r>
      <w:r w:rsidRPr="00177661">
        <w:rPr>
          <w:rFonts w:ascii="Arial" w:hAnsi="Arial" w:cs="Arial"/>
          <w:color w:val="auto"/>
        </w:rPr>
        <w:t>i kontraktowy przy zlecaniu i realizacji robót wymienionych w pkt.1.1.</w:t>
      </w:r>
    </w:p>
    <w:p w:rsidR="006E49F1" w:rsidRPr="00177661" w:rsidRDefault="006E49F1" w:rsidP="006E49F1">
      <w:pPr>
        <w:pStyle w:val="SPP2-POZIOM2"/>
      </w:pPr>
      <w:bookmarkStart w:id="540" w:name="_Toc215133271"/>
      <w:bookmarkStart w:id="541" w:name="_Toc223354618"/>
      <w:r>
        <w:t>1.3. Zakres robót objętych SST</w:t>
      </w:r>
      <w:bookmarkEnd w:id="540"/>
      <w:bookmarkEnd w:id="541"/>
    </w:p>
    <w:p w:rsidR="006E49F1" w:rsidRDefault="006E49F1" w:rsidP="006E49F1">
      <w:pPr>
        <w:pStyle w:val="znormal"/>
        <w:widowControl/>
        <w:rPr>
          <w:rFonts w:ascii="Arial" w:hAnsi="Arial" w:cs="Arial"/>
        </w:rPr>
      </w:pPr>
      <w:r w:rsidRPr="00690653">
        <w:rPr>
          <w:rFonts w:ascii="Arial" w:hAnsi="Arial" w:cs="Arial"/>
        </w:rPr>
        <w:t>Ustalenia zawarte w niniejszej dokumentacji (specyfikacji) dotyczą wykonania i odbioru robót drogowych (brukarskich) związanyc</w:t>
      </w:r>
      <w:r>
        <w:rPr>
          <w:rFonts w:ascii="Arial" w:hAnsi="Arial" w:cs="Arial"/>
        </w:rPr>
        <w:t>h z wykonaniem nowych chodników</w:t>
      </w:r>
      <w:r w:rsidRPr="00690653">
        <w:rPr>
          <w:rFonts w:ascii="Arial" w:hAnsi="Arial" w:cs="Arial"/>
        </w:rPr>
        <w:t xml:space="preserve">: </w:t>
      </w:r>
    </w:p>
    <w:p w:rsidR="006E49F1" w:rsidRPr="00690653" w:rsidRDefault="006E49F1" w:rsidP="006E49F1">
      <w:pPr>
        <w:pStyle w:val="znormal"/>
        <w:widowControl/>
        <w:numPr>
          <w:ilvl w:val="0"/>
          <w:numId w:val="54"/>
        </w:numPr>
        <w:ind w:left="993" w:hanging="284"/>
        <w:rPr>
          <w:rFonts w:ascii="Arial" w:hAnsi="Arial" w:cs="Arial"/>
          <w:color w:val="auto"/>
        </w:rPr>
      </w:pPr>
      <w:r>
        <w:rPr>
          <w:rFonts w:ascii="Arial" w:hAnsi="Arial" w:cs="Arial"/>
        </w:rPr>
        <w:t>roboty ziemne</w:t>
      </w:r>
    </w:p>
    <w:p w:rsidR="006E49F1" w:rsidRPr="00690653" w:rsidRDefault="006E49F1" w:rsidP="006E49F1">
      <w:pPr>
        <w:pStyle w:val="znormal"/>
        <w:widowControl/>
        <w:numPr>
          <w:ilvl w:val="0"/>
          <w:numId w:val="54"/>
        </w:numPr>
        <w:ind w:left="993" w:hanging="284"/>
        <w:rPr>
          <w:rFonts w:ascii="Arial" w:hAnsi="Arial" w:cs="Arial"/>
          <w:color w:val="auto"/>
        </w:rPr>
      </w:pPr>
      <w:r w:rsidRPr="00690653">
        <w:rPr>
          <w:rFonts w:ascii="Arial" w:hAnsi="Arial" w:cs="Arial"/>
        </w:rPr>
        <w:t>wykonanie podbudowy z zagęszczoneg</w:t>
      </w:r>
      <w:r>
        <w:rPr>
          <w:rFonts w:ascii="Arial" w:hAnsi="Arial" w:cs="Arial"/>
        </w:rPr>
        <w:t>o kruszywa,</w:t>
      </w:r>
    </w:p>
    <w:p w:rsidR="006E49F1" w:rsidRPr="00690653" w:rsidRDefault="006E49F1" w:rsidP="006E49F1">
      <w:pPr>
        <w:pStyle w:val="znormal"/>
        <w:widowControl/>
        <w:numPr>
          <w:ilvl w:val="0"/>
          <w:numId w:val="54"/>
        </w:numPr>
        <w:ind w:left="993" w:hanging="284"/>
        <w:rPr>
          <w:rFonts w:ascii="Arial" w:hAnsi="Arial" w:cs="Arial"/>
          <w:color w:val="auto"/>
        </w:rPr>
      </w:pPr>
      <w:r w:rsidRPr="00690653">
        <w:rPr>
          <w:rFonts w:ascii="Arial" w:hAnsi="Arial" w:cs="Arial"/>
        </w:rPr>
        <w:t>ułożenie krawężników</w:t>
      </w:r>
      <w:r>
        <w:rPr>
          <w:rFonts w:ascii="Arial" w:hAnsi="Arial" w:cs="Arial"/>
        </w:rPr>
        <w:t xml:space="preserve"> albo obrzeży,</w:t>
      </w:r>
    </w:p>
    <w:p w:rsidR="006E49F1" w:rsidRPr="00690653" w:rsidRDefault="006E49F1" w:rsidP="006E49F1">
      <w:pPr>
        <w:pStyle w:val="znormal"/>
        <w:widowControl/>
        <w:numPr>
          <w:ilvl w:val="0"/>
          <w:numId w:val="54"/>
        </w:numPr>
        <w:ind w:left="993" w:hanging="284"/>
        <w:rPr>
          <w:rFonts w:ascii="Arial" w:hAnsi="Arial" w:cs="Arial"/>
          <w:color w:val="auto"/>
        </w:rPr>
      </w:pPr>
      <w:r w:rsidRPr="00690653">
        <w:rPr>
          <w:rFonts w:ascii="Arial" w:hAnsi="Arial" w:cs="Arial"/>
        </w:rPr>
        <w:t>ułożenie nawierzchni z kostki brukowej.</w:t>
      </w:r>
      <w:r>
        <w:rPr>
          <w:rFonts w:ascii="Arial" w:hAnsi="Arial" w:cs="Arial"/>
        </w:rPr>
        <w:tab/>
      </w:r>
    </w:p>
    <w:p w:rsidR="006E49F1" w:rsidRPr="00177661" w:rsidRDefault="006E49F1" w:rsidP="006E49F1">
      <w:pPr>
        <w:pStyle w:val="SPP2-POZIOM2"/>
      </w:pPr>
      <w:bookmarkStart w:id="542" w:name="_Toc215133272"/>
      <w:bookmarkStart w:id="543" w:name="_Toc223354619"/>
      <w:r>
        <w:t>1.4. Określenia podstawowe</w:t>
      </w:r>
      <w:bookmarkEnd w:id="542"/>
      <w:bookmarkEnd w:id="543"/>
    </w:p>
    <w:p w:rsidR="006E49F1" w:rsidRPr="00690653" w:rsidRDefault="006E49F1" w:rsidP="006E49F1">
      <w:pPr>
        <w:pStyle w:val="znormal"/>
        <w:widowControl/>
        <w:rPr>
          <w:rFonts w:ascii="Arial" w:hAnsi="Arial" w:cs="Arial"/>
        </w:rPr>
      </w:pPr>
      <w:r w:rsidRPr="00690653">
        <w:rPr>
          <w:rFonts w:ascii="Arial" w:hAnsi="Arial" w:cs="Arial"/>
          <w:b/>
        </w:rPr>
        <w:t>Obrzeże betonowe prefabrykowane</w:t>
      </w:r>
      <w:r w:rsidRPr="00690653">
        <w:rPr>
          <w:rFonts w:ascii="Arial" w:hAnsi="Arial" w:cs="Arial"/>
        </w:rPr>
        <w:t xml:space="preserve"> – część konstrukcyjna wykonana w zakładzie przemysłowym, która po zamontowaniu na budowie stanie się ograniczeniem chodnika, placu, itp.</w:t>
      </w:r>
    </w:p>
    <w:p w:rsidR="006E49F1" w:rsidRDefault="006E49F1" w:rsidP="006E49F1">
      <w:pPr>
        <w:pStyle w:val="znormal"/>
        <w:widowControl/>
        <w:rPr>
          <w:rFonts w:ascii="Arial" w:hAnsi="Arial" w:cs="Arial"/>
        </w:rPr>
      </w:pPr>
      <w:r w:rsidRPr="00690653">
        <w:rPr>
          <w:rFonts w:ascii="Arial" w:hAnsi="Arial" w:cs="Arial"/>
          <w:b/>
        </w:rPr>
        <w:t>Chodnik</w:t>
      </w:r>
      <w:r w:rsidRPr="00690653">
        <w:rPr>
          <w:rFonts w:ascii="Arial" w:hAnsi="Arial" w:cs="Arial"/>
        </w:rPr>
        <w:t xml:space="preserve"> – wyznaczony pas terenu przeznaczony do ruchu pieszych i odpowiednio utwardzony. Podłoże – grunt rodzimy lub nasypowy zagęszczony , </w:t>
      </w:r>
      <w:r>
        <w:rPr>
          <w:rFonts w:ascii="Arial" w:hAnsi="Arial" w:cs="Arial"/>
        </w:rPr>
        <w:t>na którym wykonuje się podsypkę</w:t>
      </w:r>
      <w:r w:rsidRPr="00690653">
        <w:rPr>
          <w:rFonts w:ascii="Arial" w:hAnsi="Arial" w:cs="Arial"/>
        </w:rPr>
        <w:t xml:space="preserve">. </w:t>
      </w:r>
    </w:p>
    <w:p w:rsidR="006E49F1" w:rsidRPr="00690653" w:rsidRDefault="006E49F1" w:rsidP="006E49F1">
      <w:pPr>
        <w:pStyle w:val="znormal"/>
        <w:widowControl/>
        <w:rPr>
          <w:rFonts w:ascii="Arial" w:hAnsi="Arial" w:cs="Arial"/>
        </w:rPr>
      </w:pPr>
      <w:r w:rsidRPr="00690653">
        <w:rPr>
          <w:rFonts w:ascii="Arial" w:hAnsi="Arial" w:cs="Arial"/>
          <w:b/>
        </w:rPr>
        <w:t>Podsypka</w:t>
      </w:r>
      <w:r w:rsidRPr="00690653">
        <w:rPr>
          <w:rFonts w:ascii="Arial" w:hAnsi="Arial" w:cs="Arial"/>
        </w:rPr>
        <w:t xml:space="preserve"> – warstwa wyrównawcza ułożona bezpośrednio na podłożu ziemnym. </w:t>
      </w:r>
    </w:p>
    <w:p w:rsidR="006E49F1" w:rsidRPr="00690653" w:rsidRDefault="006E49F1" w:rsidP="006E49F1">
      <w:pPr>
        <w:pStyle w:val="znormal"/>
        <w:widowControl/>
        <w:rPr>
          <w:rFonts w:ascii="Arial" w:hAnsi="Arial" w:cs="Arial"/>
          <w:color w:val="auto"/>
        </w:rPr>
      </w:pPr>
      <w:r w:rsidRPr="00690653">
        <w:rPr>
          <w:rFonts w:ascii="Arial" w:hAnsi="Arial" w:cs="Arial"/>
          <w:b/>
        </w:rPr>
        <w:lastRenderedPageBreak/>
        <w:t>Koryto</w:t>
      </w:r>
      <w:r w:rsidRPr="00690653">
        <w:rPr>
          <w:rFonts w:ascii="Arial" w:hAnsi="Arial" w:cs="Arial"/>
        </w:rPr>
        <w:t xml:space="preserve"> – wykop służący do wbudowania konstrukcyjnych elementów wydzielonych </w:t>
      </w:r>
      <w:r w:rsidRPr="00690653">
        <w:rPr>
          <w:rFonts w:ascii="Arial" w:hAnsi="Arial" w:cs="Arial"/>
        </w:rPr>
        <w:br/>
        <w:t>i umocnionych powierzchni.</w:t>
      </w:r>
    </w:p>
    <w:p w:rsidR="006E49F1" w:rsidRPr="00177661" w:rsidRDefault="006E49F1" w:rsidP="006E49F1">
      <w:pPr>
        <w:pStyle w:val="znormal"/>
        <w:widowControl/>
        <w:rPr>
          <w:rFonts w:ascii="Arial" w:hAnsi="Arial" w:cs="Arial"/>
          <w:color w:val="auto"/>
        </w:rPr>
      </w:pPr>
    </w:p>
    <w:p w:rsidR="006E49F1" w:rsidRPr="00177661" w:rsidRDefault="006E49F1" w:rsidP="006E49F1">
      <w:pPr>
        <w:pStyle w:val="SPP2-POZIOM2"/>
      </w:pPr>
      <w:bookmarkStart w:id="544" w:name="_Toc215133273"/>
      <w:bookmarkStart w:id="545" w:name="_Toc223354620"/>
      <w:r w:rsidRPr="00177661">
        <w:t>1.5. O</w:t>
      </w:r>
      <w:r>
        <w:t>gólne wymagania dotyczące robót</w:t>
      </w:r>
      <w:bookmarkEnd w:id="544"/>
      <w:bookmarkEnd w:id="545"/>
    </w:p>
    <w:p w:rsidR="006E49F1" w:rsidRPr="00177661" w:rsidRDefault="006E49F1" w:rsidP="006E49F1">
      <w:pPr>
        <w:pStyle w:val="znormal"/>
        <w:widowControl/>
        <w:rPr>
          <w:rFonts w:ascii="Arial" w:hAnsi="Arial" w:cs="Arial"/>
          <w:color w:val="auto"/>
        </w:rPr>
      </w:pPr>
      <w:r w:rsidRPr="00177661">
        <w:rPr>
          <w:rFonts w:ascii="Arial" w:hAnsi="Arial" w:cs="Arial"/>
          <w:color w:val="auto"/>
        </w:rPr>
        <w:t xml:space="preserve">Wykonawca robót jest odpowiedzialny za jakość ich wykonania oraz za zgodność </w:t>
      </w:r>
      <w:r>
        <w:rPr>
          <w:rFonts w:ascii="Arial" w:hAnsi="Arial" w:cs="Arial"/>
          <w:color w:val="auto"/>
        </w:rPr>
        <w:br/>
      </w:r>
      <w:r w:rsidRPr="00177661">
        <w:rPr>
          <w:rFonts w:ascii="Arial" w:hAnsi="Arial" w:cs="Arial"/>
          <w:color w:val="auto"/>
        </w:rPr>
        <w:t>z dokumentacją projektową, SST i poleceniami Inżyniera.</w:t>
      </w:r>
    </w:p>
    <w:p w:rsidR="006E49F1" w:rsidRDefault="006E49F1" w:rsidP="006E49F1">
      <w:pPr>
        <w:pStyle w:val="SPP1-poziom1"/>
      </w:pPr>
      <w:bookmarkStart w:id="546" w:name="_Toc215133274"/>
      <w:bookmarkStart w:id="547" w:name="_Toc223354621"/>
      <w:r>
        <w:t xml:space="preserve">2. </w:t>
      </w:r>
      <w:r w:rsidRPr="00177661">
        <w:t>Materiały</w:t>
      </w:r>
      <w:bookmarkEnd w:id="546"/>
      <w:bookmarkEnd w:id="547"/>
    </w:p>
    <w:p w:rsidR="006E49F1" w:rsidRPr="00177661" w:rsidRDefault="006E49F1" w:rsidP="006E49F1">
      <w:pPr>
        <w:pStyle w:val="SPP2-POZIOM2"/>
      </w:pPr>
      <w:bookmarkStart w:id="548" w:name="_Toc215133275"/>
      <w:bookmarkStart w:id="549" w:name="_Toc223354622"/>
      <w:r>
        <w:t>2.1</w:t>
      </w:r>
      <w:r w:rsidRPr="00177661">
        <w:t>. O</w:t>
      </w:r>
      <w:r>
        <w:t>gólne wymagania dotyczące materiałów</w:t>
      </w:r>
      <w:bookmarkEnd w:id="548"/>
      <w:bookmarkEnd w:id="549"/>
      <w:r>
        <w:t xml:space="preserve"> </w:t>
      </w:r>
    </w:p>
    <w:p w:rsidR="006E49F1" w:rsidRPr="0051082A" w:rsidRDefault="006E49F1" w:rsidP="006E49F1">
      <w:pPr>
        <w:tabs>
          <w:tab w:val="left" w:pos="284"/>
        </w:tabs>
        <w:spacing w:line="360" w:lineRule="auto"/>
        <w:ind w:left="284"/>
        <w:jc w:val="both"/>
        <w:rPr>
          <w:rFonts w:cs="Arial"/>
        </w:rPr>
      </w:pPr>
      <w:r>
        <w:t xml:space="preserve">Stosować można wyroby budowlane dla których wydano certyfikat na znak bezpieczeństwa „B” lub wyroby budowlane dla których dokonano oceny zgodności </w:t>
      </w:r>
      <w:r>
        <w:br/>
        <w:t xml:space="preserve">i wydano certyfikat zgodności lub deklarację zgodności z Polską Normą lub odpowiednią aprobatą techniczną. Ilości materiałów wynikają z „Przedmiaru robót”. </w:t>
      </w:r>
    </w:p>
    <w:p w:rsidR="006E49F1" w:rsidRDefault="006E49F1" w:rsidP="006E49F1">
      <w:pPr>
        <w:pStyle w:val="SPP2-POZIOM2"/>
      </w:pPr>
      <w:bookmarkStart w:id="550" w:name="_Toc215133276"/>
      <w:bookmarkStart w:id="551" w:name="_Toc223354623"/>
      <w:r w:rsidRPr="00177661">
        <w:t>2.2. </w:t>
      </w:r>
      <w:r>
        <w:t>Podstawowe materiały</w:t>
      </w:r>
      <w:bookmarkEnd w:id="550"/>
      <w:bookmarkEnd w:id="551"/>
      <w:r>
        <w:t xml:space="preserve"> </w:t>
      </w:r>
    </w:p>
    <w:p w:rsidR="006E49F1" w:rsidRPr="006B7927" w:rsidRDefault="006E49F1" w:rsidP="006E49F1">
      <w:pPr>
        <w:spacing w:line="360" w:lineRule="auto"/>
        <w:ind w:left="284"/>
      </w:pPr>
      <w:r w:rsidRPr="00690653">
        <w:rPr>
          <w:b/>
        </w:rPr>
        <w:t>2.2.1. Elementy betonowe</w:t>
      </w:r>
      <w:r>
        <w:t xml:space="preserve"> </w:t>
      </w:r>
      <w:r>
        <w:br/>
        <w:t xml:space="preserve">Kostka brukowa - kolor i rodzaj do ustalenia z inwestorem. </w:t>
      </w:r>
      <w:r>
        <w:br/>
        <w:t xml:space="preserve">Obrzeża betonowe 30 x 8 x 100cm spełniające wymagania BN-80/6775-03/04. </w:t>
      </w:r>
      <w:r>
        <w:br/>
        <w:t>Krawężniki betonowe, wystające i wtopione spełniające wymagania BN-80/6775-03/04.</w:t>
      </w:r>
      <w:r>
        <w:br/>
      </w:r>
      <w:r w:rsidRPr="00690653">
        <w:rPr>
          <w:b/>
        </w:rPr>
        <w:t>2.2.2. Kruszywo na podsypkę piaskową.</w:t>
      </w:r>
      <w:r>
        <w:t xml:space="preserve"> </w:t>
      </w:r>
      <w:r>
        <w:br/>
        <w:t>Na wykonanie podsypki można zastosować piasek zgodny z BN-87/6774-04.</w:t>
      </w:r>
      <w:r>
        <w:br/>
      </w:r>
      <w:r w:rsidRPr="00690653">
        <w:rPr>
          <w:b/>
        </w:rPr>
        <w:t>2.2.3. Zaprawa cementowo – piaskowa.</w:t>
      </w:r>
      <w:r>
        <w:t xml:space="preserve"> </w:t>
      </w:r>
      <w:r>
        <w:br/>
        <w:t>Zaprawa cementowo-piaskowa według PN-90/B-14501 wykonana może być z cementów portlandzkich marki 35 (25, 45 lub hutniczych marki 25, 35). Jako kruszywo należy stosować piasek według PN-79/B-06711.</w:t>
      </w:r>
    </w:p>
    <w:p w:rsidR="006E49F1" w:rsidRPr="00177661" w:rsidRDefault="006E49F1" w:rsidP="006E49F1">
      <w:pPr>
        <w:pStyle w:val="SPP1-poziom1"/>
      </w:pPr>
      <w:bookmarkStart w:id="552" w:name="_Toc215133277"/>
      <w:bookmarkStart w:id="553" w:name="_Toc223354624"/>
      <w:r>
        <w:t xml:space="preserve">3. </w:t>
      </w:r>
      <w:r w:rsidRPr="00177661">
        <w:t>Sprzęt</w:t>
      </w:r>
      <w:bookmarkEnd w:id="552"/>
      <w:bookmarkEnd w:id="553"/>
    </w:p>
    <w:p w:rsidR="006E49F1" w:rsidRDefault="006E49F1" w:rsidP="006E49F1">
      <w:pPr>
        <w:pStyle w:val="znormal"/>
        <w:widowControl/>
        <w:rPr>
          <w:rFonts w:ascii="Arial" w:hAnsi="Arial" w:cs="Arial"/>
        </w:rPr>
      </w:pPr>
      <w:r w:rsidRPr="00690653">
        <w:rPr>
          <w:rFonts w:ascii="Arial" w:hAnsi="Arial" w:cs="Arial"/>
        </w:rPr>
        <w:t>Sprzęt powinien mieć ustalone parametry techniczne i powinien być stosowany zgodnie z jego przeznaczeniem i wymaganiami producenta .Maszyny można uruchamiać dopiero po uprzednim zbadaniu ich stanu technicznego i działania . Należy je zabezpieczyć przed możliwością uruchomienia przez osoby niepowołane.</w:t>
      </w:r>
    </w:p>
    <w:p w:rsidR="006E49F1" w:rsidRDefault="006E49F1" w:rsidP="006E49F1">
      <w:pPr>
        <w:pStyle w:val="znormal"/>
        <w:widowControl/>
        <w:rPr>
          <w:rFonts w:ascii="Arial" w:hAnsi="Arial" w:cs="Arial"/>
        </w:rPr>
      </w:pPr>
      <w:r w:rsidRPr="00690653">
        <w:rPr>
          <w:rFonts w:ascii="Arial" w:hAnsi="Arial" w:cs="Arial"/>
        </w:rPr>
        <w:t xml:space="preserve">Wykonawca przystępujący do wykonania bruków wydzielonych powierzchni i obrzeży powinien wykazać się możliwością korzystania z następującego sprzętu: </w:t>
      </w:r>
    </w:p>
    <w:p w:rsidR="006E49F1" w:rsidRDefault="006E49F1" w:rsidP="006E49F1">
      <w:pPr>
        <w:pStyle w:val="znormal"/>
        <w:widowControl/>
        <w:rPr>
          <w:rFonts w:ascii="Arial" w:hAnsi="Arial" w:cs="Arial"/>
        </w:rPr>
      </w:pPr>
      <w:r>
        <w:rPr>
          <w:rFonts w:ascii="Arial" w:hAnsi="Arial" w:cs="Arial"/>
        </w:rPr>
        <w:t>− walec wibracyjny samojezdny</w:t>
      </w:r>
      <w:r w:rsidRPr="00690653">
        <w:rPr>
          <w:rFonts w:ascii="Arial" w:hAnsi="Arial" w:cs="Arial"/>
        </w:rPr>
        <w:t xml:space="preserve">, </w:t>
      </w:r>
    </w:p>
    <w:p w:rsidR="006E49F1" w:rsidRDefault="006E49F1" w:rsidP="006E49F1">
      <w:pPr>
        <w:pStyle w:val="znormal"/>
        <w:widowControl/>
        <w:rPr>
          <w:rFonts w:ascii="Arial" w:hAnsi="Arial" w:cs="Arial"/>
        </w:rPr>
      </w:pPr>
      <w:r w:rsidRPr="00690653">
        <w:rPr>
          <w:rFonts w:ascii="Arial" w:hAnsi="Arial" w:cs="Arial"/>
        </w:rPr>
        <w:t>− wi</w:t>
      </w:r>
      <w:r>
        <w:rPr>
          <w:rFonts w:ascii="Arial" w:hAnsi="Arial" w:cs="Arial"/>
        </w:rPr>
        <w:t>brator powierzchniowy do 226 kG</w:t>
      </w:r>
      <w:r w:rsidRPr="00690653">
        <w:rPr>
          <w:rFonts w:ascii="Arial" w:hAnsi="Arial" w:cs="Arial"/>
        </w:rPr>
        <w:t>,</w:t>
      </w:r>
    </w:p>
    <w:p w:rsidR="006E49F1" w:rsidRPr="00690653" w:rsidRDefault="006E49F1" w:rsidP="006E49F1">
      <w:pPr>
        <w:pStyle w:val="znormal"/>
        <w:widowControl/>
        <w:rPr>
          <w:rFonts w:ascii="Arial" w:hAnsi="Arial" w:cs="Arial"/>
        </w:rPr>
      </w:pPr>
      <w:r w:rsidRPr="00690653">
        <w:rPr>
          <w:rFonts w:ascii="Arial" w:hAnsi="Arial" w:cs="Arial"/>
        </w:rPr>
        <w:t xml:space="preserve">− samochód ciężarowy do transportu materiałów, </w:t>
      </w:r>
    </w:p>
    <w:p w:rsidR="006E49F1" w:rsidRPr="00690653" w:rsidRDefault="006E49F1" w:rsidP="006E49F1">
      <w:pPr>
        <w:pStyle w:val="znormal"/>
        <w:widowControl/>
        <w:rPr>
          <w:rFonts w:ascii="Arial" w:hAnsi="Arial" w:cs="Arial"/>
        </w:rPr>
      </w:pPr>
      <w:r w:rsidRPr="00690653">
        <w:rPr>
          <w:rFonts w:ascii="Arial" w:hAnsi="Arial" w:cs="Arial"/>
        </w:rPr>
        <w:t>− ubijak wibracyjny o ręcznym prowadzeniu.</w:t>
      </w:r>
    </w:p>
    <w:p w:rsidR="006E49F1" w:rsidRPr="00177661" w:rsidRDefault="006E49F1" w:rsidP="006E49F1">
      <w:pPr>
        <w:pStyle w:val="SPP1-poziom1"/>
      </w:pPr>
      <w:bookmarkStart w:id="554" w:name="_Toc215133278"/>
      <w:bookmarkStart w:id="555" w:name="_Toc223354625"/>
      <w:r>
        <w:lastRenderedPageBreak/>
        <w:t xml:space="preserve">4. </w:t>
      </w:r>
      <w:r w:rsidRPr="00177661">
        <w:t>Transport</w:t>
      </w:r>
      <w:bookmarkEnd w:id="554"/>
      <w:bookmarkEnd w:id="555"/>
    </w:p>
    <w:p w:rsidR="006E49F1" w:rsidRDefault="006E49F1" w:rsidP="006E49F1">
      <w:pPr>
        <w:pStyle w:val="znormal"/>
        <w:widowControl/>
        <w:rPr>
          <w:rFonts w:ascii="Arial" w:hAnsi="Arial" w:cs="Arial"/>
        </w:rPr>
      </w:pPr>
      <w:r w:rsidRPr="00444BC1">
        <w:rPr>
          <w:rFonts w:ascii="Arial" w:hAnsi="Arial" w:cs="Arial"/>
        </w:rPr>
        <w:t>Wykonawca jest zobowiązany d</w:t>
      </w:r>
      <w:r>
        <w:rPr>
          <w:rFonts w:ascii="Arial" w:hAnsi="Arial" w:cs="Arial"/>
        </w:rPr>
        <w:t>o stosowania środków transportu</w:t>
      </w:r>
      <w:r w:rsidRPr="00444BC1">
        <w:rPr>
          <w:rFonts w:ascii="Arial" w:hAnsi="Arial" w:cs="Arial"/>
        </w:rPr>
        <w:t>, które nie wpłyną niekorzystnie na</w:t>
      </w:r>
      <w:r>
        <w:rPr>
          <w:rFonts w:ascii="Arial" w:hAnsi="Arial" w:cs="Arial"/>
        </w:rPr>
        <w:t xml:space="preserve"> właściwości materiałów i robót</w:t>
      </w:r>
      <w:r w:rsidRPr="00444BC1">
        <w:rPr>
          <w:rFonts w:ascii="Arial" w:hAnsi="Arial" w:cs="Arial"/>
        </w:rPr>
        <w:t xml:space="preserve">. </w:t>
      </w:r>
    </w:p>
    <w:p w:rsidR="006E49F1" w:rsidRPr="00444BC1" w:rsidRDefault="006E49F1" w:rsidP="006E49F1">
      <w:pPr>
        <w:pStyle w:val="znormal"/>
        <w:widowControl/>
        <w:rPr>
          <w:rFonts w:ascii="Arial" w:hAnsi="Arial" w:cs="Arial"/>
        </w:rPr>
      </w:pPr>
      <w:bookmarkStart w:id="556" w:name="_Toc215133279"/>
      <w:bookmarkStart w:id="557" w:name="_Toc223354626"/>
      <w:r w:rsidRPr="00444BC1">
        <w:rPr>
          <w:rStyle w:val="SPP2-POZIOM2Znak"/>
        </w:rPr>
        <w:t>4.1. Transport elementów betonowych</w:t>
      </w:r>
      <w:bookmarkEnd w:id="556"/>
      <w:bookmarkEnd w:id="557"/>
      <w:r w:rsidRPr="00444BC1">
        <w:rPr>
          <w:rStyle w:val="SPP2-POZIOM2Znak"/>
        </w:rPr>
        <w:t xml:space="preserve"> </w:t>
      </w:r>
      <w:r w:rsidRPr="00444BC1">
        <w:rPr>
          <w:rStyle w:val="SPP2-POZIOM2Znak"/>
        </w:rPr>
        <w:tab/>
      </w:r>
      <w:r>
        <w:rPr>
          <w:rFonts w:ascii="Arial" w:hAnsi="Arial" w:cs="Arial"/>
        </w:rPr>
        <w:br/>
      </w:r>
      <w:r w:rsidRPr="00444BC1">
        <w:rPr>
          <w:rFonts w:ascii="Arial" w:hAnsi="Arial" w:cs="Arial"/>
        </w:rPr>
        <w:t>Do transportu możn</w:t>
      </w:r>
      <w:r>
        <w:rPr>
          <w:rFonts w:ascii="Arial" w:hAnsi="Arial" w:cs="Arial"/>
        </w:rPr>
        <w:t>a przekazywać płytki chodnikowe</w:t>
      </w:r>
      <w:r w:rsidRPr="00444BC1">
        <w:rPr>
          <w:rFonts w:ascii="Arial" w:hAnsi="Arial" w:cs="Arial"/>
        </w:rPr>
        <w:t>, w których beton osiągnął wytrzymałość c</w:t>
      </w:r>
      <w:r>
        <w:rPr>
          <w:rFonts w:ascii="Arial" w:hAnsi="Arial" w:cs="Arial"/>
        </w:rPr>
        <w:t>o najmniej 0,75 marki</w:t>
      </w:r>
      <w:r w:rsidRPr="00444BC1">
        <w:rPr>
          <w:rFonts w:ascii="Arial" w:hAnsi="Arial" w:cs="Arial"/>
        </w:rPr>
        <w:t>.</w:t>
      </w:r>
      <w:r>
        <w:rPr>
          <w:rFonts w:ascii="Arial" w:hAnsi="Arial" w:cs="Arial"/>
        </w:rPr>
        <w:t xml:space="preserve"> </w:t>
      </w:r>
      <w:r w:rsidRPr="00444BC1">
        <w:rPr>
          <w:rFonts w:ascii="Arial" w:hAnsi="Arial" w:cs="Arial"/>
        </w:rPr>
        <w:t xml:space="preserve">W wypadku obrzeży – co najmniej 0,7 marki </w:t>
      </w:r>
      <w:r>
        <w:rPr>
          <w:rFonts w:ascii="Arial" w:hAnsi="Arial" w:cs="Arial"/>
        </w:rPr>
        <w:t>betonu</w:t>
      </w:r>
      <w:r w:rsidRPr="00444BC1">
        <w:rPr>
          <w:rFonts w:ascii="Arial" w:hAnsi="Arial" w:cs="Arial"/>
        </w:rPr>
        <w:t>. Niedozwolone jest zrzucanie obrze</w:t>
      </w:r>
      <w:r>
        <w:rPr>
          <w:rFonts w:ascii="Arial" w:hAnsi="Arial" w:cs="Arial"/>
        </w:rPr>
        <w:t>ży betonowych na twarde podłoże</w:t>
      </w:r>
      <w:r w:rsidRPr="00444BC1">
        <w:rPr>
          <w:rFonts w:ascii="Arial" w:hAnsi="Arial" w:cs="Arial"/>
        </w:rPr>
        <w:t>. Wskazany jest transp</w:t>
      </w:r>
      <w:r>
        <w:rPr>
          <w:rFonts w:ascii="Arial" w:hAnsi="Arial" w:cs="Arial"/>
        </w:rPr>
        <w:t>ort wyrobów spiętych fabrycznie</w:t>
      </w:r>
      <w:r w:rsidRPr="00444BC1">
        <w:rPr>
          <w:rFonts w:ascii="Arial" w:hAnsi="Arial" w:cs="Arial"/>
        </w:rPr>
        <w:t xml:space="preserve">, na paletach środkami transportowymi </w:t>
      </w:r>
      <w:r>
        <w:rPr>
          <w:rFonts w:ascii="Arial" w:hAnsi="Arial" w:cs="Arial"/>
        </w:rPr>
        <w:br/>
      </w:r>
      <w:r w:rsidRPr="00444BC1">
        <w:rPr>
          <w:rFonts w:ascii="Arial" w:hAnsi="Arial" w:cs="Arial"/>
        </w:rPr>
        <w:t>z własnym żurawikiem do r</w:t>
      </w:r>
      <w:r>
        <w:rPr>
          <w:rFonts w:ascii="Arial" w:hAnsi="Arial" w:cs="Arial"/>
        </w:rPr>
        <w:t>ozładunku</w:t>
      </w:r>
      <w:r w:rsidRPr="00444BC1">
        <w:rPr>
          <w:rFonts w:ascii="Arial" w:hAnsi="Arial" w:cs="Arial"/>
        </w:rPr>
        <w:t xml:space="preserve">. </w:t>
      </w:r>
      <w:r>
        <w:rPr>
          <w:rFonts w:ascii="Arial" w:hAnsi="Arial" w:cs="Arial"/>
        </w:rPr>
        <w:tab/>
      </w:r>
      <w:r>
        <w:rPr>
          <w:rFonts w:ascii="Arial" w:hAnsi="Arial" w:cs="Arial"/>
        </w:rPr>
        <w:br/>
      </w:r>
      <w:r w:rsidRPr="00444BC1">
        <w:rPr>
          <w:rStyle w:val="SPP2-POZIOM2Znak"/>
        </w:rPr>
        <w:t>4.2. Transport kruszyw</w:t>
      </w:r>
      <w:r>
        <w:rPr>
          <w:rFonts w:ascii="Arial" w:hAnsi="Arial" w:cs="Arial"/>
        </w:rPr>
        <w:tab/>
      </w:r>
      <w:r>
        <w:rPr>
          <w:rFonts w:ascii="Arial" w:hAnsi="Arial" w:cs="Arial"/>
        </w:rPr>
        <w:br/>
      </w:r>
      <w:r w:rsidRPr="00444BC1">
        <w:rPr>
          <w:rFonts w:ascii="Arial" w:hAnsi="Arial" w:cs="Arial"/>
        </w:rPr>
        <w:t xml:space="preserve">Kruszywa mogą być przewożone dowolnymi środkami transportu, w sposób zabezpieczający je przed zanieczyszczeniem i nadmiernym zawilgoceniem. </w:t>
      </w:r>
      <w:r>
        <w:rPr>
          <w:rFonts w:ascii="Arial" w:hAnsi="Arial" w:cs="Arial"/>
        </w:rPr>
        <w:br/>
      </w:r>
      <w:r w:rsidRPr="00444BC1">
        <w:rPr>
          <w:rStyle w:val="SPP2-POZIOM2Znak"/>
        </w:rPr>
        <w:t>4.3. Transport cementu i jego przechowywanie.</w:t>
      </w:r>
      <w:r w:rsidRPr="00444BC1">
        <w:rPr>
          <w:rFonts w:ascii="Arial" w:hAnsi="Arial" w:cs="Arial"/>
        </w:rPr>
        <w:t xml:space="preserve"> </w:t>
      </w:r>
      <w:r>
        <w:rPr>
          <w:rFonts w:ascii="Arial" w:hAnsi="Arial" w:cs="Arial"/>
        </w:rPr>
        <w:tab/>
      </w:r>
      <w:r>
        <w:rPr>
          <w:rFonts w:ascii="Arial" w:hAnsi="Arial" w:cs="Arial"/>
        </w:rPr>
        <w:br/>
      </w:r>
      <w:r w:rsidRPr="00444BC1">
        <w:rPr>
          <w:rFonts w:ascii="Arial" w:hAnsi="Arial" w:cs="Arial"/>
        </w:rPr>
        <w:t xml:space="preserve">Transport cementu i przechowywanie powinny być zgodne z BN-88/6731-08 . </w:t>
      </w:r>
    </w:p>
    <w:p w:rsidR="006E49F1" w:rsidRPr="00177661" w:rsidRDefault="006E49F1" w:rsidP="006E49F1">
      <w:pPr>
        <w:pStyle w:val="SPP1-poziom1"/>
      </w:pPr>
      <w:bookmarkStart w:id="558" w:name="_Toc215133280"/>
      <w:bookmarkStart w:id="559" w:name="_Toc223354627"/>
      <w:r>
        <w:t xml:space="preserve">5. </w:t>
      </w:r>
      <w:r w:rsidRPr="00177661">
        <w:t>Wykonanie robót</w:t>
      </w:r>
      <w:bookmarkEnd w:id="558"/>
      <w:bookmarkEnd w:id="559"/>
    </w:p>
    <w:p w:rsidR="006E49F1" w:rsidRDefault="006E49F1" w:rsidP="006E49F1">
      <w:pPr>
        <w:pStyle w:val="SPP2-POZIOM2"/>
      </w:pPr>
      <w:bookmarkStart w:id="560" w:name="_Toc215133281"/>
      <w:bookmarkStart w:id="561" w:name="_Toc223354628"/>
      <w:r w:rsidRPr="00177661">
        <w:t>5.1. Przed rozpoczęciem montażu</w:t>
      </w:r>
      <w:bookmarkEnd w:id="560"/>
      <w:bookmarkEnd w:id="561"/>
      <w:r w:rsidRPr="00177661">
        <w:t xml:space="preserve"> </w:t>
      </w:r>
    </w:p>
    <w:p w:rsidR="006E49F1" w:rsidRPr="00177661" w:rsidRDefault="006E49F1" w:rsidP="006E49F1">
      <w:pPr>
        <w:spacing w:line="360" w:lineRule="auto"/>
        <w:ind w:left="426"/>
        <w:jc w:val="both"/>
      </w:pPr>
      <w:r>
        <w:t xml:space="preserve">Wykonawca robót jest odpowiedzialny za jakość ich wykonania oraz zgodność realizacji z dokumentacją projektową, specyfikacją techniczną i zaleceniami nadzorującego Inżyniera. Przedmiotem tego rozdziału są ogólne warunki techniczne wykonania </w:t>
      </w:r>
      <w:r>
        <w:br/>
        <w:t xml:space="preserve">i odbioru robót dotyczące: </w:t>
      </w:r>
      <w:r>
        <w:tab/>
      </w:r>
      <w:r>
        <w:br/>
        <w:t>- wykonania utwardzenia kostką betonową wydzielonego terenu,</w:t>
      </w:r>
      <w:r>
        <w:tab/>
      </w:r>
      <w:r>
        <w:br/>
        <w:t xml:space="preserve">- ustawienie przy utwardzonym terenie obrzeży betonowych. </w:t>
      </w:r>
      <w:r>
        <w:tab/>
      </w:r>
      <w:r>
        <w:br/>
      </w:r>
      <w:r w:rsidRPr="00177661">
        <w:t>Elementy powinny być osadzone zgodnie z dokumentacją techniczną lub instrukcją zaakceptowaną przez Inżyniera.</w:t>
      </w:r>
    </w:p>
    <w:p w:rsidR="006E49F1" w:rsidRPr="00177661" w:rsidRDefault="006E49F1" w:rsidP="006E49F1">
      <w:pPr>
        <w:pStyle w:val="SPP2-POZIOM2"/>
        <w:ind w:hanging="142"/>
      </w:pPr>
      <w:bookmarkStart w:id="562" w:name="_Toc215133282"/>
      <w:bookmarkStart w:id="563" w:name="_Toc223354629"/>
      <w:r>
        <w:t>5.2</w:t>
      </w:r>
      <w:r w:rsidRPr="00177661">
        <w:t>. </w:t>
      </w:r>
      <w:r>
        <w:t>Podsypka</w:t>
      </w:r>
      <w:bookmarkEnd w:id="562"/>
      <w:bookmarkEnd w:id="563"/>
    </w:p>
    <w:p w:rsidR="006E49F1" w:rsidRPr="00444BC1" w:rsidRDefault="006E49F1" w:rsidP="006E49F1">
      <w:pPr>
        <w:pStyle w:val="znormal"/>
        <w:widowControl/>
        <w:rPr>
          <w:rFonts w:ascii="Arial" w:hAnsi="Arial" w:cs="Arial"/>
          <w:color w:val="auto"/>
        </w:rPr>
      </w:pPr>
      <w:r w:rsidRPr="00444BC1">
        <w:rPr>
          <w:rFonts w:ascii="Arial" w:hAnsi="Arial" w:cs="Arial"/>
        </w:rPr>
        <w:t>Podsypka powinna być wykonana z piasku, grubość warstwy po zagęszczeniu powinna wynosić 5 cm. Koryto pod chodnik powinno być wyprofilowane zgodnie z projektowanymi spadk</w:t>
      </w:r>
      <w:r>
        <w:rPr>
          <w:rFonts w:ascii="Arial" w:hAnsi="Arial" w:cs="Arial"/>
        </w:rPr>
        <w:t>ami podłużnymi i poprzecznymi (2</w:t>
      </w:r>
      <w:r w:rsidRPr="00444BC1">
        <w:rPr>
          <w:rFonts w:ascii="Arial" w:hAnsi="Arial" w:cs="Arial"/>
        </w:rPr>
        <w:t>% w kieru</w:t>
      </w:r>
      <w:r>
        <w:rPr>
          <w:rFonts w:ascii="Arial" w:hAnsi="Arial" w:cs="Arial"/>
        </w:rPr>
        <w:t>nku każdego z czterech obrzeży)</w:t>
      </w:r>
      <w:r w:rsidRPr="00444BC1">
        <w:rPr>
          <w:rFonts w:ascii="Arial" w:hAnsi="Arial" w:cs="Arial"/>
        </w:rPr>
        <w:t>. Tolerancja głębokości koryta nic powinna przekraczać ± 3 cm. Wskaźnik zagęszczania koryta nie powinien być mniejszy niż 0,97 według PN-88/B-04481.</w:t>
      </w:r>
    </w:p>
    <w:p w:rsidR="006E49F1" w:rsidRPr="00177661" w:rsidRDefault="006E49F1" w:rsidP="006E49F1">
      <w:pPr>
        <w:pStyle w:val="z11"/>
        <w:widowControl/>
        <w:spacing w:line="360" w:lineRule="auto"/>
        <w:ind w:left="426" w:hanging="284"/>
        <w:rPr>
          <w:rFonts w:ascii="Arial" w:hAnsi="Arial" w:cs="Arial"/>
          <w:color w:val="auto"/>
          <w:sz w:val="22"/>
          <w:u w:val="none"/>
        </w:rPr>
      </w:pPr>
      <w:bookmarkStart w:id="564" w:name="_Toc215133283"/>
      <w:bookmarkStart w:id="565" w:name="_Toc223354630"/>
      <w:r>
        <w:rPr>
          <w:rStyle w:val="SPP2-POZIOM2Znak"/>
          <w:u w:val="none"/>
        </w:rPr>
        <w:t>5.3</w:t>
      </w:r>
      <w:r w:rsidRPr="00B63F45">
        <w:rPr>
          <w:rStyle w:val="SPP2-POZIOM2Znak"/>
          <w:u w:val="none"/>
        </w:rPr>
        <w:t>. </w:t>
      </w:r>
      <w:r>
        <w:rPr>
          <w:rStyle w:val="SPP2-POZIOM2Znak"/>
          <w:u w:val="none"/>
        </w:rPr>
        <w:t>Podłoże pod obrzeża</w:t>
      </w:r>
      <w:bookmarkEnd w:id="564"/>
      <w:r>
        <w:rPr>
          <w:rStyle w:val="SPP2-POZIOM2Znak"/>
          <w:u w:val="none"/>
        </w:rPr>
        <w:t xml:space="preserve"> i krawężniki</w:t>
      </w:r>
      <w:bookmarkEnd w:id="565"/>
      <w:r>
        <w:rPr>
          <w:rStyle w:val="SPP2-POZIOM2Znak"/>
          <w:u w:val="none"/>
        </w:rPr>
        <w:tab/>
      </w:r>
      <w:r w:rsidRPr="00177661">
        <w:rPr>
          <w:rFonts w:ascii="Arial" w:hAnsi="Arial" w:cs="Arial"/>
          <w:color w:val="auto"/>
          <w:sz w:val="22"/>
          <w:u w:val="none"/>
        </w:rPr>
        <w:t xml:space="preserve"> </w:t>
      </w:r>
      <w:r>
        <w:rPr>
          <w:rFonts w:ascii="Arial" w:hAnsi="Arial" w:cs="Arial"/>
          <w:color w:val="auto"/>
          <w:sz w:val="22"/>
          <w:u w:val="none"/>
        </w:rPr>
        <w:br/>
      </w:r>
      <w:r w:rsidRPr="00444BC1">
        <w:rPr>
          <w:rFonts w:ascii="Arial" w:hAnsi="Arial" w:cs="Arial"/>
          <w:sz w:val="22"/>
          <w:szCs w:val="22"/>
          <w:u w:val="none"/>
        </w:rPr>
        <w:t xml:space="preserve">Podłoże powinno być dostatecznie wytrzymałe. </w:t>
      </w:r>
      <w:r w:rsidRPr="00444BC1">
        <w:rPr>
          <w:rFonts w:ascii="Arial" w:hAnsi="Arial" w:cs="Arial"/>
          <w:sz w:val="22"/>
          <w:szCs w:val="22"/>
          <w:u w:val="none"/>
        </w:rPr>
        <w:tab/>
      </w:r>
      <w:r w:rsidRPr="00444BC1">
        <w:rPr>
          <w:rFonts w:ascii="Arial" w:hAnsi="Arial" w:cs="Arial"/>
          <w:sz w:val="22"/>
          <w:szCs w:val="22"/>
          <w:u w:val="none"/>
        </w:rPr>
        <w:br/>
        <w:t>Grub</w:t>
      </w:r>
      <w:r>
        <w:rPr>
          <w:rFonts w:ascii="Arial" w:hAnsi="Arial" w:cs="Arial"/>
          <w:sz w:val="22"/>
          <w:szCs w:val="22"/>
          <w:u w:val="none"/>
        </w:rPr>
        <w:t>ość podsypki winna wynosić 5 cm</w:t>
      </w:r>
      <w:r w:rsidRPr="00444BC1">
        <w:rPr>
          <w:rFonts w:ascii="Arial" w:hAnsi="Arial" w:cs="Arial"/>
          <w:sz w:val="22"/>
          <w:szCs w:val="22"/>
          <w:u w:val="none"/>
        </w:rPr>
        <w:t>.</w:t>
      </w:r>
    </w:p>
    <w:p w:rsidR="006E49F1" w:rsidRPr="00444BC1" w:rsidRDefault="006E49F1" w:rsidP="006E49F1">
      <w:pPr>
        <w:pStyle w:val="z11"/>
        <w:widowControl/>
        <w:spacing w:line="360" w:lineRule="auto"/>
        <w:ind w:left="426" w:hanging="284"/>
        <w:rPr>
          <w:rFonts w:ascii="Arial" w:hAnsi="Arial" w:cs="Arial"/>
          <w:sz w:val="22"/>
          <w:szCs w:val="22"/>
          <w:u w:val="none"/>
        </w:rPr>
      </w:pPr>
      <w:bookmarkStart w:id="566" w:name="_Toc215133284"/>
      <w:bookmarkStart w:id="567" w:name="_Toc223354631"/>
      <w:r>
        <w:rPr>
          <w:rStyle w:val="SPP2-POZIOM2Znak"/>
          <w:u w:val="none"/>
        </w:rPr>
        <w:t>5.4</w:t>
      </w:r>
      <w:r w:rsidRPr="00B63F45">
        <w:rPr>
          <w:rStyle w:val="SPP2-POZIOM2Znak"/>
          <w:u w:val="none"/>
        </w:rPr>
        <w:t>. </w:t>
      </w:r>
      <w:r>
        <w:rPr>
          <w:rStyle w:val="SPP2-POZIOM2Znak"/>
          <w:u w:val="none"/>
        </w:rPr>
        <w:t>Ułożenie kostki brukowej</w:t>
      </w:r>
      <w:bookmarkEnd w:id="566"/>
      <w:bookmarkEnd w:id="567"/>
      <w:r>
        <w:rPr>
          <w:rStyle w:val="SPP2-POZIOM2Znak"/>
          <w:u w:val="none"/>
        </w:rPr>
        <w:tab/>
      </w:r>
      <w:r>
        <w:rPr>
          <w:rFonts w:ascii="Arial" w:hAnsi="Arial" w:cs="Arial"/>
          <w:color w:val="auto"/>
          <w:sz w:val="22"/>
        </w:rPr>
        <w:br/>
      </w:r>
      <w:r w:rsidRPr="00444BC1">
        <w:rPr>
          <w:rFonts w:ascii="Arial" w:hAnsi="Arial" w:cs="Arial"/>
          <w:sz w:val="22"/>
          <w:szCs w:val="22"/>
          <w:u w:val="none"/>
        </w:rPr>
        <w:t xml:space="preserve">Kostki betonowe należy układać z zachowaniem projektowanych pochyleń podłużnych </w:t>
      </w:r>
      <w:r>
        <w:rPr>
          <w:rFonts w:ascii="Arial" w:hAnsi="Arial" w:cs="Arial"/>
          <w:sz w:val="22"/>
          <w:szCs w:val="22"/>
          <w:u w:val="none"/>
        </w:rPr>
        <w:br/>
      </w:r>
      <w:r w:rsidRPr="00444BC1">
        <w:rPr>
          <w:rFonts w:ascii="Arial" w:hAnsi="Arial" w:cs="Arial"/>
          <w:sz w:val="22"/>
          <w:szCs w:val="22"/>
          <w:u w:val="none"/>
        </w:rPr>
        <w:lastRenderedPageBreak/>
        <w:t xml:space="preserve">i poprzecznych na powierzchni </w:t>
      </w:r>
      <w:r>
        <w:rPr>
          <w:rFonts w:ascii="Arial" w:hAnsi="Arial" w:cs="Arial"/>
          <w:sz w:val="22"/>
          <w:szCs w:val="22"/>
          <w:u w:val="none"/>
        </w:rPr>
        <w:t>wydzielonego kwadratu – 2% na zewnątrz od osi pionowej</w:t>
      </w:r>
      <w:r w:rsidRPr="00444BC1">
        <w:rPr>
          <w:rFonts w:ascii="Arial" w:hAnsi="Arial" w:cs="Arial"/>
          <w:sz w:val="22"/>
          <w:szCs w:val="22"/>
          <w:u w:val="none"/>
        </w:rPr>
        <w:t xml:space="preserve">. </w:t>
      </w:r>
      <w:r>
        <w:rPr>
          <w:rFonts w:ascii="Arial" w:hAnsi="Arial" w:cs="Arial"/>
          <w:sz w:val="22"/>
          <w:szCs w:val="22"/>
          <w:u w:val="none"/>
        </w:rPr>
        <w:br/>
      </w:r>
      <w:r w:rsidRPr="00444BC1">
        <w:rPr>
          <w:rFonts w:ascii="Arial" w:hAnsi="Arial" w:cs="Arial"/>
          <w:sz w:val="22"/>
          <w:szCs w:val="22"/>
          <w:u w:val="none"/>
        </w:rPr>
        <w:t>Poziom chodnika na styku z krawężnikie</w:t>
      </w:r>
      <w:r>
        <w:rPr>
          <w:rFonts w:ascii="Arial" w:hAnsi="Arial" w:cs="Arial"/>
          <w:sz w:val="22"/>
          <w:szCs w:val="22"/>
          <w:u w:val="none"/>
        </w:rPr>
        <w:t>m powinien być wyższy o l -2 cm</w:t>
      </w:r>
      <w:r w:rsidRPr="00444BC1">
        <w:rPr>
          <w:rFonts w:ascii="Arial" w:hAnsi="Arial" w:cs="Arial"/>
          <w:sz w:val="22"/>
          <w:szCs w:val="22"/>
          <w:u w:val="none"/>
        </w:rPr>
        <w:t>.</w:t>
      </w:r>
    </w:p>
    <w:p w:rsidR="006E49F1" w:rsidRDefault="006E49F1" w:rsidP="006E49F1">
      <w:pPr>
        <w:pStyle w:val="z11"/>
        <w:widowControl/>
        <w:spacing w:line="360" w:lineRule="auto"/>
        <w:ind w:left="426" w:hanging="284"/>
        <w:rPr>
          <w:rFonts w:ascii="Arial" w:hAnsi="Arial" w:cs="Arial"/>
          <w:sz w:val="22"/>
          <w:szCs w:val="22"/>
          <w:u w:val="none"/>
        </w:rPr>
      </w:pPr>
      <w:bookmarkStart w:id="568" w:name="_Toc215133285"/>
      <w:bookmarkStart w:id="569" w:name="_Toc223354632"/>
      <w:r>
        <w:rPr>
          <w:rStyle w:val="SPP2-POZIOM2Znak"/>
          <w:u w:val="none"/>
        </w:rPr>
        <w:t>5.5</w:t>
      </w:r>
      <w:r w:rsidRPr="00B63F45">
        <w:rPr>
          <w:rStyle w:val="SPP2-POZIOM2Znak"/>
          <w:u w:val="none"/>
        </w:rPr>
        <w:t>. </w:t>
      </w:r>
      <w:r>
        <w:rPr>
          <w:rStyle w:val="SPP2-POZIOM2Znak"/>
          <w:u w:val="none"/>
        </w:rPr>
        <w:t>Ułożenie obrzeży oraz krawężniki betonowych</w:t>
      </w:r>
      <w:bookmarkEnd w:id="568"/>
      <w:bookmarkEnd w:id="569"/>
      <w:r>
        <w:rPr>
          <w:rStyle w:val="SPP2-POZIOM2Znak"/>
          <w:u w:val="none"/>
        </w:rPr>
        <w:tab/>
      </w:r>
      <w:r>
        <w:rPr>
          <w:rStyle w:val="SPP2-POZIOM2Znak"/>
          <w:u w:val="none"/>
        </w:rPr>
        <w:br/>
      </w:r>
      <w:r w:rsidRPr="00444BC1">
        <w:rPr>
          <w:rFonts w:ascii="Arial" w:hAnsi="Arial" w:cs="Arial"/>
          <w:sz w:val="22"/>
          <w:szCs w:val="22"/>
          <w:u w:val="none"/>
        </w:rPr>
        <w:t>Obrzeża betonowe</w:t>
      </w:r>
      <w:r>
        <w:rPr>
          <w:rFonts w:ascii="Arial" w:hAnsi="Arial" w:cs="Arial"/>
          <w:sz w:val="22"/>
          <w:szCs w:val="22"/>
          <w:u w:val="none"/>
        </w:rPr>
        <w:t xml:space="preserve"> oraz krawężniki</w:t>
      </w:r>
      <w:r w:rsidRPr="00444BC1">
        <w:rPr>
          <w:rFonts w:ascii="Arial" w:hAnsi="Arial" w:cs="Arial"/>
          <w:sz w:val="22"/>
          <w:szCs w:val="22"/>
          <w:u w:val="none"/>
        </w:rPr>
        <w:t xml:space="preserve"> winny być ułożone na podsypce piaskowej grubości 5 cm. Niweleta podłużna powinna być zgodna z projektowaną niweletą chodnika. Tylna ściana obrzeża</w:t>
      </w:r>
      <w:r>
        <w:rPr>
          <w:rFonts w:ascii="Arial" w:hAnsi="Arial" w:cs="Arial"/>
          <w:sz w:val="22"/>
          <w:szCs w:val="22"/>
          <w:u w:val="none"/>
        </w:rPr>
        <w:t xml:space="preserve"> oraz krawężnika</w:t>
      </w:r>
      <w:r w:rsidRPr="00444BC1">
        <w:rPr>
          <w:rFonts w:ascii="Arial" w:hAnsi="Arial" w:cs="Arial"/>
          <w:sz w:val="22"/>
          <w:szCs w:val="22"/>
          <w:u w:val="none"/>
        </w:rPr>
        <w:t xml:space="preserve"> od strony pobocza powinna być po ustawieniu obsypana piaskiem, lub miejscowym gruntem przepuszczalnym, ubitym i skomprymowanym. Szerokość spoin nie powinna przekraczać l cm . Spoiny wypełnia się zaprawą cementowo - piaskową, przygotowaną w stosunku 1:2.</w:t>
      </w:r>
    </w:p>
    <w:p w:rsidR="006E49F1" w:rsidRPr="00177661" w:rsidRDefault="006E49F1" w:rsidP="006E49F1">
      <w:pPr>
        <w:pStyle w:val="SPP1-poziom1"/>
      </w:pPr>
      <w:bookmarkStart w:id="570" w:name="_Toc215133286"/>
      <w:bookmarkStart w:id="571" w:name="_Toc223354633"/>
      <w:r>
        <w:t xml:space="preserve">6. </w:t>
      </w:r>
      <w:r w:rsidRPr="00177661">
        <w:t>Kontrola jakości</w:t>
      </w:r>
      <w:bookmarkEnd w:id="570"/>
      <w:bookmarkEnd w:id="571"/>
    </w:p>
    <w:p w:rsidR="006E49F1" w:rsidRPr="00177661" w:rsidRDefault="006E49F1" w:rsidP="006E49F1">
      <w:pPr>
        <w:pStyle w:val="SPP2-POZIOM2"/>
      </w:pPr>
      <w:bookmarkStart w:id="572" w:name="_Toc215133287"/>
      <w:bookmarkStart w:id="573" w:name="_Toc223354634"/>
      <w:r>
        <w:t>6.1</w:t>
      </w:r>
      <w:r w:rsidRPr="00177661">
        <w:t>. Badanie gotowych elementów powinno obejmować:</w:t>
      </w:r>
      <w:bookmarkEnd w:id="572"/>
      <w:bookmarkEnd w:id="573"/>
    </w:p>
    <w:p w:rsidR="006E49F1" w:rsidRPr="00177661" w:rsidRDefault="006E49F1" w:rsidP="006E49F1">
      <w:pPr>
        <w:spacing w:line="360" w:lineRule="auto"/>
        <w:ind w:left="426"/>
        <w:jc w:val="both"/>
        <w:rPr>
          <w:rFonts w:cs="Arial"/>
        </w:rPr>
      </w:pPr>
      <w:r>
        <w:t>Przed ułożeniem płyt należy dokonać odbioru podsypki.</w:t>
      </w:r>
      <w:r>
        <w:tab/>
        <w:t xml:space="preserve"> </w:t>
      </w:r>
      <w:r>
        <w:br/>
        <w:t xml:space="preserve">Badania podsypki przeprowadza się dla gotowego podłoża: </w:t>
      </w:r>
      <w:r>
        <w:tab/>
      </w:r>
      <w:r>
        <w:br/>
        <w:t xml:space="preserve">- dopuszczalne odchylenie od spadku poprzecznego 0,5 %, </w:t>
      </w:r>
      <w:r>
        <w:tab/>
      </w:r>
      <w:r>
        <w:br/>
        <w:t xml:space="preserve">- wysokość (grubość) może mieć tolerancję ± l cm, </w:t>
      </w:r>
      <w:r>
        <w:tab/>
      </w:r>
      <w:r>
        <w:br/>
        <w:t>- dopuszczalne odchylenie od szerokości ± 5 %,</w:t>
      </w:r>
      <w:r>
        <w:tab/>
      </w:r>
      <w:r>
        <w:br/>
        <w:t xml:space="preserve"> - wskaźnik zagęszczenia podłoża. </w:t>
      </w:r>
      <w:r>
        <w:tab/>
      </w:r>
      <w:r>
        <w:br/>
        <w:t xml:space="preserve">Badania równości ‘chodnika’ przeprowadza się dla gotowego chodnika: </w:t>
      </w:r>
      <w:r>
        <w:tab/>
      </w:r>
      <w:r>
        <w:br/>
        <w:t>- dopuszczalne odchylenie od projektowanej niwelety nie może przekraczać ± 3 cm,</w:t>
      </w:r>
      <w:r>
        <w:br/>
        <w:t xml:space="preserve">- dopuszczalne odchylenie od przyjętego przekroju poprzecznego nie może przekraczać ± 0,3 %, </w:t>
      </w:r>
      <w:r>
        <w:tab/>
      </w:r>
      <w:r>
        <w:br/>
        <w:t>- spoiny muszą być wypełnione</w:t>
      </w:r>
    </w:p>
    <w:p w:rsidR="006E49F1" w:rsidRPr="00177661" w:rsidRDefault="006E49F1" w:rsidP="006E49F1">
      <w:pPr>
        <w:pStyle w:val="SPP2-POZIOM2"/>
      </w:pPr>
      <w:bookmarkStart w:id="574" w:name="_Toc215133288"/>
      <w:bookmarkStart w:id="575" w:name="_Toc223354635"/>
      <w:r w:rsidRPr="00177661">
        <w:t>6.</w:t>
      </w:r>
      <w:r>
        <w:t>2</w:t>
      </w:r>
      <w:r w:rsidRPr="00177661">
        <w:t>. </w:t>
      </w:r>
      <w:r>
        <w:t>Kontrola, pomiary i badania ułożenia obrzeży</w:t>
      </w:r>
      <w:bookmarkEnd w:id="574"/>
      <w:bookmarkEnd w:id="575"/>
    </w:p>
    <w:p w:rsidR="006E49F1" w:rsidRPr="00177661" w:rsidRDefault="006E49F1" w:rsidP="006E49F1">
      <w:pPr>
        <w:spacing w:line="360" w:lineRule="auto"/>
        <w:ind w:left="426"/>
        <w:jc w:val="both"/>
        <w:rPr>
          <w:rFonts w:cs="Arial"/>
        </w:rPr>
      </w:pPr>
      <w:r>
        <w:t xml:space="preserve">Badania polegają na sprawdzeniu wykonania obrzeży pod względem jakości i zgodności z Dokumentacją Projektową, niniejszymi ST i normami. </w:t>
      </w:r>
      <w:r>
        <w:tab/>
      </w:r>
      <w:r>
        <w:br/>
        <w:t xml:space="preserve">Przy odbiorze należy przeprowadzić następujące badania: a)badanie obrzeży przeprowadza się dla gotowego obrzeża: </w:t>
      </w:r>
      <w:r>
        <w:tab/>
      </w:r>
      <w:r>
        <w:br/>
        <w:t xml:space="preserve">- dopuszczalne odchylenie linii obrzeża od projektowanego kierunku nie może przekraczać ± l cm, </w:t>
      </w:r>
      <w:r>
        <w:tab/>
      </w:r>
      <w:r>
        <w:br/>
        <w:t xml:space="preserve">- dopuszczalne odchylenie górnej płaszczyzny obrzeża od niwelety chodnika może wynosić ± l cm, </w:t>
      </w:r>
      <w:r>
        <w:tab/>
      </w:r>
      <w:r>
        <w:br/>
        <w:t>- prześwit pomiędzy górną powierzchnią obrzeża i przyłożoną łatą nie może przekraczać l cm , spoiny muszą być wypełnione całkowicie na pełną głębokość.</w:t>
      </w:r>
    </w:p>
    <w:p w:rsidR="006E49F1" w:rsidRPr="00177661" w:rsidRDefault="006E49F1" w:rsidP="006E49F1">
      <w:pPr>
        <w:pStyle w:val="SPP1-poziom1"/>
      </w:pPr>
      <w:bookmarkStart w:id="576" w:name="_Toc215133289"/>
      <w:bookmarkStart w:id="577" w:name="_Toc223354636"/>
      <w:r>
        <w:lastRenderedPageBreak/>
        <w:t xml:space="preserve">7. </w:t>
      </w:r>
      <w:r w:rsidRPr="00177661">
        <w:t>Obmiar robót</w:t>
      </w:r>
      <w:bookmarkEnd w:id="576"/>
      <w:bookmarkEnd w:id="577"/>
    </w:p>
    <w:p w:rsidR="006E49F1" w:rsidRDefault="006E49F1" w:rsidP="006E49F1">
      <w:pPr>
        <w:spacing w:line="360" w:lineRule="auto"/>
        <w:ind w:left="426"/>
        <w:jc w:val="both"/>
        <w:rPr>
          <w:rFonts w:cs="Arial"/>
        </w:rPr>
      </w:pPr>
      <w:r>
        <w:t xml:space="preserve">Jednostka ‘Przedmiaru’ dotycząca wykonania nawierzchni z kostki betonowej obejmuje: - prace pomiarowe, </w:t>
      </w:r>
      <w:r>
        <w:tab/>
      </w:r>
      <w:r>
        <w:br/>
        <w:t xml:space="preserve">- wykonanie koryta (osobna pozycja przedmiaru), </w:t>
      </w:r>
      <w:r>
        <w:tab/>
      </w:r>
      <w:r>
        <w:br/>
        <w:t xml:space="preserve">- wykonanie podbudowy z zagęszczonego kruszywa, </w:t>
      </w:r>
      <w:r>
        <w:tab/>
      </w:r>
      <w:r>
        <w:br/>
        <w:t xml:space="preserve">- wykonanie podsypki cementowo – piaskowej, </w:t>
      </w:r>
      <w:r>
        <w:tab/>
      </w:r>
      <w:r>
        <w:br/>
        <w:t xml:space="preserve">- dostarczenie kostki bet. i obrzeży , - ustawienie obrzeży i ułożenie kostki, </w:t>
      </w:r>
      <w:r>
        <w:tab/>
      </w:r>
      <w:r>
        <w:br/>
        <w:t xml:space="preserve">- przeprowadzenie pomiarów i badań laboratoryjnych określonych w ST, </w:t>
      </w:r>
      <w:r>
        <w:tab/>
      </w:r>
      <w:r>
        <w:br/>
        <w:t>- utrzymanie nawierzchni w czasie robót.</w:t>
      </w:r>
    </w:p>
    <w:p w:rsidR="006E49F1" w:rsidRPr="00177661" w:rsidRDefault="006E49F1" w:rsidP="006E49F1">
      <w:pPr>
        <w:pStyle w:val="SPP1-poziom1"/>
      </w:pPr>
      <w:bookmarkStart w:id="578" w:name="_Toc215133290"/>
      <w:bookmarkStart w:id="579" w:name="_Toc223354637"/>
      <w:r>
        <w:t xml:space="preserve">8. </w:t>
      </w:r>
      <w:r w:rsidRPr="00177661">
        <w:t>Odbiór robót</w:t>
      </w:r>
      <w:bookmarkEnd w:id="578"/>
      <w:bookmarkEnd w:id="579"/>
    </w:p>
    <w:p w:rsidR="006E49F1" w:rsidRPr="00177661" w:rsidRDefault="006E49F1" w:rsidP="006E49F1">
      <w:pPr>
        <w:spacing w:line="360" w:lineRule="auto"/>
        <w:ind w:left="426"/>
        <w:jc w:val="both"/>
        <w:rPr>
          <w:rFonts w:cs="Arial"/>
        </w:rPr>
      </w:pPr>
      <w:r>
        <w:t xml:space="preserve">Odbiór wydzielonych utwardzonych kostką powierzchni oraz odtworzenie nawierzchni drogi gruntowej powinien być przeprowadzony w czasie umożliwiającym wykonanie ewentualnych napraw wadliwie wykonanych powierzchni. Do odbioru Wykonawca przedstawia wszystkie wyniki pomiarów i badań bieżącej kontroli materiałów i robót. </w:t>
      </w:r>
      <w:r>
        <w:br/>
        <w:t xml:space="preserve">W przypadku stwierdzenia wad Inżynier ustali zakres wykonania robót poprawkowych lub poleci wymianę wadliwie wykonanych bruków według zasad określonych </w:t>
      </w:r>
      <w:r>
        <w:br/>
        <w:t>w niniejszych Specyfikacjach. Roboty poprawkowe i wymianę wadliwie wykonanych chodników Wykonawca wykona na własny koszt w terminie ustalonym przez Inżyniera.</w:t>
      </w:r>
    </w:p>
    <w:p w:rsidR="006E49F1" w:rsidRPr="00177661" w:rsidRDefault="006E49F1" w:rsidP="006E49F1">
      <w:pPr>
        <w:pStyle w:val="SPP1-poziom1"/>
      </w:pPr>
      <w:bookmarkStart w:id="580" w:name="_Toc215133291"/>
      <w:bookmarkStart w:id="581" w:name="_Toc223354638"/>
      <w:r>
        <w:t xml:space="preserve">9. </w:t>
      </w:r>
      <w:r w:rsidRPr="00177661">
        <w:t>Podstawa płatności</w:t>
      </w:r>
      <w:bookmarkEnd w:id="580"/>
      <w:bookmarkEnd w:id="581"/>
    </w:p>
    <w:p w:rsidR="006E49F1" w:rsidRPr="00177661" w:rsidRDefault="006E49F1" w:rsidP="006E49F1">
      <w:pPr>
        <w:spacing w:line="360" w:lineRule="auto"/>
        <w:ind w:left="426"/>
        <w:jc w:val="both"/>
        <w:rPr>
          <w:rFonts w:cs="Arial"/>
        </w:rPr>
      </w:pPr>
      <w:r>
        <w:t>Cena jednostkowa obejmuje wszystkie roboty związane z wykonaniem zagospodarowania terenu</w:t>
      </w:r>
    </w:p>
    <w:p w:rsidR="006E49F1" w:rsidRDefault="006E49F1" w:rsidP="006E49F1">
      <w:pPr>
        <w:pStyle w:val="SPP1-poziom1"/>
      </w:pPr>
      <w:bookmarkStart w:id="582" w:name="_Toc215133292"/>
      <w:bookmarkStart w:id="583" w:name="_Toc223354639"/>
      <w:r>
        <w:t xml:space="preserve">10. </w:t>
      </w:r>
      <w:r w:rsidRPr="00177661">
        <w:t>Przepisy z</w:t>
      </w:r>
      <w:r>
        <w:t>wiązane</w:t>
      </w:r>
      <w:bookmarkEnd w:id="582"/>
      <w:bookmarkEnd w:id="583"/>
    </w:p>
    <w:p w:rsidR="006E49F1" w:rsidRPr="00177661" w:rsidRDefault="006E49F1" w:rsidP="006E49F1">
      <w:pPr>
        <w:pStyle w:val="SPP1-poziom1"/>
      </w:pPr>
    </w:p>
    <w:p w:rsidR="006E49F1" w:rsidRPr="00A42FE1" w:rsidRDefault="006E49F1" w:rsidP="006E49F1">
      <w:pPr>
        <w:spacing w:line="360" w:lineRule="auto"/>
        <w:rPr>
          <w:lang w:val="en-US"/>
        </w:rPr>
      </w:pPr>
      <w:r w:rsidRPr="000F71AF">
        <w:t xml:space="preserve">PN-EN 206-1:2003 Beton. </w:t>
      </w:r>
      <w:r w:rsidRPr="000F71AF">
        <w:tab/>
      </w:r>
      <w:r w:rsidRPr="000F71AF">
        <w:br/>
        <w:t xml:space="preserve">PN-EN 196-1:1996 Cement. </w:t>
      </w:r>
      <w:r>
        <w:t xml:space="preserve">Metody badań. Oznaczenie wytrzymałości. </w:t>
      </w:r>
      <w:r>
        <w:tab/>
      </w:r>
      <w:r>
        <w:br/>
        <w:t xml:space="preserve">PN-EN 196-3:1996 Cement. Metody badań. Oznaczenia czasów wiązania i stałości                                                                      objętości. </w:t>
      </w:r>
      <w:r>
        <w:br/>
        <w:t xml:space="preserve">PN-EN 196-6:1997     Cement. Metody badań. Oznaczenie stopnia zmielenia. </w:t>
      </w:r>
      <w:r>
        <w:tab/>
      </w:r>
      <w:r>
        <w:br/>
        <w:t xml:space="preserve">PN-90/B-30000 Cement portlandzki. </w:t>
      </w:r>
      <w:r>
        <w:tab/>
      </w:r>
      <w:r>
        <w:br/>
        <w:t>PN-88/B-32250 Woda do betonu i zapraw.</w:t>
      </w:r>
      <w:r>
        <w:tab/>
      </w:r>
      <w:r>
        <w:br/>
        <w:t xml:space="preserve">PN-B-06050:1999 Roboty ziemne budowlane. Wymagania w zakresie wykonywania </w:t>
      </w:r>
      <w:r>
        <w:br/>
        <w:t>i badania przy odbiorze.</w:t>
      </w:r>
      <w:r>
        <w:tab/>
      </w:r>
      <w:r>
        <w:br/>
        <w:t>PN-86/B-02480 Grunty budowlane. Określenia. Symbole. Podział i opis gruntów.</w:t>
      </w:r>
      <w:r>
        <w:br/>
        <w:t>BN-77/8931-12 Oznaczanie wskaźnika zagęszczenia gruntów.</w:t>
      </w:r>
      <w:r>
        <w:tab/>
      </w:r>
      <w:r>
        <w:br/>
        <w:t xml:space="preserve">PN-85/B-04500 Zaprawy budowlane. Badania cech fizycznych i wytrzymałościowych. </w:t>
      </w:r>
      <w:r>
        <w:tab/>
      </w:r>
      <w:r>
        <w:br/>
      </w:r>
      <w:r>
        <w:lastRenderedPageBreak/>
        <w:t xml:space="preserve">PN-EN 1008:2004 Woda zarobowa do betonu. Specyfikacja pobierania próbek. </w:t>
      </w:r>
      <w:r>
        <w:tab/>
      </w:r>
      <w:r>
        <w:br/>
        <w:t xml:space="preserve">PN-EN 13139:2003 Kruszywa do zaprawy. </w:t>
      </w:r>
      <w:r>
        <w:tab/>
      </w:r>
      <w:r>
        <w:br/>
        <w:t>PN-C-81911:1997 Farby epoksydowe do gruntowania odporne na czynniki chemiczne.</w:t>
      </w:r>
      <w:r>
        <w:br/>
        <w:t>PN-C-81608:1998 Emalie chlorokauczukowe.</w:t>
      </w:r>
      <w:r>
        <w:tab/>
      </w:r>
      <w:r>
        <w:br/>
        <w:t xml:space="preserve">PN-B-06200:2002 Konstrukcje stalowe budowlane. Warunki wykonania i odbioru. </w:t>
      </w:r>
      <w:r>
        <w:br/>
        <w:t xml:space="preserve">PN-EN 10025:2002 Wyroby walcowane na gorąco z niestopowych stali konstrukcyjnych. </w:t>
      </w:r>
      <w:r>
        <w:br/>
        <w:t xml:space="preserve">PN-91/M-69430 Elektrody stalowe otulone do spawania i napawania. Ogólne badania </w:t>
      </w:r>
      <w:r>
        <w:br/>
        <w:t xml:space="preserve">i wymagania. </w:t>
      </w:r>
      <w:r>
        <w:tab/>
      </w:r>
      <w:r>
        <w:br/>
        <w:t>PN-75/M-69703 Spawalnictwo. Wady złączy spawanych. Nazwy i określenia.</w:t>
      </w:r>
      <w:r>
        <w:tab/>
      </w:r>
      <w:r>
        <w:br/>
        <w:t xml:space="preserve">PN-80/M-02138 Tolerancje kształtu i położenia. Wartości. </w:t>
      </w:r>
      <w:r>
        <w:tab/>
      </w:r>
      <w:r>
        <w:br/>
        <w:t xml:space="preserve">PN-EN 573-2:1997 Aluminium i stopy aluminium. </w:t>
      </w:r>
      <w:r>
        <w:tab/>
      </w:r>
      <w:r>
        <w:br/>
        <w:t xml:space="preserve">PN-EN 755-1:2001 Aluminium i stopy aluminium. Pręty, rury i kształtowniki wyciskane. Warunki techniczne kontroli o dostawy. </w:t>
      </w:r>
      <w:r>
        <w:tab/>
      </w:r>
      <w:r>
        <w:br/>
        <w:t>PN-EN 755-2:2001 Aluminium i stopy aluminium. Pręty, rury i kształtowniki wyciskane. Własności mechaniczne.</w:t>
      </w:r>
    </w:p>
    <w:p w:rsidR="0051082A" w:rsidRPr="00A42FE1" w:rsidRDefault="0051082A" w:rsidP="006E49F1">
      <w:pPr>
        <w:pStyle w:val="SPP1-poziom1"/>
        <w:rPr>
          <w:lang w:val="en-US"/>
        </w:rPr>
      </w:pPr>
    </w:p>
    <w:sectPr w:rsidR="0051082A" w:rsidRPr="00A42FE1" w:rsidSect="0080640E">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DDB" w:rsidRDefault="00C60DDB" w:rsidP="00B60039">
      <w:pPr>
        <w:spacing w:after="0" w:line="240" w:lineRule="auto"/>
      </w:pPr>
      <w:r>
        <w:separator/>
      </w:r>
    </w:p>
  </w:endnote>
  <w:endnote w:type="continuationSeparator" w:id="0">
    <w:p w:rsidR="00C60DDB" w:rsidRDefault="00C60DDB" w:rsidP="00B60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EE"/>
    <w:family w:val="swiss"/>
    <w:pitch w:val="variable"/>
    <w:sig w:usb0="E5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874" w:rsidRDefault="003A4874" w:rsidP="00CF25FD">
    <w:pPr>
      <w:pStyle w:val="Stopka"/>
      <w:jc w:val="center"/>
    </w:pPr>
    <w:r>
      <w:t xml:space="preserve">                                                                                                                                             </w:t>
    </w:r>
    <w:r>
      <w:fldChar w:fldCharType="begin"/>
    </w:r>
    <w:r>
      <w:instrText>PAGE   \* MERGEFORMAT</w:instrText>
    </w:r>
    <w:r>
      <w:fldChar w:fldCharType="separate"/>
    </w:r>
    <w:r w:rsidR="00CA2DC4">
      <w:rPr>
        <w:noProof/>
      </w:rPr>
      <w:t>10</w:t>
    </w:r>
    <w:r>
      <w:fldChar w:fldCharType="end"/>
    </w:r>
  </w:p>
  <w:p w:rsidR="003A4874" w:rsidRPr="00B60039" w:rsidRDefault="003A4874" w:rsidP="00B60039">
    <w:pPr>
      <w:pStyle w:val="Stopka"/>
      <w:pBdr>
        <w:top w:val="single" w:sz="4" w:space="1" w:color="auto"/>
      </w:pBd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DDB" w:rsidRDefault="00C60DDB" w:rsidP="00B60039">
      <w:pPr>
        <w:spacing w:after="0" w:line="240" w:lineRule="auto"/>
      </w:pPr>
      <w:r>
        <w:separator/>
      </w:r>
    </w:p>
  </w:footnote>
  <w:footnote w:type="continuationSeparator" w:id="0">
    <w:p w:rsidR="00C60DDB" w:rsidRDefault="00C60DDB" w:rsidP="00B600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874" w:rsidRPr="00B60039" w:rsidRDefault="003A4874" w:rsidP="00B60039">
    <w:pPr>
      <w:pStyle w:val="Nagwek"/>
      <w:pBdr>
        <w:bottom w:val="single" w:sz="4" w:space="1" w:color="auto"/>
      </w:pBdr>
      <w:rPr>
        <w:rFonts w:ascii="Times New Roman" w:hAnsi="Times New Roman"/>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2"/>
    <w:lvl w:ilvl="0">
      <w:start w:val="1"/>
      <w:numFmt w:val="bullet"/>
      <w:pStyle w:val="lista"/>
      <w:lvlText w:val=""/>
      <w:lvlJc w:val="left"/>
      <w:pPr>
        <w:tabs>
          <w:tab w:val="num" w:pos="1208"/>
        </w:tabs>
        <w:ind w:left="1208" w:hanging="357"/>
      </w:pPr>
      <w:rPr>
        <w:rFonts w:ascii="Symbol" w:eastAsia="Symbol" w:hAnsi="Symbol"/>
        <w:b w:val="0"/>
        <w:i w:val="0"/>
        <w:strike w:val="0"/>
        <w:position w:val="0"/>
        <w:sz w:val="24"/>
        <w:u w:val="none"/>
      </w:rPr>
    </w:lvl>
  </w:abstractNum>
  <w:abstractNum w:abstractNumId="1">
    <w:nsid w:val="00000002"/>
    <w:multiLevelType w:val="singleLevel"/>
    <w:tmpl w:val="00000004"/>
    <w:lvl w:ilvl="0">
      <w:start w:val="1"/>
      <w:numFmt w:val="lowerLetter"/>
      <w:pStyle w:val="punkty"/>
      <w:lvlText w:val="%1)"/>
      <w:lvlJc w:val="left"/>
      <w:pPr>
        <w:tabs>
          <w:tab w:val="num" w:pos="1440"/>
        </w:tabs>
        <w:ind w:left="1440" w:hanging="360"/>
      </w:pPr>
      <w:rPr>
        <w:rFonts w:ascii="Times New Roman" w:eastAsia="Times New Roman" w:hAnsi="Times New Roman"/>
        <w:b w:val="0"/>
        <w:i w:val="0"/>
        <w:strike w:val="0"/>
        <w:position w:val="0"/>
        <w:sz w:val="24"/>
        <w:u w:val="none"/>
      </w:rPr>
    </w:lvl>
  </w:abstractNum>
  <w:abstractNum w:abstractNumId="2">
    <w:nsid w:val="00000004"/>
    <w:multiLevelType w:val="singleLevel"/>
    <w:tmpl w:val="00000008"/>
    <w:lvl w:ilvl="0">
      <w:start w:val="1"/>
      <w:numFmt w:val="lowerLetter"/>
      <w:lvlText w:val="%1)"/>
      <w:lvlJc w:val="left"/>
      <w:pPr>
        <w:tabs>
          <w:tab w:val="num" w:pos="1080"/>
        </w:tabs>
        <w:ind w:left="1080" w:hanging="360"/>
      </w:pPr>
      <w:rPr>
        <w:rFonts w:ascii="Times New Roman" w:eastAsia="Times New Roman" w:hAnsi="Times New Roman"/>
        <w:b w:val="0"/>
        <w:i w:val="0"/>
        <w:strike w:val="0"/>
        <w:position w:val="0"/>
        <w:sz w:val="24"/>
        <w:u w:val="none"/>
        <w:shd w:val="clear" w:color="auto" w:fill="auto"/>
      </w:rPr>
    </w:lvl>
  </w:abstractNum>
  <w:abstractNum w:abstractNumId="3">
    <w:nsid w:val="040D1310"/>
    <w:multiLevelType w:val="hybridMultilevel"/>
    <w:tmpl w:val="1332BEE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4527DF9"/>
    <w:multiLevelType w:val="hybridMultilevel"/>
    <w:tmpl w:val="2AA69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163C13"/>
    <w:multiLevelType w:val="hybridMultilevel"/>
    <w:tmpl w:val="DB40C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1727F8"/>
    <w:multiLevelType w:val="hybridMultilevel"/>
    <w:tmpl w:val="1AF0DC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7E76AA0"/>
    <w:multiLevelType w:val="hybridMultilevel"/>
    <w:tmpl w:val="A69E67C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0A173B90"/>
    <w:multiLevelType w:val="hybridMultilevel"/>
    <w:tmpl w:val="92C2B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B323F31"/>
    <w:multiLevelType w:val="hybridMultilevel"/>
    <w:tmpl w:val="9E8626C8"/>
    <w:lvl w:ilvl="0" w:tplc="23B2BAA6">
      <w:start w:val="1"/>
      <w:numFmt w:val="bullet"/>
      <w:pStyle w:val="Tekstpodstawowywcity3"/>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10">
    <w:nsid w:val="0CD27E19"/>
    <w:multiLevelType w:val="hybridMultilevel"/>
    <w:tmpl w:val="912476D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E644C2F"/>
    <w:multiLevelType w:val="hybridMultilevel"/>
    <w:tmpl w:val="6DBA0CFA"/>
    <w:lvl w:ilvl="0" w:tplc="E6C4B520">
      <w:start w:val="1"/>
      <w:numFmt w:val="decimal"/>
      <w:lvlText w:val="(%1)"/>
      <w:lvlJc w:val="left"/>
      <w:pPr>
        <w:tabs>
          <w:tab w:val="num" w:pos="1413"/>
        </w:tabs>
        <w:ind w:left="1413" w:hanging="360"/>
      </w:pPr>
      <w:rPr>
        <w:rFonts w:hint="default"/>
      </w:rPr>
    </w:lvl>
    <w:lvl w:ilvl="1" w:tplc="58B45D78">
      <w:start w:val="1"/>
      <w:numFmt w:val="lowerLetter"/>
      <w:lvlText w:val="%2)"/>
      <w:lvlJc w:val="left"/>
      <w:pPr>
        <w:tabs>
          <w:tab w:val="num" w:pos="2133"/>
        </w:tabs>
        <w:ind w:left="2133" w:hanging="360"/>
      </w:pPr>
      <w:rPr>
        <w:rFonts w:hint="default"/>
      </w:rPr>
    </w:lvl>
    <w:lvl w:ilvl="2" w:tplc="0415001B" w:tentative="1">
      <w:start w:val="1"/>
      <w:numFmt w:val="lowerRoman"/>
      <w:lvlText w:val="%3."/>
      <w:lvlJc w:val="right"/>
      <w:pPr>
        <w:tabs>
          <w:tab w:val="num" w:pos="2853"/>
        </w:tabs>
        <w:ind w:left="2853" w:hanging="180"/>
      </w:pPr>
    </w:lvl>
    <w:lvl w:ilvl="3" w:tplc="0415000F" w:tentative="1">
      <w:start w:val="1"/>
      <w:numFmt w:val="decimal"/>
      <w:lvlText w:val="%4."/>
      <w:lvlJc w:val="left"/>
      <w:pPr>
        <w:tabs>
          <w:tab w:val="num" w:pos="3573"/>
        </w:tabs>
        <w:ind w:left="3573" w:hanging="360"/>
      </w:pPr>
    </w:lvl>
    <w:lvl w:ilvl="4" w:tplc="04150019" w:tentative="1">
      <w:start w:val="1"/>
      <w:numFmt w:val="lowerLetter"/>
      <w:lvlText w:val="%5."/>
      <w:lvlJc w:val="left"/>
      <w:pPr>
        <w:tabs>
          <w:tab w:val="num" w:pos="4293"/>
        </w:tabs>
        <w:ind w:left="4293" w:hanging="360"/>
      </w:pPr>
    </w:lvl>
    <w:lvl w:ilvl="5" w:tplc="0415001B" w:tentative="1">
      <w:start w:val="1"/>
      <w:numFmt w:val="lowerRoman"/>
      <w:lvlText w:val="%6."/>
      <w:lvlJc w:val="right"/>
      <w:pPr>
        <w:tabs>
          <w:tab w:val="num" w:pos="5013"/>
        </w:tabs>
        <w:ind w:left="5013" w:hanging="180"/>
      </w:pPr>
    </w:lvl>
    <w:lvl w:ilvl="6" w:tplc="0415000F" w:tentative="1">
      <w:start w:val="1"/>
      <w:numFmt w:val="decimal"/>
      <w:lvlText w:val="%7."/>
      <w:lvlJc w:val="left"/>
      <w:pPr>
        <w:tabs>
          <w:tab w:val="num" w:pos="5733"/>
        </w:tabs>
        <w:ind w:left="5733" w:hanging="360"/>
      </w:pPr>
    </w:lvl>
    <w:lvl w:ilvl="7" w:tplc="04150019" w:tentative="1">
      <w:start w:val="1"/>
      <w:numFmt w:val="lowerLetter"/>
      <w:lvlText w:val="%8."/>
      <w:lvlJc w:val="left"/>
      <w:pPr>
        <w:tabs>
          <w:tab w:val="num" w:pos="6453"/>
        </w:tabs>
        <w:ind w:left="6453" w:hanging="360"/>
      </w:pPr>
    </w:lvl>
    <w:lvl w:ilvl="8" w:tplc="0415001B" w:tentative="1">
      <w:start w:val="1"/>
      <w:numFmt w:val="lowerRoman"/>
      <w:lvlText w:val="%9."/>
      <w:lvlJc w:val="right"/>
      <w:pPr>
        <w:tabs>
          <w:tab w:val="num" w:pos="7173"/>
        </w:tabs>
        <w:ind w:left="7173" w:hanging="180"/>
      </w:pPr>
    </w:lvl>
  </w:abstractNum>
  <w:abstractNum w:abstractNumId="12">
    <w:nsid w:val="0FD33D37"/>
    <w:multiLevelType w:val="hybridMultilevel"/>
    <w:tmpl w:val="48427F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2B96C86"/>
    <w:multiLevelType w:val="hybridMultilevel"/>
    <w:tmpl w:val="1DCC736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4E12DD2"/>
    <w:multiLevelType w:val="hybridMultilevel"/>
    <w:tmpl w:val="D096B9C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5">
    <w:nsid w:val="1645014E"/>
    <w:multiLevelType w:val="hybridMultilevel"/>
    <w:tmpl w:val="961893B4"/>
    <w:lvl w:ilvl="0" w:tplc="36CEDBEA">
      <w:start w:val="1"/>
      <w:numFmt w:val="bullet"/>
      <w:pStyle w:val="SPTIR-wypunktowanie"/>
      <w:lvlText w:val=""/>
      <w:lvlJc w:val="left"/>
      <w:pPr>
        <w:ind w:left="1457" w:hanging="360"/>
      </w:pPr>
      <w:rPr>
        <w:rFonts w:ascii="Symbol" w:eastAsia="Symbol" w:hAnsi="Symbol"/>
        <w:b w:val="0"/>
        <w:i w:val="0"/>
        <w:strike w:val="0"/>
        <w:dstrike w:val="0"/>
        <w:position w:val="0"/>
        <w:sz w:val="24"/>
        <w:u w:val="none"/>
        <w:effect w:val="none"/>
      </w:r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16">
    <w:nsid w:val="178A3674"/>
    <w:multiLevelType w:val="hybridMultilevel"/>
    <w:tmpl w:val="86526452"/>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8996751"/>
    <w:multiLevelType w:val="hybridMultilevel"/>
    <w:tmpl w:val="B12A04F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1C3C6E58"/>
    <w:multiLevelType w:val="hybridMultilevel"/>
    <w:tmpl w:val="FA8EE1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1D4633A9"/>
    <w:multiLevelType w:val="hybridMultilevel"/>
    <w:tmpl w:val="33B4FECE"/>
    <w:lvl w:ilvl="0" w:tplc="40A8F340">
      <w:start w:val="1"/>
      <w:numFmt w:val="bullet"/>
      <w:pStyle w:val="SPTIR-wypunktowanie-"/>
      <w:lvlText w:val=""/>
      <w:lvlJc w:val="left"/>
      <w:pPr>
        <w:ind w:left="1287" w:hanging="360"/>
      </w:pPr>
      <w:rPr>
        <w:rFonts w:ascii="Symbol" w:eastAsia="Symbol" w:hAnsi="Symbol"/>
        <w:b w:val="0"/>
        <w:i w:val="0"/>
        <w:strike w:val="0"/>
        <w:position w:val="0"/>
        <w:sz w:val="24"/>
        <w:u w:val="none"/>
        <w:shd w:val="clear" w:color="auto" w:fil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nsid w:val="21835301"/>
    <w:multiLevelType w:val="hybridMultilevel"/>
    <w:tmpl w:val="0AB0588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21C5562"/>
    <w:multiLevelType w:val="hybridMultilevel"/>
    <w:tmpl w:val="C4B6284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4712AF0"/>
    <w:multiLevelType w:val="multilevel"/>
    <w:tmpl w:val="E758B6F0"/>
    <w:lvl w:ilvl="0">
      <w:start w:val="1"/>
      <w:numFmt w:val="decimal"/>
      <w:pStyle w:val="SPlist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5987F31"/>
    <w:multiLevelType w:val="hybridMultilevel"/>
    <w:tmpl w:val="B8D2EDB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2D641DB8"/>
    <w:multiLevelType w:val="hybridMultilevel"/>
    <w:tmpl w:val="983CBAF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5">
    <w:nsid w:val="2E827F6B"/>
    <w:multiLevelType w:val="hybridMultilevel"/>
    <w:tmpl w:val="FDAA1E7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6">
    <w:nsid w:val="33B84724"/>
    <w:multiLevelType w:val="hybridMultilevel"/>
    <w:tmpl w:val="E0A8319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7AC742F"/>
    <w:multiLevelType w:val="hybridMultilevel"/>
    <w:tmpl w:val="0FACA24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DC579C6"/>
    <w:multiLevelType w:val="hybridMultilevel"/>
    <w:tmpl w:val="08E814C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3EE76232"/>
    <w:multiLevelType w:val="hybridMultilevel"/>
    <w:tmpl w:val="BE4AA8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FA5605C"/>
    <w:multiLevelType w:val="hybridMultilevel"/>
    <w:tmpl w:val="0392617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40802CD3"/>
    <w:multiLevelType w:val="multilevel"/>
    <w:tmpl w:val="CB588C04"/>
    <w:lvl w:ilvl="0">
      <w:start w:val="1"/>
      <w:numFmt w:val="decimal"/>
      <w:pStyle w:val="SP-TIRETwypunktowan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nsid w:val="4E1C5511"/>
    <w:multiLevelType w:val="hybridMultilevel"/>
    <w:tmpl w:val="458A3F8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51612E46"/>
    <w:multiLevelType w:val="hybridMultilevel"/>
    <w:tmpl w:val="E2C06EA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19164BA"/>
    <w:multiLevelType w:val="hybridMultilevel"/>
    <w:tmpl w:val="520CF9F2"/>
    <w:lvl w:ilvl="0" w:tplc="457026BA">
      <w:start w:val="1"/>
      <w:numFmt w:val="lowerLetter"/>
      <w:pStyle w:val="SPLISTLIT-listaliterowaa"/>
      <w:lvlText w:val="%1)"/>
      <w:lvlJc w:val="left"/>
      <w:pPr>
        <w:ind w:left="1457" w:hanging="360"/>
      </w:p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37">
    <w:nsid w:val="51B315A3"/>
    <w:multiLevelType w:val="multilevel"/>
    <w:tmpl w:val="7B307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58"/>
        </w:tabs>
        <w:ind w:left="558" w:hanging="360"/>
      </w:pPr>
      <w:rPr>
        <w:rFonts w:hint="default"/>
      </w:rPr>
    </w:lvl>
    <w:lvl w:ilvl="2">
      <w:start w:val="2"/>
      <w:numFmt w:val="decimal"/>
      <w:lvlText w:val="%1.%2.%3."/>
      <w:lvlJc w:val="left"/>
      <w:pPr>
        <w:tabs>
          <w:tab w:val="num" w:pos="1116"/>
        </w:tabs>
        <w:ind w:left="1116" w:hanging="720"/>
      </w:pPr>
      <w:rPr>
        <w:rFonts w:hint="default"/>
      </w:rPr>
    </w:lvl>
    <w:lvl w:ilvl="3">
      <w:start w:val="1"/>
      <w:numFmt w:val="decimalZero"/>
      <w:lvlText w:val="%1.%2.%3.%4."/>
      <w:lvlJc w:val="left"/>
      <w:pPr>
        <w:tabs>
          <w:tab w:val="num" w:pos="1314"/>
        </w:tabs>
        <w:ind w:left="1314" w:hanging="720"/>
      </w:pPr>
      <w:rPr>
        <w:rFonts w:hint="default"/>
      </w:rPr>
    </w:lvl>
    <w:lvl w:ilvl="4">
      <w:start w:val="1"/>
      <w:numFmt w:val="decimal"/>
      <w:lvlText w:val="%1.%2.%3.%4.%5."/>
      <w:lvlJc w:val="left"/>
      <w:pPr>
        <w:tabs>
          <w:tab w:val="num" w:pos="1872"/>
        </w:tabs>
        <w:ind w:left="1872" w:hanging="1080"/>
      </w:pPr>
      <w:rPr>
        <w:rFonts w:hint="default"/>
      </w:rPr>
    </w:lvl>
    <w:lvl w:ilvl="5">
      <w:start w:val="1"/>
      <w:numFmt w:val="decimal"/>
      <w:lvlText w:val="%1.%2.%3.%4.%5.%6."/>
      <w:lvlJc w:val="left"/>
      <w:pPr>
        <w:tabs>
          <w:tab w:val="num" w:pos="2070"/>
        </w:tabs>
        <w:ind w:left="2070" w:hanging="1080"/>
      </w:pPr>
      <w:rPr>
        <w:rFonts w:hint="default"/>
      </w:rPr>
    </w:lvl>
    <w:lvl w:ilvl="6">
      <w:start w:val="1"/>
      <w:numFmt w:val="decimal"/>
      <w:lvlText w:val="%1.%2.%3.%4.%5.%6.%7."/>
      <w:lvlJc w:val="left"/>
      <w:pPr>
        <w:tabs>
          <w:tab w:val="num" w:pos="2628"/>
        </w:tabs>
        <w:ind w:left="2628" w:hanging="1440"/>
      </w:pPr>
      <w:rPr>
        <w:rFonts w:hint="default"/>
      </w:rPr>
    </w:lvl>
    <w:lvl w:ilvl="7">
      <w:start w:val="1"/>
      <w:numFmt w:val="decimal"/>
      <w:lvlText w:val="%1.%2.%3.%4.%5.%6.%7.%8."/>
      <w:lvlJc w:val="left"/>
      <w:pPr>
        <w:tabs>
          <w:tab w:val="num" w:pos="2826"/>
        </w:tabs>
        <w:ind w:left="2826" w:hanging="1440"/>
      </w:pPr>
      <w:rPr>
        <w:rFonts w:hint="default"/>
      </w:rPr>
    </w:lvl>
    <w:lvl w:ilvl="8">
      <w:start w:val="1"/>
      <w:numFmt w:val="decimal"/>
      <w:lvlText w:val="%1.%2.%3.%4.%5.%6.%7.%8.%9."/>
      <w:lvlJc w:val="left"/>
      <w:pPr>
        <w:tabs>
          <w:tab w:val="num" w:pos="3384"/>
        </w:tabs>
        <w:ind w:left="3384" w:hanging="1800"/>
      </w:pPr>
      <w:rPr>
        <w:rFonts w:hint="default"/>
      </w:rPr>
    </w:lvl>
  </w:abstractNum>
  <w:abstractNum w:abstractNumId="38">
    <w:nsid w:val="53BD3F11"/>
    <w:multiLevelType w:val="multilevel"/>
    <w:tmpl w:val="17404E5A"/>
    <w:lvl w:ilvl="0">
      <w:start w:val="1"/>
      <w:numFmt w:val="bullet"/>
      <w:pStyle w:val="Abulet"/>
      <w:lvlText w:val=""/>
      <w:lvlJc w:val="left"/>
      <w:pPr>
        <w:ind w:left="720" w:hanging="360"/>
      </w:pPr>
      <w:rPr>
        <w:rFonts w:ascii="Symbol" w:hAnsi="Symbol"/>
      </w:rPr>
    </w:lvl>
    <w:lvl w:ilvl="1">
      <w:start w:val="1"/>
      <w:numFmt w:val="bullet"/>
      <w:pStyle w:val="Abuletpusty"/>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9">
    <w:nsid w:val="570A74C9"/>
    <w:multiLevelType w:val="hybridMultilevel"/>
    <w:tmpl w:val="4D0428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nsid w:val="57187E51"/>
    <w:multiLevelType w:val="hybridMultilevel"/>
    <w:tmpl w:val="93BC1A0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41">
    <w:nsid w:val="57B0460D"/>
    <w:multiLevelType w:val="hybridMultilevel"/>
    <w:tmpl w:val="6DEEDD8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5B407192"/>
    <w:multiLevelType w:val="hybridMultilevel"/>
    <w:tmpl w:val="5F0CC950"/>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3">
    <w:nsid w:val="5D345798"/>
    <w:multiLevelType w:val="hybridMultilevel"/>
    <w:tmpl w:val="313C402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5D932927"/>
    <w:multiLevelType w:val="hybridMultilevel"/>
    <w:tmpl w:val="F3F6B09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5E436B80"/>
    <w:multiLevelType w:val="hybridMultilevel"/>
    <w:tmpl w:val="C4D4A82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6">
    <w:nsid w:val="65067529"/>
    <w:multiLevelType w:val="hybridMultilevel"/>
    <w:tmpl w:val="DF208FB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6918787E"/>
    <w:multiLevelType w:val="hybridMultilevel"/>
    <w:tmpl w:val="882A449A"/>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48">
    <w:nsid w:val="6BAC6268"/>
    <w:multiLevelType w:val="hybridMultilevel"/>
    <w:tmpl w:val="C8BA06DC"/>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49">
    <w:nsid w:val="71F761B5"/>
    <w:multiLevelType w:val="hybridMultilevel"/>
    <w:tmpl w:val="5D82991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733C16C0"/>
    <w:multiLevelType w:val="hybridMultilevel"/>
    <w:tmpl w:val="ACDAACD0"/>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51">
    <w:nsid w:val="7C552B94"/>
    <w:multiLevelType w:val="hybridMultilevel"/>
    <w:tmpl w:val="11E0446C"/>
    <w:lvl w:ilvl="0" w:tplc="91525E1C">
      <w:start w:val="1"/>
      <w:numFmt w:val="lowerLetter"/>
      <w:lvlText w:val="%1)"/>
      <w:lvlJc w:val="left"/>
      <w:pPr>
        <w:tabs>
          <w:tab w:val="num" w:pos="786"/>
        </w:tabs>
        <w:ind w:left="786" w:hanging="360"/>
      </w:pPr>
      <w:rPr>
        <w:rFonts w:hint="default"/>
      </w:rPr>
    </w:lvl>
    <w:lvl w:ilvl="1" w:tplc="91525E1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7D9B7183"/>
    <w:multiLevelType w:val="hybridMultilevel"/>
    <w:tmpl w:val="2272B77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DF57CA1"/>
    <w:multiLevelType w:val="hybridMultilevel"/>
    <w:tmpl w:val="DE4A4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9"/>
  </w:num>
  <w:num w:numId="4">
    <w:abstractNumId w:val="51"/>
  </w:num>
  <w:num w:numId="5">
    <w:abstractNumId w:val="34"/>
  </w:num>
  <w:num w:numId="6">
    <w:abstractNumId w:val="41"/>
  </w:num>
  <w:num w:numId="7">
    <w:abstractNumId w:val="27"/>
  </w:num>
  <w:num w:numId="8">
    <w:abstractNumId w:val="13"/>
  </w:num>
  <w:num w:numId="9">
    <w:abstractNumId w:val="46"/>
  </w:num>
  <w:num w:numId="10">
    <w:abstractNumId w:val="10"/>
  </w:num>
  <w:num w:numId="11">
    <w:abstractNumId w:val="30"/>
  </w:num>
  <w:num w:numId="12">
    <w:abstractNumId w:val="52"/>
  </w:num>
  <w:num w:numId="13">
    <w:abstractNumId w:val="12"/>
  </w:num>
  <w:num w:numId="14">
    <w:abstractNumId w:val="3"/>
  </w:num>
  <w:num w:numId="15">
    <w:abstractNumId w:val="49"/>
  </w:num>
  <w:num w:numId="16">
    <w:abstractNumId w:val="26"/>
  </w:num>
  <w:num w:numId="17">
    <w:abstractNumId w:val="16"/>
  </w:num>
  <w:num w:numId="18">
    <w:abstractNumId w:val="43"/>
  </w:num>
  <w:num w:numId="19">
    <w:abstractNumId w:val="28"/>
  </w:num>
  <w:num w:numId="20">
    <w:abstractNumId w:val="37"/>
  </w:num>
  <w:num w:numId="21">
    <w:abstractNumId w:val="35"/>
  </w:num>
  <w:num w:numId="22">
    <w:abstractNumId w:val="29"/>
  </w:num>
  <w:num w:numId="23">
    <w:abstractNumId w:val="31"/>
  </w:num>
  <w:num w:numId="24">
    <w:abstractNumId w:val="21"/>
  </w:num>
  <w:num w:numId="25">
    <w:abstractNumId w:val="44"/>
  </w:num>
  <w:num w:numId="26">
    <w:abstractNumId w:val="20"/>
  </w:num>
  <w:num w:numId="27">
    <w:abstractNumId w:val="23"/>
  </w:num>
  <w:num w:numId="28">
    <w:abstractNumId w:val="17"/>
  </w:num>
  <w:num w:numId="29">
    <w:abstractNumId w:val="40"/>
  </w:num>
  <w:num w:numId="30">
    <w:abstractNumId w:val="25"/>
  </w:num>
  <w:num w:numId="31">
    <w:abstractNumId w:val="50"/>
  </w:num>
  <w:num w:numId="32">
    <w:abstractNumId w:val="18"/>
  </w:num>
  <w:num w:numId="33">
    <w:abstractNumId w:val="42"/>
  </w:num>
  <w:num w:numId="34">
    <w:abstractNumId w:val="15"/>
  </w:num>
  <w:num w:numId="35">
    <w:abstractNumId w:val="38"/>
  </w:num>
  <w:num w:numId="36">
    <w:abstractNumId w:val="36"/>
    <w:lvlOverride w:ilvl="0">
      <w:startOverride w:val="1"/>
    </w:lvlOverride>
    <w:lvlOverride w:ilvl="1"/>
    <w:lvlOverride w:ilvl="2"/>
    <w:lvlOverride w:ilvl="3"/>
    <w:lvlOverride w:ilvl="4"/>
    <w:lvlOverride w:ilvl="5"/>
    <w:lvlOverride w:ilvl="6"/>
    <w:lvlOverride w:ilvl="7"/>
    <w:lvlOverride w:ilvl="8"/>
  </w:num>
  <w:num w:numId="37">
    <w:abstractNumId w:val="48"/>
    <w:lvlOverride w:ilvl="0">
      <w:startOverride w:val="1"/>
    </w:lvlOverride>
    <w:lvlOverride w:ilvl="1"/>
    <w:lvlOverride w:ilvl="2"/>
    <w:lvlOverride w:ilvl="3"/>
    <w:lvlOverride w:ilvl="4"/>
    <w:lvlOverride w:ilvl="5"/>
    <w:lvlOverride w:ilvl="6"/>
    <w:lvlOverride w:ilvl="7"/>
    <w:lvlOverride w:ilvl="8"/>
  </w:num>
  <w:num w:numId="38">
    <w:abstractNumId w:val="47"/>
    <w:lvlOverride w:ilvl="0">
      <w:startOverride w:val="1"/>
    </w:lvlOverride>
    <w:lvlOverride w:ilvl="1"/>
    <w:lvlOverride w:ilvl="2"/>
    <w:lvlOverride w:ilvl="3"/>
    <w:lvlOverride w:ilvl="4"/>
    <w:lvlOverride w:ilvl="5"/>
    <w:lvlOverride w:ilvl="6"/>
    <w:lvlOverride w:ilvl="7"/>
    <w:lvlOverride w:ilvl="8"/>
  </w:num>
  <w:num w:numId="39">
    <w:abstractNumId w:val="0"/>
  </w:num>
  <w:num w:numId="40">
    <w:abstractNumId w:val="1"/>
  </w:num>
  <w:num w:numId="41">
    <w:abstractNumId w:val="2"/>
  </w:num>
  <w:num w:numId="42">
    <w:abstractNumId w:val="22"/>
  </w:num>
  <w:num w:numId="43">
    <w:abstractNumId w:val="19"/>
  </w:num>
  <w:num w:numId="44">
    <w:abstractNumId w:val="32"/>
  </w:num>
  <w:num w:numId="45">
    <w:abstractNumId w:val="14"/>
  </w:num>
  <w:num w:numId="46">
    <w:abstractNumId w:val="7"/>
  </w:num>
  <w:num w:numId="47">
    <w:abstractNumId w:val="5"/>
  </w:num>
  <w:num w:numId="48">
    <w:abstractNumId w:val="24"/>
  </w:num>
  <w:num w:numId="49">
    <w:abstractNumId w:val="39"/>
  </w:num>
  <w:num w:numId="50">
    <w:abstractNumId w:val="45"/>
  </w:num>
  <w:num w:numId="51">
    <w:abstractNumId w:val="8"/>
  </w:num>
  <w:num w:numId="52">
    <w:abstractNumId w:val="4"/>
  </w:num>
  <w:num w:numId="53">
    <w:abstractNumId w:val="6"/>
  </w:num>
  <w:num w:numId="54">
    <w:abstractNumId w:val="5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F28"/>
    <w:rsid w:val="000134DC"/>
    <w:rsid w:val="00061F28"/>
    <w:rsid w:val="000648A8"/>
    <w:rsid w:val="000701E5"/>
    <w:rsid w:val="000C5B15"/>
    <w:rsid w:val="000E3A3F"/>
    <w:rsid w:val="000F08FD"/>
    <w:rsid w:val="000F71AF"/>
    <w:rsid w:val="00130362"/>
    <w:rsid w:val="00177661"/>
    <w:rsid w:val="001B488D"/>
    <w:rsid w:val="001E79EA"/>
    <w:rsid w:val="001F1BD2"/>
    <w:rsid w:val="002755C5"/>
    <w:rsid w:val="002F6175"/>
    <w:rsid w:val="00324704"/>
    <w:rsid w:val="003824E8"/>
    <w:rsid w:val="00383BD3"/>
    <w:rsid w:val="003A4874"/>
    <w:rsid w:val="00444BC1"/>
    <w:rsid w:val="0050581D"/>
    <w:rsid w:val="0051082A"/>
    <w:rsid w:val="00522279"/>
    <w:rsid w:val="005A05D2"/>
    <w:rsid w:val="005C3224"/>
    <w:rsid w:val="005C6814"/>
    <w:rsid w:val="005D6D38"/>
    <w:rsid w:val="00690653"/>
    <w:rsid w:val="006B7927"/>
    <w:rsid w:val="006E49F1"/>
    <w:rsid w:val="00732A8B"/>
    <w:rsid w:val="007679FF"/>
    <w:rsid w:val="00786E88"/>
    <w:rsid w:val="007F7399"/>
    <w:rsid w:val="0080640E"/>
    <w:rsid w:val="00810210"/>
    <w:rsid w:val="008316FA"/>
    <w:rsid w:val="00834719"/>
    <w:rsid w:val="00842986"/>
    <w:rsid w:val="00842C7D"/>
    <w:rsid w:val="008C31AF"/>
    <w:rsid w:val="008F577E"/>
    <w:rsid w:val="00927544"/>
    <w:rsid w:val="00936C94"/>
    <w:rsid w:val="0095504B"/>
    <w:rsid w:val="00964FD3"/>
    <w:rsid w:val="00994DF2"/>
    <w:rsid w:val="009A3CD6"/>
    <w:rsid w:val="009F22EF"/>
    <w:rsid w:val="00A06E6C"/>
    <w:rsid w:val="00A2200A"/>
    <w:rsid w:val="00A42FE1"/>
    <w:rsid w:val="00A5419D"/>
    <w:rsid w:val="00A6133B"/>
    <w:rsid w:val="00A73CA4"/>
    <w:rsid w:val="00A93BA0"/>
    <w:rsid w:val="00AD6110"/>
    <w:rsid w:val="00AF1018"/>
    <w:rsid w:val="00B54DA9"/>
    <w:rsid w:val="00B60039"/>
    <w:rsid w:val="00B63F45"/>
    <w:rsid w:val="00B77B56"/>
    <w:rsid w:val="00B9039F"/>
    <w:rsid w:val="00C51D27"/>
    <w:rsid w:val="00C60DDB"/>
    <w:rsid w:val="00CA2DC4"/>
    <w:rsid w:val="00CE00F2"/>
    <w:rsid w:val="00CF25FD"/>
    <w:rsid w:val="00D0131E"/>
    <w:rsid w:val="00D64C82"/>
    <w:rsid w:val="00D8118E"/>
    <w:rsid w:val="00D87273"/>
    <w:rsid w:val="00DD6478"/>
    <w:rsid w:val="00DE128D"/>
    <w:rsid w:val="00E27A37"/>
    <w:rsid w:val="00E57E2A"/>
    <w:rsid w:val="00E661AD"/>
    <w:rsid w:val="00E83508"/>
    <w:rsid w:val="00E94ACF"/>
    <w:rsid w:val="00EE1D38"/>
    <w:rsid w:val="00EF4D06"/>
    <w:rsid w:val="00F02D36"/>
    <w:rsid w:val="00F0716C"/>
    <w:rsid w:val="00F07CE9"/>
    <w:rsid w:val="00F82A7A"/>
    <w:rsid w:val="00FA7853"/>
    <w:rsid w:val="00FB57B3"/>
    <w:rsid w:val="00FD66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DD6478"/>
    <w:rPr>
      <w:rFonts w:ascii="Arial" w:eastAsia="Arial" w:hAnsi="Arial" w:cs="Arial"/>
      <w:b/>
      <w:sz w:val="22"/>
      <w:szCs w:val="22"/>
    </w:rPr>
  </w:style>
  <w:style w:type="paragraph" w:customStyle="1" w:styleId="SPP3-POZIOM3">
    <w:name w:val="SP_P_3 - (POZIOM 3)"/>
    <w:basedOn w:val="Nagwek3"/>
    <w:link w:val="SPP3-POZIOM3Znak"/>
    <w:autoRedefine/>
    <w:qFormat/>
    <w:rsid w:val="00DD6478"/>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basedOn w:val="Normalny"/>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DD6478"/>
    <w:rPr>
      <w:rFonts w:ascii="Arial" w:eastAsia="Arial" w:hAnsi="Arial" w:cs="Arial"/>
      <w:b/>
      <w:sz w:val="22"/>
      <w:szCs w:val="22"/>
    </w:rPr>
  </w:style>
  <w:style w:type="paragraph" w:customStyle="1" w:styleId="SPP3-POZIOM3">
    <w:name w:val="SP_P_3 - (POZIOM 3)"/>
    <w:basedOn w:val="Nagwek3"/>
    <w:link w:val="SPP3-POZIOM3Znak"/>
    <w:autoRedefine/>
    <w:qFormat/>
    <w:rsid w:val="00DD6478"/>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basedOn w:val="Normalny"/>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869550">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nsbi\OneDrive\Desktop\STWIORB_BRAN&#379;A%20BUDOWLANA_AKTUALN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E4253-605F-4977-A179-C2B0598D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STWIORB_BRANŻA BUDOWLANA_AKTUALNE</Template>
  <TotalTime>341</TotalTime>
  <Pages>89</Pages>
  <Words>24467</Words>
  <Characters>146802</Characters>
  <Application>Microsoft Office Word</Application>
  <DocSecurity>0</DocSecurity>
  <Lines>1223</Lines>
  <Paragraphs>341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170928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Kacper Wawro</dc:creator>
  <cp:lastModifiedBy>Kacper Wawro</cp:lastModifiedBy>
  <cp:revision>27</cp:revision>
  <cp:lastPrinted>2026-03-04T08:17:00Z</cp:lastPrinted>
  <dcterms:created xsi:type="dcterms:W3CDTF">2025-11-06T12:22:00Z</dcterms:created>
  <dcterms:modified xsi:type="dcterms:W3CDTF">2026-03-04T08:17:00Z</dcterms:modified>
</cp:coreProperties>
</file>